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11B4B" w14:textId="77777777" w:rsidR="007E5264" w:rsidRDefault="00CB3077" w:rsidP="00CB3077">
      <w:pPr>
        <w:pStyle w:val="Title"/>
      </w:pPr>
      <w:r w:rsidRPr="00CB3077">
        <w:t>Chapter 9:</w:t>
      </w:r>
      <w:r w:rsidR="007E5264" w:rsidRPr="00CB3077">
        <w:t xml:space="preserve"> South Asia</w:t>
      </w:r>
    </w:p>
    <w:p w14:paraId="18411345" w14:textId="77777777" w:rsidR="00CB3077" w:rsidRPr="00CB3077" w:rsidRDefault="00CB3077" w:rsidP="00CB3077">
      <w:pPr>
        <w:pStyle w:val="Body"/>
      </w:pPr>
    </w:p>
    <w:p w14:paraId="138CFDD5" w14:textId="77777777" w:rsidR="007E5264" w:rsidRDefault="007E5264" w:rsidP="00CB3077">
      <w:pPr>
        <w:pStyle w:val="Body"/>
      </w:pPr>
      <w:r>
        <w:t xml:space="preserve">This chapter introduces a representative poet from the late phase of the medieval </w:t>
      </w:r>
      <w:r>
        <w:rPr>
          <w:i/>
          <w:spacing w:val="-2"/>
        </w:rPr>
        <w:t xml:space="preserve">bhakti </w:t>
      </w:r>
      <w:r>
        <w:t xml:space="preserve">(meaning </w:t>
      </w:r>
      <w:r>
        <w:rPr>
          <w:spacing w:val="-4"/>
        </w:rPr>
        <w:t xml:space="preserve">“devotion”) </w:t>
      </w:r>
      <w:r>
        <w:t xml:space="preserve">movement in India. While there are </w:t>
      </w:r>
      <w:r>
        <w:rPr>
          <w:spacing w:val="-3"/>
        </w:rPr>
        <w:t xml:space="preserve">many </w:t>
      </w:r>
      <w:r>
        <w:t xml:space="preserve">notable works from this period, the </w:t>
      </w:r>
      <w:r>
        <w:rPr>
          <w:i/>
          <w:spacing w:val="-2"/>
        </w:rPr>
        <w:t xml:space="preserve">bhakti </w:t>
      </w:r>
      <w:r>
        <w:t>movement is perhaps the most representative of the meeting of two civilizations, Islam and Hinduism, a major factor in South Asia during the Middle Ages.</w:t>
      </w:r>
    </w:p>
    <w:p w14:paraId="22F29DF6" w14:textId="77777777" w:rsidR="007E5264" w:rsidRDefault="007E5264" w:rsidP="00CB3077">
      <w:pPr>
        <w:pStyle w:val="Body"/>
      </w:pPr>
      <w:r>
        <w:t xml:space="preserve">Arab traders brought Islam to India as early as the seventh century C.E. However, the greater influence of Islam in South Asia took place from the twelfth century on, when </w:t>
      </w:r>
      <w:r>
        <w:rPr>
          <w:color w:val="242424"/>
        </w:rPr>
        <w:t xml:space="preserve">Muhammad of Ghor (modern-day Afghanistan) took over the northern part of India and established the Delhi Sultanate (a Sultan is a sovereign of a Muslim state). </w:t>
      </w:r>
      <w:r>
        <w:t>There have been interactions between Islamic and Hindu cultures from that point on</w:t>
      </w:r>
      <w:bookmarkStart w:id="0" w:name="_GoBack"/>
      <w:bookmarkEnd w:id="0"/>
      <w:r>
        <w:t>, if not earlier. Further, from the early sixteenth to the mid-eighteenth century, most of northern India was ruled by the Mughal (also spelled Mogul) dynasty, a Muslim dynasty of Turkic-Mongol origin. During the two centuries of rule over much of India, the Mughals, who were Muslims, made attempts to integrate Hindus and Muslims into a united Indian state.</w:t>
      </w:r>
    </w:p>
    <w:p w14:paraId="50A2A814" w14:textId="77777777" w:rsidR="007E5264" w:rsidRDefault="007E5264" w:rsidP="00CB3077">
      <w:pPr>
        <w:pStyle w:val="Body"/>
      </w:pPr>
      <w:r>
        <w:t xml:space="preserve">The </w:t>
      </w:r>
      <w:r>
        <w:rPr>
          <w:i/>
          <w:spacing w:val="-2"/>
        </w:rPr>
        <w:t xml:space="preserve">bhakti </w:t>
      </w:r>
      <w:r>
        <w:t xml:space="preserve">movement is a prominent example of the interaction between Islam and Hinduism, which began from the twelfth </w:t>
      </w:r>
      <w:r>
        <w:rPr>
          <w:spacing w:val="-3"/>
        </w:rPr>
        <w:t xml:space="preserve">century. </w:t>
      </w:r>
      <w:r>
        <w:t xml:space="preserve">The </w:t>
      </w:r>
      <w:r>
        <w:rPr>
          <w:i/>
          <w:spacing w:val="-2"/>
        </w:rPr>
        <w:t xml:space="preserve">bhakti </w:t>
      </w:r>
      <w:r>
        <w:t xml:space="preserve">movement, which emphasized commitment and devotion to one chosen god out of </w:t>
      </w:r>
      <w:r>
        <w:rPr>
          <w:spacing w:val="-3"/>
        </w:rPr>
        <w:t xml:space="preserve">many </w:t>
      </w:r>
      <w:r>
        <w:t xml:space="preserve">in the Hindu religion, was a movement to reform aspects of Hinduism, for example, asserting that </w:t>
      </w:r>
      <w:r>
        <w:rPr>
          <w:i/>
        </w:rPr>
        <w:t>moksha</w:t>
      </w:r>
      <w:r>
        <w:t xml:space="preserve">, or liberation, is attainable by everyone, unlike the views and practices of classical Hindu religion based on caste </w:t>
      </w:r>
      <w:r>
        <w:rPr>
          <w:spacing w:val="-3"/>
        </w:rPr>
        <w:t xml:space="preserve">hierarchy. Under </w:t>
      </w:r>
      <w:r>
        <w:t xml:space="preserve">the influence of Islam, </w:t>
      </w:r>
      <w:r>
        <w:rPr>
          <w:i/>
          <w:spacing w:val="-2"/>
        </w:rPr>
        <w:t xml:space="preserve">bhakti </w:t>
      </w:r>
      <w:r>
        <w:t xml:space="preserve">showed characteristics of monotheism, iconoclasm, and egalitarianism. Despite the synthesis of two religions, </w:t>
      </w:r>
      <w:r>
        <w:rPr>
          <w:i/>
          <w:spacing w:val="-2"/>
        </w:rPr>
        <w:t xml:space="preserve">bhakti </w:t>
      </w:r>
      <w:r>
        <w:t xml:space="preserve">still emphasized the Hindu concepts of </w:t>
      </w:r>
      <w:r>
        <w:rPr>
          <w:i/>
        </w:rPr>
        <w:t xml:space="preserve">moksha </w:t>
      </w:r>
      <w:r>
        <w:t>and</w:t>
      </w:r>
      <w:r w:rsidR="00CB3077">
        <w:t xml:space="preserve"> </w:t>
      </w:r>
      <w:r>
        <w:rPr>
          <w:i/>
          <w:color w:val="231F20"/>
        </w:rPr>
        <w:t xml:space="preserve">karma </w:t>
      </w:r>
      <w:r>
        <w:rPr>
          <w:color w:val="231F20"/>
        </w:rPr>
        <w:t xml:space="preserve">(the idea that good or bad actions determine the future modes of an </w:t>
      </w:r>
      <w:r>
        <w:rPr>
          <w:color w:val="231F20"/>
          <w:spacing w:val="-3"/>
        </w:rPr>
        <w:t xml:space="preserve">individual’s </w:t>
      </w:r>
      <w:r>
        <w:rPr>
          <w:color w:val="231F20"/>
        </w:rPr>
        <w:t xml:space="preserve">existence). Whereas earlier </w:t>
      </w:r>
      <w:r>
        <w:rPr>
          <w:i/>
          <w:color w:val="231F20"/>
          <w:spacing w:val="-2"/>
        </w:rPr>
        <w:t xml:space="preserve">bhakti </w:t>
      </w:r>
      <w:r>
        <w:rPr>
          <w:color w:val="231F20"/>
        </w:rPr>
        <w:t xml:space="preserve">poets like Kabir from northern India in the fifteenth century shows the mixing of Hindu and Muslim ideas, </w:t>
      </w:r>
      <w:r>
        <w:rPr>
          <w:color w:val="231F20"/>
          <w:spacing w:val="-4"/>
        </w:rPr>
        <w:t xml:space="preserve">Tukaram </w:t>
      </w:r>
      <w:r>
        <w:rPr>
          <w:color w:val="231F20"/>
        </w:rPr>
        <w:t xml:space="preserve">from western Indian in the seventeenth </w:t>
      </w:r>
      <w:r>
        <w:rPr>
          <w:color w:val="231F20"/>
          <w:spacing w:val="-3"/>
        </w:rPr>
        <w:t xml:space="preserve">century, </w:t>
      </w:r>
      <w:r>
        <w:rPr>
          <w:color w:val="231F20"/>
        </w:rPr>
        <w:t xml:space="preserve">while still part of the </w:t>
      </w:r>
      <w:r>
        <w:rPr>
          <w:i/>
          <w:color w:val="231F20"/>
          <w:spacing w:val="-2"/>
        </w:rPr>
        <w:t xml:space="preserve">bhakti </w:t>
      </w:r>
      <w:r>
        <w:rPr>
          <w:color w:val="231F20"/>
        </w:rPr>
        <w:t>movement, focuses on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reen- ergizing Hindusim in his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regions.</w:t>
      </w:r>
    </w:p>
    <w:p w14:paraId="0B16EC92" w14:textId="77777777" w:rsidR="007E5264" w:rsidRDefault="007E5264" w:rsidP="00CB3077">
      <w:pPr>
        <w:pStyle w:val="Body"/>
      </w:pPr>
      <w:r>
        <w:rPr>
          <w:spacing w:val="-3"/>
        </w:rPr>
        <w:t xml:space="preserve">Although </w:t>
      </w:r>
      <w:r>
        <w:rPr>
          <w:spacing w:val="-6"/>
        </w:rPr>
        <w:t xml:space="preserve">Tukaram </w:t>
      </w:r>
      <w:r>
        <w:t xml:space="preserve">is </w:t>
      </w:r>
      <w:r>
        <w:rPr>
          <w:spacing w:val="-3"/>
        </w:rPr>
        <w:t xml:space="preserve">from </w:t>
      </w:r>
      <w:r>
        <w:t xml:space="preserve">the </w:t>
      </w:r>
      <w:r>
        <w:rPr>
          <w:spacing w:val="-3"/>
        </w:rPr>
        <w:t xml:space="preserve">seventeenth </w:t>
      </w:r>
      <w:r>
        <w:rPr>
          <w:spacing w:val="-5"/>
        </w:rPr>
        <w:t xml:space="preserve">century, </w:t>
      </w:r>
      <w:r>
        <w:rPr>
          <w:spacing w:val="-3"/>
        </w:rPr>
        <w:t xml:space="preserve">selected </w:t>
      </w:r>
      <w:r>
        <w:t xml:space="preserve">poems </w:t>
      </w:r>
      <w:r>
        <w:rPr>
          <w:spacing w:val="-3"/>
        </w:rPr>
        <w:t xml:space="preserve">by </w:t>
      </w:r>
      <w:r>
        <w:rPr>
          <w:spacing w:val="-6"/>
        </w:rPr>
        <w:t xml:space="preserve">Tukaram </w:t>
      </w:r>
      <w:r>
        <w:t xml:space="preserve">in this chapter are good examples </w:t>
      </w:r>
      <w:r>
        <w:rPr>
          <w:spacing w:val="-3"/>
        </w:rPr>
        <w:t xml:space="preserve">of </w:t>
      </w:r>
      <w:r>
        <w:t xml:space="preserve">the </w:t>
      </w:r>
      <w:r>
        <w:rPr>
          <w:spacing w:val="-3"/>
        </w:rPr>
        <w:t xml:space="preserve">medieval </w:t>
      </w:r>
      <w:r>
        <w:rPr>
          <w:i/>
        </w:rPr>
        <w:t xml:space="preserve">bhakti </w:t>
      </w:r>
      <w:r>
        <w:t xml:space="preserve">movement, a result </w:t>
      </w:r>
      <w:r>
        <w:rPr>
          <w:spacing w:val="-3"/>
        </w:rPr>
        <w:t xml:space="preserve">of </w:t>
      </w:r>
      <w:r>
        <w:t xml:space="preserve">the crossroads </w:t>
      </w:r>
      <w:r>
        <w:rPr>
          <w:spacing w:val="-3"/>
        </w:rPr>
        <w:t xml:space="preserve">of </w:t>
      </w:r>
      <w:r>
        <w:t xml:space="preserve">Islam </w:t>
      </w:r>
      <w:r>
        <w:rPr>
          <w:spacing w:val="-3"/>
        </w:rPr>
        <w:t xml:space="preserve">and </w:t>
      </w:r>
      <w:r>
        <w:t xml:space="preserve">Hinduism in </w:t>
      </w:r>
      <w:r>
        <w:rPr>
          <w:spacing w:val="-3"/>
        </w:rPr>
        <w:t xml:space="preserve">South </w:t>
      </w:r>
      <w:r>
        <w:rPr>
          <w:spacing w:val="-10"/>
        </w:rPr>
        <w:t xml:space="preserve">Asia’s </w:t>
      </w:r>
      <w:r>
        <w:rPr>
          <w:spacing w:val="-3"/>
        </w:rPr>
        <w:t xml:space="preserve">Middle </w:t>
      </w:r>
      <w:r>
        <w:t>Ages.</w:t>
      </w:r>
    </w:p>
    <w:p w14:paraId="097E66B2" w14:textId="77777777" w:rsidR="00CB3077" w:rsidRDefault="00CB3077" w:rsidP="00CB3077">
      <w:pPr>
        <w:pStyle w:val="Body"/>
      </w:pPr>
    </w:p>
    <w:p w14:paraId="51368358" w14:textId="77777777" w:rsidR="007E5264" w:rsidRPr="00CB3077" w:rsidRDefault="00CB3077" w:rsidP="00CB3077">
      <w:pPr>
        <w:pStyle w:val="Heading1"/>
      </w:pPr>
      <w:r w:rsidRPr="00CB3077">
        <w:rPr>
          <w:caps w:val="0"/>
        </w:rPr>
        <w:t>AS YOU READ, CONSIDER THE FOLLOWING QUESTIONS:</w:t>
      </w:r>
    </w:p>
    <w:p w14:paraId="3359A827" w14:textId="77777777" w:rsidR="007E5264" w:rsidRDefault="007E5264" w:rsidP="00CB3077">
      <w:pPr>
        <w:pStyle w:val="ListBullet"/>
      </w:pPr>
      <w:r>
        <w:rPr>
          <w:spacing w:val="-4"/>
        </w:rPr>
        <w:lastRenderedPageBreak/>
        <w:t xml:space="preserve">How </w:t>
      </w:r>
      <w:r>
        <w:t xml:space="preserve">do </w:t>
      </w:r>
      <w:r>
        <w:rPr>
          <w:spacing w:val="-8"/>
        </w:rPr>
        <w:t xml:space="preserve">Tukaram’s </w:t>
      </w:r>
      <w:r>
        <w:t xml:space="preserve">poems seem to convey such Hindu concepts as </w:t>
      </w:r>
      <w:r>
        <w:rPr>
          <w:i/>
        </w:rPr>
        <w:t xml:space="preserve">karma </w:t>
      </w:r>
      <w:r>
        <w:t xml:space="preserve">and </w:t>
      </w:r>
      <w:r>
        <w:rPr>
          <w:i/>
        </w:rPr>
        <w:t>moksha</w:t>
      </w:r>
      <w:r>
        <w:t>?</w:t>
      </w:r>
    </w:p>
    <w:p w14:paraId="1194AA33" w14:textId="77777777" w:rsidR="007E5264" w:rsidRDefault="007E5264" w:rsidP="00CB3077">
      <w:pPr>
        <w:pStyle w:val="ListBullet"/>
      </w:pPr>
      <w:r>
        <w:t>Can</w:t>
      </w:r>
      <w:r>
        <w:rPr>
          <w:spacing w:val="-5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point</w:t>
      </w:r>
      <w:r>
        <w:rPr>
          <w:spacing w:val="-4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influence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synthesis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Hindu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Muslim</w:t>
      </w:r>
      <w:r>
        <w:rPr>
          <w:spacing w:val="-4"/>
        </w:rPr>
        <w:t xml:space="preserve"> </w:t>
      </w:r>
      <w:r>
        <w:t>ideas,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i/>
          <w:spacing w:val="-2"/>
        </w:rPr>
        <w:t>bhakti</w:t>
      </w:r>
      <w:r>
        <w:rPr>
          <w:i/>
          <w:spacing w:val="-5"/>
        </w:rPr>
        <w:t xml:space="preserve"> </w:t>
      </w:r>
      <w:r>
        <w:t>movement,</w:t>
      </w:r>
      <w:r>
        <w:rPr>
          <w:spacing w:val="-4"/>
        </w:rPr>
        <w:t xml:space="preserve"> </w:t>
      </w:r>
      <w:r>
        <w:t xml:space="preserve">in </w:t>
      </w:r>
      <w:r>
        <w:rPr>
          <w:spacing w:val="-8"/>
        </w:rPr>
        <w:t>Tukaram’s</w:t>
      </w:r>
      <w:r>
        <w:t xml:space="preserve"> poems?</w:t>
      </w:r>
    </w:p>
    <w:p w14:paraId="0F522BB1" w14:textId="77777777" w:rsidR="007E5264" w:rsidRDefault="007E5264" w:rsidP="00CB3077">
      <w:pPr>
        <w:pStyle w:val="ListBullet"/>
      </w:pPr>
      <w:r>
        <w:t>Select</w:t>
      </w:r>
      <w:r>
        <w:rPr>
          <w:spacing w:val="-4"/>
        </w:rPr>
        <w:t xml:space="preserve"> </w:t>
      </w:r>
      <w:r>
        <w:t>specific</w:t>
      </w:r>
      <w:r>
        <w:rPr>
          <w:spacing w:val="-4"/>
        </w:rPr>
        <w:t xml:space="preserve"> </w:t>
      </w:r>
      <w:r>
        <w:t>poems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rPr>
          <w:spacing w:val="-4"/>
        </w:rPr>
        <w:t xml:space="preserve">Tukaram </w:t>
      </w:r>
      <w:r>
        <w:t>and</w:t>
      </w:r>
      <w:r>
        <w:rPr>
          <w:spacing w:val="-4"/>
        </w:rPr>
        <w:t xml:space="preserve"> </w:t>
      </w:r>
      <w:r>
        <w:t>develop</w:t>
      </w:r>
      <w:r>
        <w:rPr>
          <w:spacing w:val="-3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own</w:t>
      </w:r>
      <w:r>
        <w:rPr>
          <w:spacing w:val="-4"/>
        </w:rPr>
        <w:t xml:space="preserve"> </w:t>
      </w:r>
      <w:r>
        <w:t>interpretive</w:t>
      </w:r>
      <w:r>
        <w:rPr>
          <w:spacing w:val="-4"/>
        </w:rPr>
        <w:t xml:space="preserve"> </w:t>
      </w:r>
      <w:r>
        <w:t>thesis</w:t>
      </w:r>
      <w:r>
        <w:rPr>
          <w:spacing w:val="-3"/>
        </w:rPr>
        <w:t xml:space="preserve"> </w:t>
      </w:r>
      <w:r>
        <w:t>statement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poem,</w:t>
      </w:r>
      <w:r>
        <w:rPr>
          <w:spacing w:val="-4"/>
        </w:rPr>
        <w:t xml:space="preserve"> </w:t>
      </w:r>
      <w:r>
        <w:t>along with supporting</w:t>
      </w:r>
      <w:r>
        <w:rPr>
          <w:spacing w:val="-1"/>
        </w:rPr>
        <w:t xml:space="preserve"> </w:t>
      </w:r>
      <w:r>
        <w:t>ideas.</w:t>
      </w:r>
    </w:p>
    <w:p w14:paraId="5E62CB83" w14:textId="77777777" w:rsidR="00CB3077" w:rsidRDefault="00CB3077" w:rsidP="00CB3077">
      <w:pPr>
        <w:pStyle w:val="Body"/>
      </w:pPr>
    </w:p>
    <w:p w14:paraId="0F2652DC" w14:textId="77777777" w:rsidR="007E5264" w:rsidRPr="00CB3077" w:rsidRDefault="00CB3077" w:rsidP="00CB3077">
      <w:pPr>
        <w:pStyle w:val="Heading1"/>
      </w:pPr>
      <w:r w:rsidRPr="00CB3077">
        <w:rPr>
          <w:caps w:val="0"/>
        </w:rPr>
        <w:t>FOR MORE INFORMATION, SEE THE FOLLOWING SOURCES:</w:t>
      </w:r>
    </w:p>
    <w:p w14:paraId="4C457579" w14:textId="77777777" w:rsidR="007E5264" w:rsidRPr="00CB3077" w:rsidRDefault="007E5264" w:rsidP="00CB3077">
      <w:pPr>
        <w:pStyle w:val="ListBullet"/>
        <w:jc w:val="left"/>
        <w:rPr>
          <w:sz w:val="20"/>
        </w:rPr>
      </w:pPr>
      <w:r w:rsidRPr="00CB3077">
        <w:t xml:space="preserve">Go to the following website for the </w:t>
      </w:r>
      <w:r w:rsidRPr="00CB3077">
        <w:rPr>
          <w:spacing w:val="-3"/>
        </w:rPr>
        <w:t xml:space="preserve">history, </w:t>
      </w:r>
      <w:r w:rsidRPr="00CB3077">
        <w:t>timelines, culture, and maps of</w:t>
      </w:r>
      <w:r w:rsidRPr="00CB3077">
        <w:rPr>
          <w:spacing w:val="-7"/>
        </w:rPr>
        <w:t xml:space="preserve"> </w:t>
      </w:r>
      <w:r w:rsidRPr="00CB3077">
        <w:t>India:</w:t>
      </w:r>
      <w:r w:rsidR="00CB3077">
        <w:br/>
      </w:r>
      <w:hyperlink r:id="rId10">
        <w:r w:rsidRPr="00CB3077">
          <w:rPr>
            <w:color w:val="3953A4"/>
            <w:sz w:val="20"/>
            <w:u w:val="single" w:color="3953A4"/>
          </w:rPr>
          <w:t>http://www.mapsofindia.com/history/</w:t>
        </w:r>
      </w:hyperlink>
    </w:p>
    <w:p w14:paraId="1FB87B99" w14:textId="77777777" w:rsidR="007E5264" w:rsidRPr="00CB3077" w:rsidRDefault="007E5264" w:rsidP="00CB3077">
      <w:pPr>
        <w:pStyle w:val="ListBullet"/>
        <w:jc w:val="left"/>
        <w:rPr>
          <w:sz w:val="20"/>
        </w:rPr>
      </w:pPr>
      <w:r w:rsidRPr="00CB3077">
        <w:t>Go</w:t>
      </w:r>
      <w:r w:rsidRPr="00CB3077">
        <w:rPr>
          <w:spacing w:val="-5"/>
        </w:rPr>
        <w:t xml:space="preserve"> </w:t>
      </w:r>
      <w:r w:rsidRPr="00CB3077">
        <w:t>to</w:t>
      </w:r>
      <w:r w:rsidRPr="00CB3077">
        <w:rPr>
          <w:spacing w:val="-4"/>
        </w:rPr>
        <w:t xml:space="preserve"> </w:t>
      </w:r>
      <w:r w:rsidRPr="00CB3077">
        <w:t>the</w:t>
      </w:r>
      <w:r w:rsidRPr="00CB3077">
        <w:rPr>
          <w:spacing w:val="-4"/>
        </w:rPr>
        <w:t xml:space="preserve"> </w:t>
      </w:r>
      <w:r w:rsidRPr="00CB3077">
        <w:t>following</w:t>
      </w:r>
      <w:r w:rsidRPr="00CB3077">
        <w:rPr>
          <w:spacing w:val="-4"/>
        </w:rPr>
        <w:t xml:space="preserve"> </w:t>
      </w:r>
      <w:r w:rsidRPr="00CB3077">
        <w:t>website</w:t>
      </w:r>
      <w:r w:rsidRPr="00CB3077">
        <w:rPr>
          <w:spacing w:val="-4"/>
        </w:rPr>
        <w:t xml:space="preserve"> </w:t>
      </w:r>
      <w:r w:rsidRPr="00CB3077">
        <w:t>for</w:t>
      </w:r>
      <w:r w:rsidRPr="00CB3077">
        <w:rPr>
          <w:spacing w:val="-4"/>
        </w:rPr>
        <w:t xml:space="preserve"> </w:t>
      </w:r>
      <w:r w:rsidRPr="00CB3077">
        <w:t>a</w:t>
      </w:r>
      <w:r w:rsidRPr="00CB3077">
        <w:rPr>
          <w:spacing w:val="-4"/>
        </w:rPr>
        <w:t xml:space="preserve"> </w:t>
      </w:r>
      <w:r w:rsidRPr="00CB3077">
        <w:t>BBC</w:t>
      </w:r>
      <w:r w:rsidRPr="00CB3077">
        <w:rPr>
          <w:spacing w:val="-4"/>
        </w:rPr>
        <w:t xml:space="preserve"> </w:t>
      </w:r>
      <w:r w:rsidRPr="00CB3077">
        <w:t>documentary,</w:t>
      </w:r>
      <w:r w:rsidRPr="00CB3077">
        <w:rPr>
          <w:spacing w:val="-4"/>
        </w:rPr>
        <w:t xml:space="preserve"> </w:t>
      </w:r>
      <w:r w:rsidRPr="00CB3077">
        <w:t>“The</w:t>
      </w:r>
      <w:r w:rsidRPr="00CB3077">
        <w:rPr>
          <w:spacing w:val="-4"/>
        </w:rPr>
        <w:t xml:space="preserve"> </w:t>
      </w:r>
      <w:r w:rsidRPr="00CB3077">
        <w:t>Story</w:t>
      </w:r>
      <w:r w:rsidRPr="00CB3077">
        <w:rPr>
          <w:spacing w:val="-4"/>
        </w:rPr>
        <w:t xml:space="preserve"> </w:t>
      </w:r>
      <w:r w:rsidRPr="00CB3077">
        <w:t>of</w:t>
      </w:r>
      <w:r w:rsidRPr="00CB3077">
        <w:rPr>
          <w:spacing w:val="-4"/>
        </w:rPr>
        <w:t xml:space="preserve"> </w:t>
      </w:r>
      <w:r w:rsidRPr="00CB3077">
        <w:t>India-</w:t>
      </w:r>
      <w:r w:rsidRPr="00CB3077">
        <w:rPr>
          <w:spacing w:val="-5"/>
        </w:rPr>
        <w:t xml:space="preserve"> </w:t>
      </w:r>
      <w:r w:rsidRPr="00CB3077">
        <w:t>Episode</w:t>
      </w:r>
      <w:r w:rsidRPr="00CB3077">
        <w:rPr>
          <w:spacing w:val="-4"/>
        </w:rPr>
        <w:t xml:space="preserve"> </w:t>
      </w:r>
      <w:r w:rsidRPr="00CB3077">
        <w:rPr>
          <w:spacing w:val="-11"/>
        </w:rPr>
        <w:t>5,”</w:t>
      </w:r>
      <w:r w:rsidRPr="00CB3077">
        <w:rPr>
          <w:spacing w:val="-4"/>
        </w:rPr>
        <w:t xml:space="preserve"> </w:t>
      </w:r>
      <w:r w:rsidRPr="00CB3077">
        <w:t>which</w:t>
      </w:r>
      <w:r w:rsidRPr="00CB3077">
        <w:rPr>
          <w:spacing w:val="-4"/>
        </w:rPr>
        <w:t xml:space="preserve"> </w:t>
      </w:r>
      <w:r w:rsidRPr="00CB3077">
        <w:t>is</w:t>
      </w:r>
      <w:r w:rsidRPr="00CB3077">
        <w:rPr>
          <w:spacing w:val="-4"/>
        </w:rPr>
        <w:t xml:space="preserve"> </w:t>
      </w:r>
      <w:r w:rsidRPr="00CB3077">
        <w:t>about</w:t>
      </w:r>
      <w:r w:rsidRPr="00CB3077">
        <w:rPr>
          <w:spacing w:val="-4"/>
        </w:rPr>
        <w:t xml:space="preserve"> </w:t>
      </w:r>
      <w:r w:rsidRPr="00CB3077">
        <w:t>Middle Ages</w:t>
      </w:r>
      <w:r w:rsidRPr="00CB3077">
        <w:rPr>
          <w:spacing w:val="-1"/>
        </w:rPr>
        <w:t xml:space="preserve"> </w:t>
      </w:r>
      <w:r w:rsidRPr="00CB3077">
        <w:t>India.</w:t>
      </w:r>
      <w:r w:rsidR="00CB3077">
        <w:br/>
      </w:r>
      <w:r w:rsidRPr="00CB3077">
        <w:rPr>
          <w:color w:val="3953A4"/>
          <w:sz w:val="20"/>
          <w:u w:val="single" w:color="3953A4"/>
        </w:rPr>
        <w:t>htt</w:t>
      </w:r>
      <w:hyperlink r:id="rId11">
        <w:r w:rsidRPr="00CB3077">
          <w:rPr>
            <w:color w:val="3953A4"/>
            <w:sz w:val="20"/>
            <w:u w:val="single" w:color="3953A4"/>
          </w:rPr>
          <w:t>ps://w</w:t>
        </w:r>
      </w:hyperlink>
      <w:r w:rsidRPr="00CB3077">
        <w:rPr>
          <w:color w:val="3953A4"/>
          <w:sz w:val="20"/>
          <w:u w:val="single" w:color="3953A4"/>
        </w:rPr>
        <w:t>ww.yo</w:t>
      </w:r>
      <w:hyperlink r:id="rId12">
        <w:r w:rsidRPr="00CB3077">
          <w:rPr>
            <w:color w:val="3953A4"/>
            <w:sz w:val="20"/>
            <w:u w:val="single" w:color="3953A4"/>
          </w:rPr>
          <w:t>utube.com/watch?v=4NorPxKaqA0</w:t>
        </w:r>
      </w:hyperlink>
    </w:p>
    <w:p w14:paraId="036A71DB" w14:textId="77777777" w:rsidR="007E5264" w:rsidRPr="00CB3077" w:rsidRDefault="007E5264" w:rsidP="00CB3077">
      <w:pPr>
        <w:pStyle w:val="ListBullet"/>
        <w:jc w:val="left"/>
        <w:rPr>
          <w:rFonts w:ascii="Times New Roman"/>
          <w:sz w:val="20"/>
        </w:rPr>
      </w:pPr>
      <w:r w:rsidRPr="00CB3077">
        <w:t>Go to the following website for an educational video about</w:t>
      </w:r>
      <w:r w:rsidRPr="00CB3077">
        <w:rPr>
          <w:spacing w:val="-7"/>
        </w:rPr>
        <w:t xml:space="preserve"> </w:t>
      </w:r>
      <w:r w:rsidRPr="00CB3077">
        <w:t>Hinduism:</w:t>
      </w:r>
      <w:r w:rsidR="00CB3077">
        <w:br/>
      </w:r>
      <w:hyperlink r:id="rId13">
        <w:r w:rsidRPr="00CB3077">
          <w:rPr>
            <w:rFonts w:ascii="Times New Roman"/>
            <w:color w:val="3953A4"/>
            <w:sz w:val="20"/>
            <w:u w:val="single" w:color="3953A4"/>
          </w:rPr>
          <w:t>https://www.youtube.com/watch?v=fkA</w:t>
        </w:r>
      </w:hyperlink>
      <w:r w:rsidRPr="00CB3077">
        <w:rPr>
          <w:rFonts w:ascii="Times New Roman"/>
          <w:color w:val="3953A4"/>
          <w:sz w:val="20"/>
          <w:u w:val="single" w:color="3953A4"/>
        </w:rPr>
        <w:t>wQ3HqBac</w:t>
      </w:r>
    </w:p>
    <w:p w14:paraId="259E86CC" w14:textId="77777777" w:rsidR="007E5264" w:rsidRDefault="007E5264" w:rsidP="00CB3077">
      <w:pPr>
        <w:pStyle w:val="Bodynoindent"/>
        <w:jc w:val="right"/>
      </w:pPr>
      <w:r>
        <w:t>Written by Kyounghye Kwon</w:t>
      </w:r>
    </w:p>
    <w:p w14:paraId="4DA60857" w14:textId="77777777" w:rsidR="007E5264" w:rsidRDefault="007E5264" w:rsidP="00CB3077">
      <w:pPr>
        <w:pStyle w:val="Body"/>
      </w:pPr>
    </w:p>
    <w:p w14:paraId="759ACF56" w14:textId="77777777" w:rsidR="007E5264" w:rsidRPr="00CB3077" w:rsidRDefault="00CB3077" w:rsidP="00CB3077">
      <w:pPr>
        <w:pStyle w:val="Heading1"/>
      </w:pPr>
      <w:r w:rsidRPr="00CB3077">
        <w:rPr>
          <w:caps w:val="0"/>
        </w:rPr>
        <w:t>TUKARAM’S SELECTED POEMS</w:t>
      </w:r>
    </w:p>
    <w:p w14:paraId="4F111F5C" w14:textId="77777777" w:rsidR="007E5264" w:rsidRPr="00CB3077" w:rsidRDefault="007E5264" w:rsidP="00CB3077">
      <w:pPr>
        <w:pStyle w:val="Bodynoindent"/>
      </w:pPr>
      <w:r w:rsidRPr="00CB3077">
        <w:t>Tukaram (1608-1649 C.E.)</w:t>
      </w:r>
    </w:p>
    <w:p w14:paraId="5EECF5D8" w14:textId="77777777" w:rsidR="00CB3077" w:rsidRPr="00CB3077" w:rsidRDefault="00CB3077" w:rsidP="00CB3077">
      <w:pPr>
        <w:pStyle w:val="Bodynoindent"/>
      </w:pPr>
      <w:r w:rsidRPr="00CB3077">
        <w:t xml:space="preserve">Composed ca. 1621-1649 C.E. </w:t>
      </w:r>
    </w:p>
    <w:p w14:paraId="43A04F1D" w14:textId="77777777" w:rsidR="00CB3077" w:rsidRPr="00CB3077" w:rsidRDefault="00CB3077" w:rsidP="00CB3077">
      <w:pPr>
        <w:pStyle w:val="Bodynoindent"/>
      </w:pPr>
      <w:r w:rsidRPr="00CB3077">
        <w:t>India</w:t>
      </w:r>
    </w:p>
    <w:p w14:paraId="7807D7BC" w14:textId="77777777" w:rsidR="007E5264" w:rsidRDefault="007E5264" w:rsidP="00CB3077">
      <w:pPr>
        <w:pStyle w:val="Body"/>
      </w:pPr>
      <w:r>
        <w:rPr>
          <w:spacing w:val="-4"/>
        </w:rPr>
        <w:t xml:space="preserve">Tukaram </w:t>
      </w:r>
      <w:r>
        <w:t xml:space="preserve">is a Marathi poet, born near Pune, India, who is often regarded as the greatest writer in the Marathi language. </w:t>
      </w:r>
      <w:r>
        <w:rPr>
          <w:spacing w:val="-4"/>
        </w:rPr>
        <w:t xml:space="preserve">Tukaram </w:t>
      </w:r>
      <w:r>
        <w:t xml:space="preserve">was devoted to the Hindu god Vitthala, a local incarnation of </w:t>
      </w:r>
      <w:r>
        <w:rPr>
          <w:spacing w:val="-4"/>
        </w:rPr>
        <w:t xml:space="preserve">Visnu, </w:t>
      </w:r>
      <w:r>
        <w:t xml:space="preserve">a principal Hindu deity that has ten avatars or incarnations. </w:t>
      </w:r>
      <w:r>
        <w:rPr>
          <w:spacing w:val="-3"/>
        </w:rPr>
        <w:t xml:space="preserve">He </w:t>
      </w:r>
      <w:r>
        <w:t xml:space="preserve">was part of the </w:t>
      </w:r>
      <w:r>
        <w:rPr>
          <w:i/>
          <w:spacing w:val="-2"/>
        </w:rPr>
        <w:t xml:space="preserve">bhakti </w:t>
      </w:r>
      <w:r>
        <w:t xml:space="preserve">movement that promoted the idea that </w:t>
      </w:r>
      <w:r>
        <w:rPr>
          <w:i/>
        </w:rPr>
        <w:t xml:space="preserve">moksha </w:t>
      </w:r>
      <w:r>
        <w:t xml:space="preserve">(or liberation) is attainable by </w:t>
      </w:r>
      <w:r>
        <w:rPr>
          <w:spacing w:val="-3"/>
        </w:rPr>
        <w:t xml:space="preserve">anyone, </w:t>
      </w:r>
      <w:r>
        <w:t xml:space="preserve">and he came into conflict with the local Brahmins (the highest Hindu caste of priesthood) because he challenged caste hierarchy in Hindu religious practices. </w:t>
      </w:r>
      <w:r>
        <w:rPr>
          <w:color w:val="242424"/>
        </w:rPr>
        <w:t>In the areas of Maharashtra (the western region of India)</w:t>
      </w:r>
      <w:r>
        <w:t xml:space="preserve">, he is regarded as the most important poetic and spiritual figure; for this, he is also called </w:t>
      </w:r>
      <w:r>
        <w:rPr>
          <w:spacing w:val="-3"/>
        </w:rPr>
        <w:t xml:space="preserve">“Sant </w:t>
      </w:r>
      <w:r>
        <w:rPr>
          <w:spacing w:val="-7"/>
        </w:rPr>
        <w:t xml:space="preserve">Tukaram,” </w:t>
      </w:r>
      <w:r>
        <w:t xml:space="preserve">the epithet </w:t>
      </w:r>
      <w:r>
        <w:rPr>
          <w:spacing w:val="-4"/>
        </w:rPr>
        <w:t xml:space="preserve">“Sant” </w:t>
      </w:r>
      <w:r>
        <w:t xml:space="preserve">noting his saintly </w:t>
      </w:r>
      <w:r>
        <w:rPr>
          <w:spacing w:val="-3"/>
        </w:rPr>
        <w:t xml:space="preserve">quality. </w:t>
      </w:r>
      <w:r>
        <w:t xml:space="preserve">The canon of </w:t>
      </w:r>
      <w:r>
        <w:rPr>
          <w:spacing w:val="-8"/>
        </w:rPr>
        <w:t xml:space="preserve">Tukaram’s </w:t>
      </w:r>
      <w:r>
        <w:t xml:space="preserve">poetry contains about 4600 </w:t>
      </w:r>
      <w:r>
        <w:rPr>
          <w:i/>
          <w:spacing w:val="-3"/>
        </w:rPr>
        <w:t xml:space="preserve">abhangas </w:t>
      </w:r>
      <w:r>
        <w:t>(short</w:t>
      </w:r>
      <w:r>
        <w:rPr>
          <w:spacing w:val="-4"/>
        </w:rPr>
        <w:t xml:space="preserve"> “unbroken” </w:t>
      </w:r>
      <w:r>
        <w:t xml:space="preserve">hymns), which are among the most famous Indian poems. These poems are designed to be sung and performed with musical </w:t>
      </w:r>
      <w:r>
        <w:lastRenderedPageBreak/>
        <w:t xml:space="preserve">instruments. </w:t>
      </w:r>
      <w:r>
        <w:rPr>
          <w:spacing w:val="-5"/>
        </w:rPr>
        <w:t xml:space="preserve">J. </w:t>
      </w:r>
      <w:r>
        <w:t>Nelson Fraser and K. B. Marathe translated his poems into English; they were published in 1909-15 and reprinted in 1981.</w:t>
      </w:r>
    </w:p>
    <w:p w14:paraId="5FEC3D15" w14:textId="77777777" w:rsidR="007E5264" w:rsidRDefault="007E5264" w:rsidP="00CB3077">
      <w:pPr>
        <w:pStyle w:val="Bodynoindent"/>
        <w:jc w:val="right"/>
      </w:pPr>
      <w:r>
        <w:t>Written by Kyounghye Kwon</w:t>
      </w:r>
    </w:p>
    <w:p w14:paraId="04F03D27" w14:textId="77777777" w:rsidR="007E5264" w:rsidRDefault="007E5264" w:rsidP="00CB3077">
      <w:pPr>
        <w:pStyle w:val="BodyText"/>
        <w:spacing w:before="4"/>
        <w:jc w:val="center"/>
        <w:rPr>
          <w:rFonts w:ascii="Times New Roman"/>
          <w:i/>
          <w:sz w:val="17"/>
        </w:rPr>
      </w:pPr>
      <w:r>
        <w:rPr>
          <w:noProof/>
        </w:rPr>
        <w:drawing>
          <wp:inline distT="0" distB="0" distL="0" distR="0" wp14:anchorId="7EA933A1" wp14:editId="5D47D908">
            <wp:extent cx="3192332" cy="4552283"/>
            <wp:effectExtent l="0" t="0" r="0" b="0"/>
            <wp:docPr id="111" name="image61.jpeg" title="Image 9.1: Tukaram leaves for vaikuntha, Supreme Abode of God vishnu | Tukaram ascends to the heaven of Vishn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6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2332" cy="4552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6B193" w14:textId="77777777" w:rsidR="007E5264" w:rsidRPr="00CB3077" w:rsidRDefault="00CB3077" w:rsidP="00CB3077">
      <w:pPr>
        <w:pStyle w:val="CaptionHeader"/>
      </w:pPr>
      <w:r w:rsidRPr="00CB3077">
        <w:t>I</w:t>
      </w:r>
      <w:r w:rsidR="007E5264" w:rsidRPr="00CB3077">
        <w:t>mage 9.1: Tukaram leaves for vaikuntha, Supreme Abode of God vishnu | Tukaram ascends to the heaven of Vishnu.</w:t>
      </w:r>
    </w:p>
    <w:p w14:paraId="71B714EA" w14:textId="77777777" w:rsidR="00CB3077" w:rsidRPr="00CB3077" w:rsidRDefault="007E5264" w:rsidP="00CB3077">
      <w:pPr>
        <w:pStyle w:val="CaptionText"/>
      </w:pPr>
      <w:r w:rsidRPr="00CB3077">
        <w:t xml:space="preserve">Author: Ravi Varma Press </w:t>
      </w:r>
    </w:p>
    <w:p w14:paraId="17AA3DE9" w14:textId="77777777" w:rsidR="00CB3077" w:rsidRPr="00CB3077" w:rsidRDefault="007E5264" w:rsidP="00CB3077">
      <w:pPr>
        <w:pStyle w:val="CaptionText"/>
      </w:pPr>
      <w:r w:rsidRPr="00CB3077">
        <w:t xml:space="preserve">Source: Wikimedia Commons </w:t>
      </w:r>
    </w:p>
    <w:p w14:paraId="7915D282" w14:textId="77777777" w:rsidR="007E5264" w:rsidRPr="00CB3077" w:rsidRDefault="007E5264" w:rsidP="00CB3077">
      <w:pPr>
        <w:pStyle w:val="CaptionText"/>
      </w:pPr>
      <w:r w:rsidRPr="00CB3077">
        <w:t>license: Public Domain</w:t>
      </w:r>
    </w:p>
    <w:p w14:paraId="5539AE46" w14:textId="77777777" w:rsidR="007E5264" w:rsidRDefault="007E5264" w:rsidP="00CB3077">
      <w:pPr>
        <w:pStyle w:val="Body"/>
      </w:pPr>
    </w:p>
    <w:p w14:paraId="20DFA6BF" w14:textId="77777777" w:rsidR="007E5264" w:rsidRPr="00CB3077" w:rsidRDefault="00CB3077" w:rsidP="00CB3077">
      <w:pPr>
        <w:pStyle w:val="Heading2"/>
      </w:pPr>
      <w:r w:rsidRPr="00CB3077">
        <w:t xml:space="preserve">9.3.1 </w:t>
      </w:r>
      <w:r w:rsidR="007E5264" w:rsidRPr="00CB3077">
        <w:t>“</w:t>
      </w:r>
      <w:r w:rsidR="007E5264" w:rsidRPr="00CB3077">
        <w:t>Tukaram</w:t>
      </w:r>
      <w:r w:rsidR="007E5264" w:rsidRPr="00CB3077">
        <w:t>”</w:t>
      </w:r>
      <w:r w:rsidR="007E5264" w:rsidRPr="00CB3077">
        <w:t xml:space="preserve"> selected from Pslams of maratha Saints: </w:t>
      </w:r>
      <w:r>
        <w:t>O</w:t>
      </w:r>
      <w:r w:rsidR="007E5264" w:rsidRPr="00CB3077">
        <w:t xml:space="preserve">ne </w:t>
      </w:r>
      <w:r>
        <w:t>H</w:t>
      </w:r>
      <w:r w:rsidR="007E5264" w:rsidRPr="00CB3077">
        <w:t xml:space="preserve">undred and </w:t>
      </w:r>
      <w:r>
        <w:t>E</w:t>
      </w:r>
      <w:r w:rsidR="007E5264" w:rsidRPr="00CB3077">
        <w:t xml:space="preserve">ight </w:t>
      </w:r>
      <w:r>
        <w:t>H</w:t>
      </w:r>
      <w:r w:rsidR="007E5264" w:rsidRPr="00CB3077">
        <w:t>ymns</w:t>
      </w:r>
    </w:p>
    <w:p w14:paraId="3F0CB5C5" w14:textId="77777777" w:rsidR="007E5264" w:rsidRPr="00CB3077" w:rsidRDefault="007E5264" w:rsidP="00CB3077">
      <w:pPr>
        <w:pStyle w:val="Bodynoindent"/>
      </w:pPr>
      <w:r w:rsidRPr="00CB3077">
        <w:t>Tukaram, Translated by Nicol Macnicol</w:t>
      </w:r>
    </w:p>
    <w:p w14:paraId="65A60BE0" w14:textId="77777777" w:rsidR="00CB3077" w:rsidRPr="00CB3077" w:rsidRDefault="00CB3077" w:rsidP="00CB3077">
      <w:pPr>
        <w:pStyle w:val="Bodynoindent"/>
      </w:pPr>
      <w:r w:rsidRPr="00CB3077">
        <w:t>License: Public Domain</w:t>
      </w:r>
    </w:p>
    <w:p w14:paraId="2E226AE4" w14:textId="77777777" w:rsidR="00CB3077" w:rsidRPr="00CB3077" w:rsidRDefault="00CB3077" w:rsidP="00CB3077">
      <w:pPr>
        <w:pStyle w:val="Bodynoindent"/>
      </w:pPr>
    </w:p>
    <w:p w14:paraId="796B707C" w14:textId="77777777" w:rsidR="00CB3077" w:rsidRDefault="00CB3077" w:rsidP="00CB3077">
      <w:pPr>
        <w:pStyle w:val="Heading3"/>
      </w:pPr>
      <w:r w:rsidRPr="0003580A">
        <w:t>The Mother</w:t>
      </w:r>
      <w:r>
        <w:t>’</w:t>
      </w:r>
      <w:r w:rsidRPr="0003580A">
        <w:t xml:space="preserve">s House </w:t>
      </w:r>
    </w:p>
    <w:p w14:paraId="29C74613" w14:textId="77777777" w:rsidR="00CB3077" w:rsidRDefault="00CB3077" w:rsidP="00CB3077">
      <w:pPr>
        <w:pStyle w:val="Poetry"/>
      </w:pPr>
      <w:r w:rsidRPr="0003580A">
        <w:lastRenderedPageBreak/>
        <w:t>As the bride looks back to her mother</w:t>
      </w:r>
      <w:r>
        <w:t>’</w:t>
      </w:r>
      <w:r w:rsidRPr="0003580A">
        <w:t xml:space="preserve">s house, </w:t>
      </w:r>
      <w:r>
        <w:br/>
      </w:r>
      <w:r w:rsidRPr="0003580A">
        <w:t xml:space="preserve">And goes, but with dragging feet; </w:t>
      </w:r>
    </w:p>
    <w:p w14:paraId="5CD818A6" w14:textId="77777777" w:rsidR="00CB3077" w:rsidRDefault="00CB3077" w:rsidP="00CB3077">
      <w:pPr>
        <w:pStyle w:val="Poetry"/>
      </w:pPr>
      <w:r w:rsidRPr="0003580A">
        <w:t xml:space="preserve">So my soul looks up unto thee and longs, </w:t>
      </w:r>
      <w:r>
        <w:br/>
      </w:r>
      <w:r w:rsidRPr="0003580A">
        <w:t xml:space="preserve">That thou and I may meet. </w:t>
      </w:r>
    </w:p>
    <w:p w14:paraId="693678A9" w14:textId="77777777" w:rsidR="00CB3077" w:rsidRPr="0003580A" w:rsidRDefault="00CB3077" w:rsidP="00CB3077">
      <w:pPr>
        <w:pStyle w:val="Poetry"/>
      </w:pPr>
    </w:p>
    <w:p w14:paraId="69BFDBDC" w14:textId="77777777" w:rsidR="00CB3077" w:rsidRDefault="00CB3077" w:rsidP="00CB3077">
      <w:pPr>
        <w:pStyle w:val="Poetry"/>
      </w:pPr>
      <w:r w:rsidRPr="0003580A">
        <w:t xml:space="preserve">As a child cries out and is sore distressed, </w:t>
      </w:r>
      <w:r>
        <w:br/>
      </w:r>
      <w:r w:rsidRPr="0003580A">
        <w:t xml:space="preserve">When its mother it cannot see, </w:t>
      </w:r>
    </w:p>
    <w:p w14:paraId="0062796B" w14:textId="77777777" w:rsidR="00CB3077" w:rsidRDefault="00CB3077" w:rsidP="00CB3077">
      <w:pPr>
        <w:pStyle w:val="Poetry"/>
      </w:pPr>
      <w:r w:rsidRPr="0003580A">
        <w:t xml:space="preserve">As a fish that is taken from out the wave, </w:t>
      </w:r>
      <w:r>
        <w:br/>
      </w:r>
      <w:r w:rsidRPr="0003580A">
        <w:t xml:space="preserve">So </w:t>
      </w:r>
      <w:r>
        <w:t>‘</w:t>
      </w:r>
      <w:r w:rsidRPr="0003580A">
        <w:t xml:space="preserve">tis, says Tuka, with me. </w:t>
      </w:r>
    </w:p>
    <w:p w14:paraId="5CD89FF6" w14:textId="77777777" w:rsidR="00CB3077" w:rsidRDefault="00CB3077" w:rsidP="00CB3077">
      <w:pPr>
        <w:pStyle w:val="Body"/>
      </w:pPr>
    </w:p>
    <w:p w14:paraId="7D7D9301" w14:textId="77777777" w:rsidR="00CB3077" w:rsidRDefault="00CB3077" w:rsidP="00CB3077">
      <w:pPr>
        <w:pStyle w:val="Heading3"/>
      </w:pPr>
      <w:r w:rsidRPr="0003580A">
        <w:t xml:space="preserve">The Suppliant </w:t>
      </w:r>
    </w:p>
    <w:p w14:paraId="557D9881" w14:textId="77777777" w:rsidR="00CB3077" w:rsidRDefault="00CB3077" w:rsidP="00CB3077">
      <w:pPr>
        <w:pStyle w:val="Poetry"/>
      </w:pPr>
      <w:r w:rsidRPr="0003580A">
        <w:t xml:space="preserve">How can I know the right,— </w:t>
      </w:r>
      <w:r>
        <w:br/>
      </w:r>
      <w:r w:rsidRPr="0003580A">
        <w:t>So helpless I—</w:t>
      </w:r>
    </w:p>
    <w:p w14:paraId="4E50728A" w14:textId="77777777" w:rsidR="00CB3077" w:rsidRDefault="00CB3077" w:rsidP="00CB3077">
      <w:pPr>
        <w:pStyle w:val="Poetry"/>
      </w:pPr>
      <w:r w:rsidRPr="0003580A">
        <w:t xml:space="preserve">Since thou thy face hast hid from me, </w:t>
      </w:r>
      <w:r>
        <w:br/>
      </w:r>
      <w:r w:rsidRPr="0003580A">
        <w:t xml:space="preserve">O thou most high!  </w:t>
      </w:r>
    </w:p>
    <w:p w14:paraId="7F4704A0" w14:textId="77777777" w:rsidR="00CB3077" w:rsidRPr="0003580A" w:rsidRDefault="00CB3077" w:rsidP="00CB3077">
      <w:pPr>
        <w:pStyle w:val="Poetry"/>
      </w:pPr>
    </w:p>
    <w:p w14:paraId="62896EED" w14:textId="77777777" w:rsidR="00CB3077" w:rsidRDefault="00CB3077" w:rsidP="00CB3077">
      <w:pPr>
        <w:pStyle w:val="Poetry"/>
      </w:pPr>
      <w:r w:rsidRPr="0003580A">
        <w:t xml:space="preserve">I call and call again </w:t>
      </w:r>
      <w:r>
        <w:br/>
      </w:r>
      <w:r w:rsidRPr="0003580A">
        <w:t xml:space="preserve">At thy high gate. </w:t>
      </w:r>
    </w:p>
    <w:p w14:paraId="4D715D3A" w14:textId="77777777" w:rsidR="00CB3077" w:rsidRPr="0003580A" w:rsidRDefault="00CB3077" w:rsidP="00CB3077">
      <w:pPr>
        <w:pStyle w:val="Poetry"/>
      </w:pPr>
      <w:r w:rsidRPr="0003580A">
        <w:t xml:space="preserve">None hears me; empty is the house </w:t>
      </w:r>
      <w:r>
        <w:br/>
      </w:r>
      <w:r w:rsidRPr="0003580A">
        <w:t>And desolate.</w:t>
      </w:r>
    </w:p>
    <w:p w14:paraId="11125FD3" w14:textId="77777777" w:rsidR="00CB3077" w:rsidRPr="0003580A" w:rsidRDefault="00CB3077" w:rsidP="00CB3077">
      <w:pPr>
        <w:pStyle w:val="Poetry"/>
      </w:pPr>
    </w:p>
    <w:p w14:paraId="08F2EEC2" w14:textId="77777777" w:rsidR="00CB3077" w:rsidRDefault="00CB3077" w:rsidP="00CB3077">
      <w:pPr>
        <w:pStyle w:val="Poetry"/>
      </w:pPr>
      <w:r w:rsidRPr="0003580A">
        <w:t xml:space="preserve">If but before thy door </w:t>
      </w:r>
      <w:r>
        <w:br/>
      </w:r>
      <w:r w:rsidRPr="0003580A">
        <w:t xml:space="preserve">A guest appear, </w:t>
      </w:r>
    </w:p>
    <w:p w14:paraId="6ABE386E" w14:textId="77777777" w:rsidR="00CB3077" w:rsidRDefault="00CB3077" w:rsidP="00CB3077">
      <w:pPr>
        <w:pStyle w:val="Poetry"/>
      </w:pPr>
      <w:r w:rsidRPr="0003580A">
        <w:t>Thou</w:t>
      </w:r>
      <w:r>
        <w:t>’</w:t>
      </w:r>
      <w:r w:rsidRPr="0003580A">
        <w:t xml:space="preserve">lt speak to him some fitting word, </w:t>
      </w:r>
      <w:r>
        <w:br/>
      </w:r>
      <w:r w:rsidRPr="0003580A">
        <w:t xml:space="preserve">Some word of cheer. </w:t>
      </w:r>
    </w:p>
    <w:p w14:paraId="1E87B765" w14:textId="77777777" w:rsidR="00CB3077" w:rsidRDefault="00CB3077" w:rsidP="00CB3077">
      <w:pPr>
        <w:pStyle w:val="Poetry"/>
      </w:pPr>
    </w:p>
    <w:p w14:paraId="57935297" w14:textId="77777777" w:rsidR="00CB3077" w:rsidRDefault="00CB3077" w:rsidP="00CB3077">
      <w:pPr>
        <w:pStyle w:val="Poetry"/>
      </w:pPr>
      <w:r w:rsidRPr="0003580A">
        <w:t xml:space="preserve">Such courtesy, O Lord, </w:t>
      </w:r>
      <w:r>
        <w:br/>
      </w:r>
      <w:r w:rsidRPr="0003580A">
        <w:t xml:space="preserve">Becometh thee, </w:t>
      </w:r>
    </w:p>
    <w:p w14:paraId="49D44DD6" w14:textId="77777777" w:rsidR="00CB3077" w:rsidRPr="0003580A" w:rsidRDefault="00CB3077" w:rsidP="00CB3077">
      <w:pPr>
        <w:pStyle w:val="Poetry"/>
      </w:pPr>
      <w:r w:rsidRPr="0003580A">
        <w:t>And we,—ah, we</w:t>
      </w:r>
      <w:r>
        <w:t>’</w:t>
      </w:r>
      <w:r w:rsidRPr="0003580A">
        <w:t xml:space="preserve">re not lost to sense </w:t>
      </w:r>
      <w:r>
        <w:br/>
      </w:r>
      <w:r w:rsidRPr="0003580A">
        <w:t>So utterly.</w:t>
      </w:r>
    </w:p>
    <w:p w14:paraId="70BAE28E" w14:textId="77777777" w:rsidR="00CB3077" w:rsidRPr="0003580A" w:rsidRDefault="00CB3077" w:rsidP="00CB3077">
      <w:pPr>
        <w:pStyle w:val="Body"/>
      </w:pPr>
    </w:p>
    <w:p w14:paraId="4C925D4B" w14:textId="77777777" w:rsidR="00CB3077" w:rsidRDefault="00CB3077" w:rsidP="00CB3077">
      <w:pPr>
        <w:pStyle w:val="Heading3"/>
      </w:pPr>
      <w:r w:rsidRPr="0003580A">
        <w:t xml:space="preserve">A Beggar </w:t>
      </w:r>
      <w:r>
        <w:t>f</w:t>
      </w:r>
      <w:r w:rsidRPr="0003580A">
        <w:t xml:space="preserve">or Love </w:t>
      </w:r>
    </w:p>
    <w:p w14:paraId="2611DBE4" w14:textId="77777777" w:rsidR="00CB3077" w:rsidRDefault="00CB3077" w:rsidP="00CB3077">
      <w:pPr>
        <w:pStyle w:val="Poetry"/>
      </w:pPr>
      <w:r w:rsidRPr="0003580A">
        <w:t xml:space="preserve">A beggar at thy door, </w:t>
      </w:r>
      <w:r>
        <w:br/>
      </w:r>
      <w:r w:rsidRPr="0003580A">
        <w:t xml:space="preserve">Pleading I stand; </w:t>
      </w:r>
    </w:p>
    <w:p w14:paraId="162D84E9" w14:textId="77777777" w:rsidR="00CB3077" w:rsidRDefault="00CB3077" w:rsidP="00CB3077">
      <w:pPr>
        <w:pStyle w:val="Poetry"/>
      </w:pPr>
      <w:r w:rsidRPr="0003580A">
        <w:t xml:space="preserve">Give me an alms, O God, </w:t>
      </w:r>
      <w:r>
        <w:br/>
      </w:r>
      <w:r w:rsidRPr="0003580A">
        <w:t xml:space="preserve">Love from thy loving hand. </w:t>
      </w:r>
    </w:p>
    <w:p w14:paraId="6B509245" w14:textId="77777777" w:rsidR="00CB3077" w:rsidRDefault="00CB3077" w:rsidP="00CB3077">
      <w:pPr>
        <w:pStyle w:val="Poetry"/>
      </w:pPr>
    </w:p>
    <w:p w14:paraId="0D0840AE" w14:textId="77777777" w:rsidR="00CB3077" w:rsidRDefault="00CB3077" w:rsidP="00CB3077">
      <w:pPr>
        <w:pStyle w:val="Poetry"/>
      </w:pPr>
      <w:r w:rsidRPr="0003580A">
        <w:t xml:space="preserve">Spare me the barren task, </w:t>
      </w:r>
      <w:r>
        <w:br/>
      </w:r>
      <w:r w:rsidRPr="0003580A">
        <w:t xml:space="preserve">To come, and come for nought. </w:t>
      </w:r>
    </w:p>
    <w:p w14:paraId="10A5FE00" w14:textId="77777777" w:rsidR="00CB3077" w:rsidRPr="0003580A" w:rsidRDefault="00CB3077" w:rsidP="00CB3077">
      <w:pPr>
        <w:pStyle w:val="Poetry"/>
      </w:pPr>
      <w:r w:rsidRPr="0003580A">
        <w:lastRenderedPageBreak/>
        <w:t xml:space="preserve">A gift poor Tuka craves, </w:t>
      </w:r>
      <w:r>
        <w:br/>
      </w:r>
      <w:r w:rsidRPr="0003580A">
        <w:t>Unmerited, unbought.</w:t>
      </w:r>
    </w:p>
    <w:p w14:paraId="4B0DEE9C" w14:textId="77777777" w:rsidR="00CB3077" w:rsidRPr="0003580A" w:rsidRDefault="00CB3077" w:rsidP="00CB3077">
      <w:pPr>
        <w:pStyle w:val="Body"/>
      </w:pPr>
    </w:p>
    <w:p w14:paraId="7087C1BE" w14:textId="77777777" w:rsidR="00CB3077" w:rsidRDefault="00CB3077" w:rsidP="00CB3077">
      <w:pPr>
        <w:pStyle w:val="Heading3"/>
        <w:rPr>
          <w:rFonts w:ascii="Times New Roman" w:hAnsi="Times New Roman"/>
          <w:sz w:val="24"/>
          <w:szCs w:val="24"/>
        </w:rPr>
      </w:pPr>
      <w:r w:rsidRPr="00CB3077">
        <w:t xml:space="preserve">“God Who </w:t>
      </w:r>
      <w:r>
        <w:t>i</w:t>
      </w:r>
      <w:r w:rsidRPr="00CB3077">
        <w:t>s Our Home”</w:t>
      </w:r>
      <w:r w:rsidRPr="0003580A">
        <w:rPr>
          <w:rFonts w:ascii="Times New Roman" w:hAnsi="Times New Roman"/>
          <w:sz w:val="24"/>
          <w:szCs w:val="24"/>
        </w:rPr>
        <w:t xml:space="preserve"> </w:t>
      </w:r>
    </w:p>
    <w:p w14:paraId="23208585" w14:textId="77777777" w:rsidR="00CB3077" w:rsidRDefault="00CB3077" w:rsidP="00CB3077">
      <w:pPr>
        <w:pStyle w:val="Poetry"/>
      </w:pPr>
      <w:r w:rsidRPr="0003580A">
        <w:t xml:space="preserve">To the child how dull the Fair </w:t>
      </w:r>
    </w:p>
    <w:p w14:paraId="31AEFD95" w14:textId="77777777" w:rsidR="00CB3077" w:rsidRDefault="00CB3077" w:rsidP="00CB3077">
      <w:pPr>
        <w:pStyle w:val="Poetry"/>
      </w:pPr>
      <w:r w:rsidRPr="0003580A">
        <w:t>If his mother be not ther</w:t>
      </w:r>
      <w:r>
        <w:t>e</w:t>
      </w:r>
      <w:r w:rsidRPr="0003580A">
        <w:t xml:space="preserve">! </w:t>
      </w:r>
    </w:p>
    <w:p w14:paraId="214314CC" w14:textId="77777777" w:rsidR="00CB3077" w:rsidRDefault="00CB3077" w:rsidP="00CB3077">
      <w:pPr>
        <w:pStyle w:val="Poetry"/>
      </w:pPr>
    </w:p>
    <w:p w14:paraId="25819D85" w14:textId="77777777" w:rsidR="00CB3077" w:rsidRDefault="00CB3077" w:rsidP="00CB3077">
      <w:pPr>
        <w:pStyle w:val="Poetry"/>
      </w:pPr>
      <w:r w:rsidRPr="0003580A">
        <w:t xml:space="preserve">So my heart apart from thee, </w:t>
      </w:r>
    </w:p>
    <w:p w14:paraId="7884AEC3" w14:textId="77777777" w:rsidR="00CB3077" w:rsidRDefault="00CB3077" w:rsidP="00CB3077">
      <w:pPr>
        <w:pStyle w:val="Poetry"/>
      </w:pPr>
      <w:r w:rsidRPr="0003580A">
        <w:t xml:space="preserve">O thou Lord of Pandharl I </w:t>
      </w:r>
    </w:p>
    <w:p w14:paraId="15315891" w14:textId="77777777" w:rsidR="00CB3077" w:rsidRDefault="00CB3077" w:rsidP="00CB3077">
      <w:pPr>
        <w:pStyle w:val="Poetry"/>
      </w:pPr>
    </w:p>
    <w:p w14:paraId="211F718B" w14:textId="77777777" w:rsidR="00CB3077" w:rsidRDefault="00CB3077" w:rsidP="00CB3077">
      <w:pPr>
        <w:pStyle w:val="Poetry"/>
      </w:pPr>
      <w:r w:rsidRPr="0003580A">
        <w:t xml:space="preserve">Chatak turns from stream and lake, </w:t>
      </w:r>
    </w:p>
    <w:p w14:paraId="4E53A42F" w14:textId="77777777" w:rsidR="00CB3077" w:rsidRDefault="00CB3077" w:rsidP="00CB3077">
      <w:pPr>
        <w:pStyle w:val="Poetry"/>
      </w:pPr>
      <w:r w:rsidRPr="0003580A">
        <w:t xml:space="preserve">Only rain his thirst can slake. </w:t>
      </w:r>
    </w:p>
    <w:p w14:paraId="79CE6BDF" w14:textId="77777777" w:rsidR="00CB3077" w:rsidRDefault="00CB3077" w:rsidP="00CB3077">
      <w:pPr>
        <w:pStyle w:val="Poetry"/>
      </w:pPr>
    </w:p>
    <w:p w14:paraId="7F0D512E" w14:textId="77777777" w:rsidR="00CB3077" w:rsidRDefault="00CB3077" w:rsidP="00CB3077">
      <w:pPr>
        <w:pStyle w:val="Poetry"/>
      </w:pPr>
      <w:r w:rsidRPr="0003580A">
        <w:t xml:space="preserve">How the lotus all the night </w:t>
      </w:r>
    </w:p>
    <w:p w14:paraId="3CF045A0" w14:textId="77777777" w:rsidR="00CB3077" w:rsidRDefault="00CB3077" w:rsidP="00CB3077">
      <w:pPr>
        <w:pStyle w:val="Poetry"/>
      </w:pPr>
      <w:r w:rsidRPr="0003580A">
        <w:t xml:space="preserve">Dreameth, dreameth of the light! </w:t>
      </w:r>
    </w:p>
    <w:p w14:paraId="68ABE4F6" w14:textId="77777777" w:rsidR="00CB3077" w:rsidRPr="0003580A" w:rsidRDefault="00CB3077" w:rsidP="00CB3077">
      <w:pPr>
        <w:pStyle w:val="Poetry"/>
      </w:pPr>
    </w:p>
    <w:p w14:paraId="257BA967" w14:textId="77777777" w:rsidR="00CB3077" w:rsidRDefault="00CB3077" w:rsidP="00CB3077">
      <w:pPr>
        <w:pStyle w:val="Poetry"/>
      </w:pPr>
      <w:r w:rsidRPr="0003580A">
        <w:t xml:space="preserve">As the stream to fishes thou, </w:t>
      </w:r>
    </w:p>
    <w:p w14:paraId="141EADCF" w14:textId="77777777" w:rsidR="00CB3077" w:rsidRPr="0003580A" w:rsidRDefault="00CB3077" w:rsidP="00CB3077">
      <w:pPr>
        <w:pStyle w:val="Poetry"/>
      </w:pPr>
      <w:r w:rsidRPr="0003580A">
        <w:t xml:space="preserve">As is to the calf the cow. </w:t>
      </w:r>
    </w:p>
    <w:p w14:paraId="77FEAC6C" w14:textId="77777777" w:rsidR="00CB3077" w:rsidRPr="0003580A" w:rsidRDefault="00CB3077" w:rsidP="00CB3077">
      <w:pPr>
        <w:pStyle w:val="Poetry"/>
      </w:pPr>
    </w:p>
    <w:p w14:paraId="00299D5B" w14:textId="77777777" w:rsidR="00CB3077" w:rsidRDefault="00CB3077" w:rsidP="00CB3077">
      <w:pPr>
        <w:pStyle w:val="Poetry"/>
      </w:pPr>
      <w:r w:rsidRPr="0003580A">
        <w:t xml:space="preserve">To a faithful wife how dear </w:t>
      </w:r>
    </w:p>
    <w:p w14:paraId="578651BF" w14:textId="77777777" w:rsidR="00CB3077" w:rsidRPr="0003580A" w:rsidRDefault="00CB3077" w:rsidP="00CB3077">
      <w:pPr>
        <w:pStyle w:val="Poetry"/>
      </w:pPr>
      <w:r w:rsidRPr="0003580A">
        <w:t>Tidings of her Lord to hear!</w:t>
      </w:r>
    </w:p>
    <w:p w14:paraId="56FAF43D" w14:textId="77777777" w:rsidR="00CB3077" w:rsidRPr="0003580A" w:rsidRDefault="00CB3077" w:rsidP="00CB3077">
      <w:pPr>
        <w:pStyle w:val="Poetry"/>
      </w:pPr>
    </w:p>
    <w:p w14:paraId="7478A6F1" w14:textId="77777777" w:rsidR="00CB3077" w:rsidRDefault="00CB3077" w:rsidP="00CB3077">
      <w:pPr>
        <w:pStyle w:val="Poetry"/>
      </w:pPr>
      <w:r w:rsidRPr="0003580A">
        <w:t>How a miser</w:t>
      </w:r>
      <w:r>
        <w:t>’</w:t>
      </w:r>
      <w:r w:rsidRPr="0003580A">
        <w:t xml:space="preserve">s heart is set </w:t>
      </w:r>
    </w:p>
    <w:p w14:paraId="53A96323" w14:textId="77777777" w:rsidR="00CB3077" w:rsidRPr="0003580A" w:rsidRDefault="00CB3077" w:rsidP="00CB3077">
      <w:pPr>
        <w:pStyle w:val="Poetry"/>
      </w:pPr>
      <w:r w:rsidRPr="0003580A">
        <w:t xml:space="preserve">On the wealth he hopes to get! </w:t>
      </w:r>
    </w:p>
    <w:p w14:paraId="244D0BA9" w14:textId="77777777" w:rsidR="00CB3077" w:rsidRPr="0003580A" w:rsidRDefault="00CB3077" w:rsidP="00CB3077">
      <w:pPr>
        <w:pStyle w:val="Poetry"/>
      </w:pPr>
    </w:p>
    <w:p w14:paraId="3AC512FC" w14:textId="77777777" w:rsidR="00CB3077" w:rsidRDefault="00CB3077" w:rsidP="00CB3077">
      <w:pPr>
        <w:pStyle w:val="Poetry"/>
      </w:pPr>
      <w:r w:rsidRPr="0003580A">
        <w:t xml:space="preserve">Such, says Tuka, such am I! </w:t>
      </w:r>
    </w:p>
    <w:p w14:paraId="3576170D" w14:textId="77777777" w:rsidR="00CB3077" w:rsidRPr="0003580A" w:rsidRDefault="00CB3077" w:rsidP="00CB3077">
      <w:pPr>
        <w:pStyle w:val="Poetry"/>
      </w:pPr>
      <w:r w:rsidRPr="0003580A">
        <w:t>But for thee I</w:t>
      </w:r>
      <w:r>
        <w:t>’</w:t>
      </w:r>
      <w:r w:rsidRPr="0003580A">
        <w:t>d surely die.</w:t>
      </w:r>
    </w:p>
    <w:p w14:paraId="0E5F2ED5" w14:textId="77777777" w:rsidR="00CB3077" w:rsidRPr="0003580A" w:rsidRDefault="00CB3077" w:rsidP="00CB3077">
      <w:pPr>
        <w:pStyle w:val="Body"/>
      </w:pPr>
    </w:p>
    <w:p w14:paraId="74946470" w14:textId="77777777" w:rsidR="00CB3077" w:rsidRDefault="00CB3077" w:rsidP="00CB3077">
      <w:pPr>
        <w:pStyle w:val="Heading3"/>
      </w:pPr>
      <w:r w:rsidRPr="0003580A">
        <w:t xml:space="preserve">The Strife </w:t>
      </w:r>
      <w:r>
        <w:t>o</w:t>
      </w:r>
      <w:r w:rsidRPr="0003580A">
        <w:t xml:space="preserve">f Sense </w:t>
      </w:r>
    </w:p>
    <w:p w14:paraId="7BDE0C54" w14:textId="77777777" w:rsidR="00CB3077" w:rsidRDefault="00CB3077" w:rsidP="00CB3077">
      <w:pPr>
        <w:pStyle w:val="Poetry"/>
      </w:pPr>
      <w:r w:rsidRPr="0003580A">
        <w:t xml:space="preserve">Wearied by strife of sense, </w:t>
      </w:r>
      <w:r>
        <w:br/>
      </w:r>
      <w:r w:rsidRPr="0003580A">
        <w:t xml:space="preserve">By call and counter-call, </w:t>
      </w:r>
    </w:p>
    <w:p w14:paraId="108BE53C" w14:textId="77777777" w:rsidR="00CB3077" w:rsidRDefault="00CB3077" w:rsidP="00CB3077">
      <w:pPr>
        <w:pStyle w:val="Poetry"/>
      </w:pPr>
      <w:r w:rsidRPr="0003580A">
        <w:t xml:space="preserve">To thee I hie me thence, </w:t>
      </w:r>
      <w:r>
        <w:br/>
      </w:r>
      <w:r w:rsidRPr="0003580A">
        <w:t xml:space="preserve">And tell thee all. </w:t>
      </w:r>
    </w:p>
    <w:p w14:paraId="61E5E5DE" w14:textId="77777777" w:rsidR="00CB3077" w:rsidRPr="0003580A" w:rsidRDefault="00CB3077" w:rsidP="00CB3077">
      <w:pPr>
        <w:pStyle w:val="Poetry"/>
      </w:pPr>
    </w:p>
    <w:p w14:paraId="4BB062E5" w14:textId="77777777" w:rsidR="00CB3077" w:rsidRDefault="00CB3077" w:rsidP="00CB3077">
      <w:pPr>
        <w:pStyle w:val="Poetry"/>
      </w:pPr>
      <w:r w:rsidRPr="0003580A">
        <w:lastRenderedPageBreak/>
        <w:t xml:space="preserve">Yea, Lord, thou knowest this; </w:t>
      </w:r>
      <w:r>
        <w:br/>
      </w:r>
      <w:r w:rsidRPr="0003580A">
        <w:t>I</w:t>
      </w:r>
      <w:r>
        <w:t>’</w:t>
      </w:r>
      <w:r w:rsidRPr="0003580A">
        <w:t xml:space="preserve">ve brought my life to thee. </w:t>
      </w:r>
    </w:p>
    <w:p w14:paraId="48CEBE96" w14:textId="77777777" w:rsidR="00CB3077" w:rsidRDefault="00CB3077" w:rsidP="00CB3077">
      <w:pPr>
        <w:pStyle w:val="Poetry"/>
      </w:pPr>
      <w:r w:rsidRPr="0003580A">
        <w:t xml:space="preserve">Cast down my burden is </w:t>
      </w:r>
      <w:r>
        <w:br/>
      </w:r>
      <w:r w:rsidRPr="0003580A">
        <w:t xml:space="preserve">And I am free! </w:t>
      </w:r>
    </w:p>
    <w:p w14:paraId="3E7260B3" w14:textId="77777777" w:rsidR="00CB3077" w:rsidRPr="0003580A" w:rsidRDefault="00CB3077" w:rsidP="00CB3077">
      <w:pPr>
        <w:pStyle w:val="Poetry"/>
      </w:pPr>
    </w:p>
    <w:p w14:paraId="44F4958F" w14:textId="77777777" w:rsidR="00CB3077" w:rsidRDefault="00CB3077" w:rsidP="00CB3077">
      <w:pPr>
        <w:pStyle w:val="Poetry"/>
      </w:pPr>
      <w:r w:rsidRPr="0003580A">
        <w:t xml:space="preserve">Now all my being yearns, </w:t>
      </w:r>
      <w:r>
        <w:br/>
      </w:r>
      <w:r w:rsidRPr="0003580A">
        <w:t xml:space="preserve">Yearns with a strong desire, </w:t>
      </w:r>
    </w:p>
    <w:p w14:paraId="761A6351" w14:textId="77777777" w:rsidR="00CB3077" w:rsidRDefault="00CB3077" w:rsidP="00CB3077">
      <w:pPr>
        <w:pStyle w:val="Poetry"/>
      </w:pPr>
      <w:r w:rsidRPr="0003580A">
        <w:t xml:space="preserve">My love within me burns, </w:t>
      </w:r>
      <w:r>
        <w:br/>
      </w:r>
      <w:r w:rsidRPr="0003580A">
        <w:t xml:space="preserve">A wasting fire. </w:t>
      </w:r>
    </w:p>
    <w:p w14:paraId="6D61087E" w14:textId="77777777" w:rsidR="00CB3077" w:rsidRPr="0003580A" w:rsidRDefault="00CB3077" w:rsidP="00CB3077">
      <w:pPr>
        <w:pStyle w:val="Poetry"/>
      </w:pPr>
    </w:p>
    <w:p w14:paraId="3E8FC388" w14:textId="77777777" w:rsidR="00CB3077" w:rsidRDefault="00CB3077" w:rsidP="00CB3077">
      <w:pPr>
        <w:pStyle w:val="Poetry"/>
      </w:pPr>
      <w:r w:rsidRPr="0003580A">
        <w:t xml:space="preserve">If thou canst help indeed— </w:t>
      </w:r>
      <w:r>
        <w:br/>
      </w:r>
      <w:r w:rsidRPr="0003580A">
        <w:t>(Hear what I, Tuka, say)—</w:t>
      </w:r>
    </w:p>
    <w:p w14:paraId="2C4D18B1" w14:textId="77777777" w:rsidR="00CB3077" w:rsidRPr="0003580A" w:rsidRDefault="00CB3077" w:rsidP="00CB3077">
      <w:pPr>
        <w:pStyle w:val="Poetry"/>
      </w:pPr>
      <w:r w:rsidRPr="0003580A">
        <w:t xml:space="preserve">Narayan, help with speed, </w:t>
      </w:r>
      <w:r>
        <w:br/>
      </w:r>
      <w:r w:rsidRPr="0003580A">
        <w:t xml:space="preserve">Make no delay! </w:t>
      </w:r>
    </w:p>
    <w:p w14:paraId="24B90170" w14:textId="77777777" w:rsidR="00CB3077" w:rsidRPr="0003580A" w:rsidRDefault="00CB3077" w:rsidP="00CB3077">
      <w:pPr>
        <w:pStyle w:val="Body"/>
      </w:pPr>
    </w:p>
    <w:p w14:paraId="6878F5EF" w14:textId="77777777" w:rsidR="00CB3077" w:rsidRDefault="00C4397B" w:rsidP="00C4397B">
      <w:pPr>
        <w:pStyle w:val="Heading3"/>
      </w:pPr>
      <w:r w:rsidRPr="0003580A">
        <w:t xml:space="preserve">Waiting </w:t>
      </w:r>
    </w:p>
    <w:p w14:paraId="037FC046" w14:textId="77777777" w:rsidR="00CB3077" w:rsidRPr="0003580A" w:rsidRDefault="00CB3077" w:rsidP="00C4397B">
      <w:pPr>
        <w:pStyle w:val="Poetry"/>
      </w:pPr>
      <w:r w:rsidRPr="0003580A">
        <w:t xml:space="preserve">With head on hand before my door, </w:t>
      </w:r>
    </w:p>
    <w:p w14:paraId="56FFE6DD" w14:textId="77777777" w:rsidR="00C4397B" w:rsidRDefault="00CB3077" w:rsidP="00C4397B">
      <w:pPr>
        <w:pStyle w:val="Poetry"/>
      </w:pPr>
      <w:r w:rsidRPr="0003580A">
        <w:t xml:space="preserve">I sit and wait in vain. </w:t>
      </w:r>
    </w:p>
    <w:p w14:paraId="32489749" w14:textId="77777777" w:rsidR="00C4397B" w:rsidRDefault="00CB3077" w:rsidP="00C4397B">
      <w:pPr>
        <w:pStyle w:val="Poetry"/>
      </w:pPr>
      <w:r w:rsidRPr="0003580A">
        <w:t xml:space="preserve">Along the road to Pandhari </w:t>
      </w:r>
    </w:p>
    <w:p w14:paraId="25E08DAF" w14:textId="77777777" w:rsidR="00CB3077" w:rsidRPr="0003580A" w:rsidRDefault="00CB3077" w:rsidP="00C4397B">
      <w:pPr>
        <w:pStyle w:val="Poetry"/>
      </w:pPr>
      <w:r w:rsidRPr="0003580A">
        <w:t>My heart and eyes I strain.</w:t>
      </w:r>
    </w:p>
    <w:p w14:paraId="32A834F6" w14:textId="77777777" w:rsidR="00C4397B" w:rsidRDefault="00C4397B" w:rsidP="00C4397B">
      <w:pPr>
        <w:pStyle w:val="Poetry"/>
      </w:pPr>
    </w:p>
    <w:p w14:paraId="7A0498A8" w14:textId="77777777" w:rsidR="00C4397B" w:rsidRDefault="00CB3077" w:rsidP="00C4397B">
      <w:pPr>
        <w:pStyle w:val="Poetry"/>
      </w:pPr>
      <w:r w:rsidRPr="0003580A">
        <w:t xml:space="preserve">When shall I look upon my Lord? </w:t>
      </w:r>
    </w:p>
    <w:p w14:paraId="1D615653" w14:textId="77777777" w:rsidR="00C4397B" w:rsidRDefault="00CB3077" w:rsidP="00C4397B">
      <w:pPr>
        <w:pStyle w:val="Poetry"/>
      </w:pPr>
      <w:r w:rsidRPr="0003580A">
        <w:t xml:space="preserve">When shall I see him come? </w:t>
      </w:r>
    </w:p>
    <w:p w14:paraId="3A397A35" w14:textId="77777777" w:rsidR="00C4397B" w:rsidRDefault="00CB3077" w:rsidP="00C4397B">
      <w:pPr>
        <w:pStyle w:val="Poetry"/>
      </w:pPr>
      <w:r w:rsidRPr="0003580A">
        <w:t xml:space="preserve">Of all the passing days and hours </w:t>
      </w:r>
    </w:p>
    <w:p w14:paraId="4A1204BE" w14:textId="77777777" w:rsidR="00C4397B" w:rsidRDefault="00CB3077" w:rsidP="00C4397B">
      <w:pPr>
        <w:pStyle w:val="Poetry"/>
      </w:pPr>
      <w:r w:rsidRPr="0003580A">
        <w:t xml:space="preserve">I count the heavy sum. </w:t>
      </w:r>
    </w:p>
    <w:p w14:paraId="304CBD6C" w14:textId="77777777" w:rsidR="00C4397B" w:rsidRDefault="00C4397B" w:rsidP="00C4397B">
      <w:pPr>
        <w:pStyle w:val="Poetry"/>
      </w:pPr>
    </w:p>
    <w:p w14:paraId="0B0BAE41" w14:textId="77777777" w:rsidR="00C4397B" w:rsidRDefault="00CB3077" w:rsidP="00C4397B">
      <w:pPr>
        <w:pStyle w:val="Poetry"/>
      </w:pPr>
      <w:r w:rsidRPr="0003580A">
        <w:t xml:space="preserve">With watching long my eyelids throb, </w:t>
      </w:r>
    </w:p>
    <w:p w14:paraId="5A28BB2B" w14:textId="77777777" w:rsidR="00C4397B" w:rsidRDefault="00CB3077" w:rsidP="00C4397B">
      <w:pPr>
        <w:pStyle w:val="Poetry"/>
      </w:pPr>
      <w:r w:rsidRPr="0003580A">
        <w:t xml:space="preserve">My limbs with sore distress, </w:t>
      </w:r>
    </w:p>
    <w:p w14:paraId="67A14C5E" w14:textId="77777777" w:rsidR="00C4397B" w:rsidRDefault="00CB3077" w:rsidP="00C4397B">
      <w:pPr>
        <w:pStyle w:val="Poetry"/>
      </w:pPr>
      <w:r w:rsidRPr="0003580A">
        <w:t xml:space="preserve">But my impatient heart forgets </w:t>
      </w:r>
    </w:p>
    <w:p w14:paraId="31FB93A2" w14:textId="77777777" w:rsidR="00C4397B" w:rsidRDefault="00CB3077" w:rsidP="00C4397B">
      <w:pPr>
        <w:pStyle w:val="Poetry"/>
      </w:pPr>
      <w:r w:rsidRPr="0003580A">
        <w:t>My body</w:t>
      </w:r>
      <w:r>
        <w:t>’</w:t>
      </w:r>
      <w:r w:rsidRPr="0003580A">
        <w:t xml:space="preserve">s weariness. </w:t>
      </w:r>
    </w:p>
    <w:p w14:paraId="1B5B6D65" w14:textId="77777777" w:rsidR="00C4397B" w:rsidRDefault="00C4397B" w:rsidP="00C4397B">
      <w:pPr>
        <w:pStyle w:val="Poetry"/>
      </w:pPr>
    </w:p>
    <w:p w14:paraId="1D80705E" w14:textId="77777777" w:rsidR="00C4397B" w:rsidRDefault="00CB3077" w:rsidP="00C4397B">
      <w:pPr>
        <w:pStyle w:val="Poetry"/>
      </w:pPr>
      <w:r w:rsidRPr="0003580A">
        <w:t xml:space="preserve">Sleep is no longer sweet to me; </w:t>
      </w:r>
    </w:p>
    <w:p w14:paraId="63639439" w14:textId="77777777" w:rsidR="00C4397B" w:rsidRDefault="00CB3077" w:rsidP="00C4397B">
      <w:pPr>
        <w:pStyle w:val="Poetry"/>
      </w:pPr>
      <w:r w:rsidRPr="0003580A">
        <w:t xml:space="preserve">I care not for my bed; </w:t>
      </w:r>
    </w:p>
    <w:p w14:paraId="7E3A32E2" w14:textId="77777777" w:rsidR="00C4397B" w:rsidRDefault="00CB3077" w:rsidP="00C4397B">
      <w:pPr>
        <w:pStyle w:val="Poetry"/>
      </w:pPr>
      <w:r w:rsidRPr="0003580A">
        <w:t xml:space="preserve">Forgotten are my house and home, </w:t>
      </w:r>
    </w:p>
    <w:p w14:paraId="19BF02B0" w14:textId="77777777" w:rsidR="00C4397B" w:rsidRDefault="00CB3077" w:rsidP="00C4397B">
      <w:pPr>
        <w:pStyle w:val="Poetry"/>
      </w:pPr>
      <w:r w:rsidRPr="0003580A">
        <w:t xml:space="preserve">All thirst and hunger fled. </w:t>
      </w:r>
    </w:p>
    <w:p w14:paraId="4FD6D3B5" w14:textId="77777777" w:rsidR="00C4397B" w:rsidRDefault="00C4397B" w:rsidP="00C4397B">
      <w:pPr>
        <w:pStyle w:val="Poetry"/>
      </w:pPr>
    </w:p>
    <w:p w14:paraId="7F84A250" w14:textId="77777777" w:rsidR="00C4397B" w:rsidRDefault="00CB3077" w:rsidP="00C4397B">
      <w:pPr>
        <w:pStyle w:val="Poetry"/>
      </w:pPr>
      <w:r w:rsidRPr="0003580A">
        <w:lastRenderedPageBreak/>
        <w:t xml:space="preserve">Says Tuka, Blest shall be the day, </w:t>
      </w:r>
    </w:p>
    <w:p w14:paraId="1E53D5EB" w14:textId="77777777" w:rsidR="00C4397B" w:rsidRDefault="00CB3077" w:rsidP="00C4397B">
      <w:pPr>
        <w:pStyle w:val="Poetry"/>
      </w:pPr>
      <w:r w:rsidRPr="0003580A">
        <w:t xml:space="preserve">Ah, soon may it betide! </w:t>
      </w:r>
    </w:p>
    <w:p w14:paraId="11425FC8" w14:textId="77777777" w:rsidR="00C4397B" w:rsidRDefault="00CB3077" w:rsidP="00C4397B">
      <w:pPr>
        <w:pStyle w:val="Poetry"/>
      </w:pPr>
      <w:r w:rsidRPr="0003580A">
        <w:t>When o</w:t>
      </w:r>
      <w:r>
        <w:t xml:space="preserve">ne shall come from Pandhari </w:t>
      </w:r>
    </w:p>
    <w:p w14:paraId="3A61331B" w14:textId="77777777" w:rsidR="00CB3077" w:rsidRDefault="00CB3077" w:rsidP="00C4397B">
      <w:pPr>
        <w:pStyle w:val="Poetry"/>
      </w:pPr>
      <w:r w:rsidRPr="0003580A">
        <w:t xml:space="preserve">To summon back the bride. </w:t>
      </w:r>
    </w:p>
    <w:p w14:paraId="3DF2562B" w14:textId="77777777" w:rsidR="00CB3077" w:rsidRDefault="00CB3077" w:rsidP="00C4397B">
      <w:pPr>
        <w:pStyle w:val="Body"/>
      </w:pPr>
    </w:p>
    <w:p w14:paraId="14E094C7" w14:textId="77777777" w:rsidR="00C4397B" w:rsidRDefault="00C4397B" w:rsidP="00C4397B">
      <w:pPr>
        <w:pStyle w:val="Heading3"/>
      </w:pPr>
      <w:r w:rsidRPr="0003580A">
        <w:t xml:space="preserve">Desolation </w:t>
      </w:r>
    </w:p>
    <w:p w14:paraId="06B85204" w14:textId="77777777" w:rsidR="00C4397B" w:rsidRDefault="00CB3077" w:rsidP="00C4397B">
      <w:pPr>
        <w:pStyle w:val="Poetry"/>
      </w:pPr>
      <w:r w:rsidRPr="0003580A">
        <w:t xml:space="preserve">Sobs choke my throat; my eyes </w:t>
      </w:r>
    </w:p>
    <w:p w14:paraId="682F0E03" w14:textId="77777777" w:rsidR="00C4397B" w:rsidRDefault="00CB3077" w:rsidP="00C4397B">
      <w:pPr>
        <w:pStyle w:val="Poetry"/>
      </w:pPr>
      <w:r w:rsidRPr="0003580A">
        <w:t xml:space="preserve">Are wet with tears, </w:t>
      </w:r>
    </w:p>
    <w:p w14:paraId="70396985" w14:textId="77777777" w:rsidR="00C4397B" w:rsidRDefault="00CB3077" w:rsidP="00C4397B">
      <w:pPr>
        <w:pStyle w:val="Poetry"/>
      </w:pPr>
      <w:r w:rsidRPr="0003580A">
        <w:t xml:space="preserve">Still waiting for my Pandurang, </w:t>
      </w:r>
    </w:p>
    <w:p w14:paraId="65920AC0" w14:textId="77777777" w:rsidR="00C4397B" w:rsidRDefault="00CB3077" w:rsidP="00C4397B">
      <w:pPr>
        <w:pStyle w:val="Poetry"/>
      </w:pPr>
      <w:r w:rsidRPr="0003580A">
        <w:t xml:space="preserve">Till he appears. </w:t>
      </w:r>
    </w:p>
    <w:p w14:paraId="2EB35645" w14:textId="77777777" w:rsidR="00C4397B" w:rsidRDefault="00C4397B" w:rsidP="00C4397B">
      <w:pPr>
        <w:pStyle w:val="Poetry"/>
      </w:pPr>
    </w:p>
    <w:p w14:paraId="31016BD6" w14:textId="77777777" w:rsidR="00CB3077" w:rsidRPr="0003580A" w:rsidRDefault="00CB3077" w:rsidP="00C4397B">
      <w:pPr>
        <w:pStyle w:val="Poetry"/>
      </w:pPr>
      <w:r w:rsidRPr="0003580A">
        <w:t xml:space="preserve">So long cast off by thee, </w:t>
      </w:r>
    </w:p>
    <w:p w14:paraId="1E92B142" w14:textId="77777777" w:rsidR="00C4397B" w:rsidRDefault="00CB3077" w:rsidP="00C4397B">
      <w:pPr>
        <w:pStyle w:val="Poetry"/>
      </w:pPr>
      <w:r w:rsidRPr="0003580A">
        <w:t xml:space="preserve">My heart despairs. </w:t>
      </w:r>
    </w:p>
    <w:p w14:paraId="7CA6F382" w14:textId="77777777" w:rsidR="00C4397B" w:rsidRDefault="00CB3077" w:rsidP="00C4397B">
      <w:pPr>
        <w:pStyle w:val="Poetry"/>
      </w:pPr>
      <w:r w:rsidRPr="0003580A">
        <w:t xml:space="preserve">Ah, whither hast thou gone, absorbed </w:t>
      </w:r>
    </w:p>
    <w:p w14:paraId="2BD8CDD2" w14:textId="77777777" w:rsidR="00C4397B" w:rsidRDefault="00CB3077" w:rsidP="00C4397B">
      <w:pPr>
        <w:pStyle w:val="Poetry"/>
      </w:pPr>
      <w:r w:rsidRPr="0003580A">
        <w:t xml:space="preserve">In other cares? </w:t>
      </w:r>
    </w:p>
    <w:p w14:paraId="375CB40D" w14:textId="77777777" w:rsidR="00C4397B" w:rsidRDefault="00C4397B" w:rsidP="00C4397B">
      <w:pPr>
        <w:pStyle w:val="Poetry"/>
      </w:pPr>
    </w:p>
    <w:p w14:paraId="7A742A7D" w14:textId="77777777" w:rsidR="00C4397B" w:rsidRDefault="00CB3077" w:rsidP="00C4397B">
      <w:pPr>
        <w:pStyle w:val="Poetry"/>
      </w:pPr>
      <w:r w:rsidRPr="0003580A">
        <w:t xml:space="preserve">So many tasks and cares </w:t>
      </w:r>
    </w:p>
    <w:p w14:paraId="558F0075" w14:textId="77777777" w:rsidR="00C4397B" w:rsidRDefault="00CB3077" w:rsidP="00C4397B">
      <w:pPr>
        <w:pStyle w:val="Poetry"/>
      </w:pPr>
      <w:r w:rsidRPr="0003580A">
        <w:t xml:space="preserve">Are thine, while I </w:t>
      </w:r>
    </w:p>
    <w:p w14:paraId="6A117CDE" w14:textId="77777777" w:rsidR="00C4397B" w:rsidRDefault="00CB3077" w:rsidP="00C4397B">
      <w:pPr>
        <w:pStyle w:val="Poetry"/>
      </w:pPr>
      <w:r w:rsidRPr="0003580A">
        <w:t xml:space="preserve">I am forgotten thus, alas, </w:t>
      </w:r>
    </w:p>
    <w:p w14:paraId="3BF02DDC" w14:textId="77777777" w:rsidR="00CB3077" w:rsidRPr="0003580A" w:rsidRDefault="00CB3077" w:rsidP="00C4397B">
      <w:pPr>
        <w:pStyle w:val="Poetry"/>
      </w:pPr>
      <w:r w:rsidRPr="0003580A">
        <w:t>And left to die.</w:t>
      </w:r>
    </w:p>
    <w:p w14:paraId="081C2944" w14:textId="77777777" w:rsidR="00CB3077" w:rsidRPr="0003580A" w:rsidRDefault="00CB3077" w:rsidP="00C4397B">
      <w:pPr>
        <w:pStyle w:val="Poetry"/>
      </w:pPr>
    </w:p>
    <w:p w14:paraId="3B67CF19" w14:textId="77777777" w:rsidR="00C4397B" w:rsidRDefault="00CB3077" w:rsidP="00C4397B">
      <w:pPr>
        <w:pStyle w:val="Poetry"/>
      </w:pPr>
      <w:r w:rsidRPr="0003580A">
        <w:t xml:space="preserve">Pilgrims and saints go past </w:t>
      </w:r>
    </w:p>
    <w:p w14:paraId="1880D12B" w14:textId="77777777" w:rsidR="00C4397B" w:rsidRDefault="00CB3077" w:rsidP="00C4397B">
      <w:pPr>
        <w:pStyle w:val="Poetry"/>
      </w:pPr>
      <w:r w:rsidRPr="0003580A">
        <w:t xml:space="preserve">To Pandhari, </w:t>
      </w:r>
    </w:p>
    <w:p w14:paraId="20E5255B" w14:textId="77777777" w:rsidR="00C4397B" w:rsidRDefault="00CB3077" w:rsidP="00C4397B">
      <w:pPr>
        <w:pStyle w:val="Poetry"/>
      </w:pPr>
      <w:r w:rsidRPr="0003580A">
        <w:t xml:space="preserve">And many messages they bear </w:t>
      </w:r>
    </w:p>
    <w:p w14:paraId="11D6D985" w14:textId="77777777" w:rsidR="00C4397B" w:rsidRDefault="00CB3077" w:rsidP="00C4397B">
      <w:pPr>
        <w:pStyle w:val="Poetry"/>
      </w:pPr>
      <w:r w:rsidRPr="0003580A">
        <w:t xml:space="preserve">From me to thee. </w:t>
      </w:r>
    </w:p>
    <w:p w14:paraId="7A638566" w14:textId="77777777" w:rsidR="00C4397B" w:rsidRDefault="00C4397B" w:rsidP="00C4397B">
      <w:pPr>
        <w:pStyle w:val="Poetry"/>
      </w:pPr>
    </w:p>
    <w:p w14:paraId="5701A233" w14:textId="77777777" w:rsidR="00C4397B" w:rsidRDefault="00CB3077" w:rsidP="00C4397B">
      <w:pPr>
        <w:pStyle w:val="Poetry"/>
      </w:pPr>
      <w:r w:rsidRPr="0003580A">
        <w:t xml:space="preserve">Who else but thee would run </w:t>
      </w:r>
    </w:p>
    <w:p w14:paraId="74B85A03" w14:textId="77777777" w:rsidR="00C4397B" w:rsidRDefault="00CB3077" w:rsidP="00C4397B">
      <w:pPr>
        <w:pStyle w:val="Poetry"/>
      </w:pPr>
      <w:r w:rsidRPr="0003580A">
        <w:t xml:space="preserve">To help my need? </w:t>
      </w:r>
    </w:p>
    <w:p w14:paraId="5F621CF9" w14:textId="77777777" w:rsidR="00C4397B" w:rsidRDefault="00CB3077" w:rsidP="00C4397B">
      <w:pPr>
        <w:pStyle w:val="Poetry"/>
      </w:pPr>
      <w:r w:rsidRPr="0003580A">
        <w:t xml:space="preserve">O come to me, my Pandurang, </w:t>
      </w:r>
    </w:p>
    <w:p w14:paraId="51FE6E46" w14:textId="77777777" w:rsidR="00C4397B" w:rsidRDefault="00CB3077" w:rsidP="00C4397B">
      <w:pPr>
        <w:pStyle w:val="Poetry"/>
      </w:pPr>
      <w:r w:rsidRPr="0003580A">
        <w:t xml:space="preserve">O come with speed. </w:t>
      </w:r>
    </w:p>
    <w:p w14:paraId="28D949E6" w14:textId="77777777" w:rsidR="00C4397B" w:rsidRDefault="00C4397B" w:rsidP="00C4397B">
      <w:pPr>
        <w:pStyle w:val="Poetry"/>
      </w:pPr>
    </w:p>
    <w:p w14:paraId="32F4C78F" w14:textId="77777777" w:rsidR="00C4397B" w:rsidRDefault="00CB3077" w:rsidP="00C4397B">
      <w:pPr>
        <w:pStyle w:val="Poetry"/>
      </w:pPr>
      <w:r w:rsidRPr="0003580A">
        <w:t xml:space="preserve">How long still must I wait, </w:t>
      </w:r>
    </w:p>
    <w:p w14:paraId="73988BF8" w14:textId="77777777" w:rsidR="00C4397B" w:rsidRDefault="00CB3077" w:rsidP="00C4397B">
      <w:pPr>
        <w:pStyle w:val="Poetry"/>
      </w:pPr>
      <w:r w:rsidRPr="0003580A">
        <w:t xml:space="preserve">To see thy face? </w:t>
      </w:r>
    </w:p>
    <w:p w14:paraId="3E3E8CD3" w14:textId="77777777" w:rsidR="00C4397B" w:rsidRDefault="00CB3077" w:rsidP="00C4397B">
      <w:pPr>
        <w:pStyle w:val="Poetry"/>
      </w:pPr>
      <w:r w:rsidRPr="0003580A">
        <w:t xml:space="preserve">Thou hast forgot thy trembling child, </w:t>
      </w:r>
    </w:p>
    <w:p w14:paraId="00AD4B81" w14:textId="77777777" w:rsidR="00C4397B" w:rsidRDefault="00CB3077" w:rsidP="00C4397B">
      <w:pPr>
        <w:pStyle w:val="Poetry"/>
      </w:pPr>
      <w:r w:rsidRPr="0003580A">
        <w:lastRenderedPageBreak/>
        <w:t xml:space="preserve">Thou full of grace. </w:t>
      </w:r>
    </w:p>
    <w:p w14:paraId="133646F8" w14:textId="77777777" w:rsidR="00C4397B" w:rsidRDefault="00C4397B" w:rsidP="00C4397B">
      <w:pPr>
        <w:pStyle w:val="Poetry"/>
      </w:pPr>
    </w:p>
    <w:p w14:paraId="244D46ED" w14:textId="77777777" w:rsidR="00C4397B" w:rsidRDefault="00CB3077" w:rsidP="00C4397B">
      <w:pPr>
        <w:pStyle w:val="Poetry"/>
      </w:pPr>
      <w:r w:rsidRPr="0003580A">
        <w:t xml:space="preserve">Once more remember me, </w:t>
      </w:r>
    </w:p>
    <w:p w14:paraId="43A6C53B" w14:textId="77777777" w:rsidR="00C4397B" w:rsidRDefault="00CB3077" w:rsidP="00C4397B">
      <w:pPr>
        <w:pStyle w:val="Poetry"/>
      </w:pPr>
      <w:r w:rsidRPr="0003580A">
        <w:t xml:space="preserve">I, Tuka, pray. </w:t>
      </w:r>
    </w:p>
    <w:p w14:paraId="6FE9436E" w14:textId="77777777" w:rsidR="00C4397B" w:rsidRDefault="00CB3077" w:rsidP="00C4397B">
      <w:pPr>
        <w:pStyle w:val="Poetry"/>
      </w:pPr>
      <w:r w:rsidRPr="0003580A">
        <w:t xml:space="preserve">O come to fetch thy darling home, </w:t>
      </w:r>
    </w:p>
    <w:p w14:paraId="62CCD722" w14:textId="77777777" w:rsidR="00CB3077" w:rsidRDefault="00CB3077" w:rsidP="00C4397B">
      <w:pPr>
        <w:pStyle w:val="Poetry"/>
      </w:pPr>
      <w:r w:rsidRPr="0003580A">
        <w:t xml:space="preserve">Make no delay. </w:t>
      </w:r>
    </w:p>
    <w:p w14:paraId="67661D13" w14:textId="77777777" w:rsidR="00CB3077" w:rsidRDefault="00CB3077" w:rsidP="00CB3077">
      <w:pPr>
        <w:rPr>
          <w:rFonts w:ascii="Times New Roman" w:hAnsi="Times New Roman"/>
          <w:sz w:val="24"/>
          <w:szCs w:val="24"/>
        </w:rPr>
      </w:pPr>
    </w:p>
    <w:p w14:paraId="5376470E" w14:textId="77777777" w:rsidR="00C4397B" w:rsidRDefault="00C4397B" w:rsidP="00C4397B">
      <w:pPr>
        <w:pStyle w:val="Heading3"/>
      </w:pPr>
      <w:r>
        <w:t>“</w:t>
      </w:r>
      <w:r w:rsidRPr="0003580A">
        <w:t xml:space="preserve">Thee, Lord </w:t>
      </w:r>
      <w:r>
        <w:t>o</w:t>
      </w:r>
      <w:r w:rsidRPr="0003580A">
        <w:t>f Pity, I Beseech</w:t>
      </w:r>
      <w:r>
        <w:t>”</w:t>
      </w:r>
      <w:r w:rsidRPr="0003580A">
        <w:t xml:space="preserve"> </w:t>
      </w:r>
    </w:p>
    <w:p w14:paraId="7B90C62A" w14:textId="77777777" w:rsidR="00C4397B" w:rsidRDefault="00CB3077" w:rsidP="00C4397B">
      <w:pPr>
        <w:pStyle w:val="Poetry"/>
      </w:pPr>
      <w:r w:rsidRPr="0003580A">
        <w:t xml:space="preserve">Thee, Lord of Pity, I beseech, </w:t>
      </w:r>
    </w:p>
    <w:p w14:paraId="7C0F308A" w14:textId="77777777" w:rsidR="00C4397B" w:rsidRDefault="00CB3077" w:rsidP="00C4397B">
      <w:pPr>
        <w:pStyle w:val="Poetry"/>
      </w:pPr>
      <w:r w:rsidRPr="0003580A">
        <w:t xml:space="preserve">Come speedily and set me free. </w:t>
      </w:r>
    </w:p>
    <w:p w14:paraId="6DC624ED" w14:textId="77777777" w:rsidR="00C4397B" w:rsidRDefault="00CB3077" w:rsidP="00C4397B">
      <w:pPr>
        <w:pStyle w:val="Poetry"/>
      </w:pPr>
      <w:r w:rsidRPr="0003580A">
        <w:t xml:space="preserve">Yea, when he hears my piteous speech, </w:t>
      </w:r>
    </w:p>
    <w:p w14:paraId="65838F9B" w14:textId="77777777" w:rsidR="00C4397B" w:rsidRDefault="00CB3077" w:rsidP="00C4397B">
      <w:pPr>
        <w:pStyle w:val="Poetry"/>
      </w:pPr>
      <w:r w:rsidRPr="0003580A">
        <w:t xml:space="preserve">All eager should Narayan be. </w:t>
      </w:r>
    </w:p>
    <w:p w14:paraId="032922BA" w14:textId="77777777" w:rsidR="00C4397B" w:rsidRDefault="00C4397B" w:rsidP="00C4397B">
      <w:pPr>
        <w:pStyle w:val="Poetry"/>
      </w:pPr>
    </w:p>
    <w:p w14:paraId="5C25DEE2" w14:textId="77777777" w:rsidR="00C4397B" w:rsidRDefault="00CB3077" w:rsidP="00C4397B">
      <w:pPr>
        <w:pStyle w:val="Poetry"/>
      </w:pPr>
      <w:r w:rsidRPr="0003580A">
        <w:t xml:space="preserve">Lo, in the empty world apart </w:t>
      </w:r>
    </w:p>
    <w:p w14:paraId="33E46F7A" w14:textId="77777777" w:rsidR="00C4397B" w:rsidRDefault="00CB3077" w:rsidP="00C4397B">
      <w:pPr>
        <w:pStyle w:val="Poetry"/>
      </w:pPr>
      <w:r w:rsidRPr="0003580A">
        <w:t xml:space="preserve">I hearken, waiting thy footfall: </w:t>
      </w:r>
    </w:p>
    <w:p w14:paraId="5D9570F6" w14:textId="77777777" w:rsidR="00C4397B" w:rsidRDefault="00CB3077" w:rsidP="00C4397B">
      <w:pPr>
        <w:pStyle w:val="Poetry"/>
      </w:pPr>
      <w:r w:rsidRPr="0003580A">
        <w:t>Vitthal, thou father, mother art,</w:t>
      </w:r>
    </w:p>
    <w:p w14:paraId="491B7ECF" w14:textId="77777777" w:rsidR="00C4397B" w:rsidRDefault="00CB3077" w:rsidP="00C4397B">
      <w:pPr>
        <w:pStyle w:val="Poetry"/>
      </w:pPr>
      <w:r w:rsidRPr="0003580A">
        <w:t xml:space="preserve">Thou must not loiter at my call. </w:t>
      </w:r>
    </w:p>
    <w:p w14:paraId="3EDCA530" w14:textId="77777777" w:rsidR="00C4397B" w:rsidRDefault="00C4397B" w:rsidP="00C4397B">
      <w:pPr>
        <w:pStyle w:val="Poetry"/>
      </w:pPr>
    </w:p>
    <w:p w14:paraId="31BA020C" w14:textId="77777777" w:rsidR="00C4397B" w:rsidRDefault="00CB3077" w:rsidP="00C4397B">
      <w:pPr>
        <w:pStyle w:val="Poetry"/>
      </w:pPr>
      <w:r w:rsidRPr="0003580A">
        <w:t xml:space="preserve">Thou, thou alone art left to me </w:t>
      </w:r>
    </w:p>
    <w:p w14:paraId="47ED5782" w14:textId="77777777" w:rsidR="00C4397B" w:rsidRDefault="00CB3077" w:rsidP="00C4397B">
      <w:pPr>
        <w:pStyle w:val="Poetry"/>
      </w:pPr>
      <w:r w:rsidRPr="0003580A">
        <w:t xml:space="preserve">All else when weighed is vanity. </w:t>
      </w:r>
    </w:p>
    <w:p w14:paraId="7742E533" w14:textId="77777777" w:rsidR="00C4397B" w:rsidRDefault="00CB3077" w:rsidP="00C4397B">
      <w:pPr>
        <w:pStyle w:val="Poetry"/>
      </w:pPr>
      <w:r w:rsidRPr="0003580A">
        <w:t xml:space="preserve">Now, Tuka pleads, thy gift of grace complete; </w:t>
      </w:r>
    </w:p>
    <w:p w14:paraId="5C5FC099" w14:textId="77777777" w:rsidR="00CB3077" w:rsidRPr="0003580A" w:rsidRDefault="00CB3077" w:rsidP="00C4397B">
      <w:pPr>
        <w:pStyle w:val="Poetry"/>
      </w:pPr>
      <w:r w:rsidRPr="0003580A">
        <w:t>Now let mine eyes behold thy equal feet.</w:t>
      </w:r>
    </w:p>
    <w:p w14:paraId="606C9D26" w14:textId="77777777" w:rsidR="00CB3077" w:rsidRPr="0003580A" w:rsidRDefault="00CB3077" w:rsidP="00CB3077">
      <w:pPr>
        <w:rPr>
          <w:rFonts w:ascii="Times New Roman" w:hAnsi="Times New Roman"/>
          <w:sz w:val="24"/>
          <w:szCs w:val="24"/>
        </w:rPr>
      </w:pPr>
    </w:p>
    <w:p w14:paraId="41D5A667" w14:textId="77777777" w:rsidR="00C4397B" w:rsidRDefault="00C4397B" w:rsidP="00C4397B">
      <w:pPr>
        <w:pStyle w:val="Heading3"/>
      </w:pPr>
      <w:r w:rsidRPr="0003580A">
        <w:t xml:space="preserve">From </w:t>
      </w:r>
      <w:r>
        <w:t>t</w:t>
      </w:r>
      <w:r w:rsidRPr="0003580A">
        <w:t xml:space="preserve">he Depths </w:t>
      </w:r>
    </w:p>
    <w:p w14:paraId="3C5D90F7" w14:textId="77777777" w:rsidR="00AD4452" w:rsidRDefault="00CB3077" w:rsidP="00AD4452">
      <w:pPr>
        <w:pStyle w:val="Poetry"/>
      </w:pPr>
      <w:r w:rsidRPr="0003580A">
        <w:t xml:space="preserve">O Pandurang, this once </w:t>
      </w:r>
    </w:p>
    <w:p w14:paraId="6C8F1B82" w14:textId="77777777" w:rsidR="00AD4452" w:rsidRDefault="00CB3077" w:rsidP="00AD4452">
      <w:pPr>
        <w:pStyle w:val="Poetry"/>
      </w:pPr>
      <w:r w:rsidRPr="0003580A">
        <w:t xml:space="preserve">Hark to my cry, </w:t>
      </w:r>
    </w:p>
    <w:p w14:paraId="491F4AE1" w14:textId="77777777" w:rsidR="00AD4452" w:rsidRDefault="00CB3077" w:rsidP="00AD4452">
      <w:pPr>
        <w:pStyle w:val="Poetry"/>
      </w:pPr>
      <w:r w:rsidRPr="0003580A">
        <w:t xml:space="preserve">For I thy servant am, </w:t>
      </w:r>
    </w:p>
    <w:p w14:paraId="50886EEE" w14:textId="77777777" w:rsidR="00AD4452" w:rsidRDefault="00CB3077" w:rsidP="00AD4452">
      <w:pPr>
        <w:pStyle w:val="Poetry"/>
      </w:pPr>
      <w:r w:rsidRPr="0003580A">
        <w:t xml:space="preserve">Thine only I. </w:t>
      </w:r>
    </w:p>
    <w:p w14:paraId="1D148E75" w14:textId="77777777" w:rsidR="00AD4452" w:rsidRDefault="00AD4452" w:rsidP="00AD4452">
      <w:pPr>
        <w:pStyle w:val="Poetry"/>
      </w:pPr>
    </w:p>
    <w:p w14:paraId="38A9EADB" w14:textId="77777777" w:rsidR="00AD4452" w:rsidRDefault="00CB3077" w:rsidP="00AD4452">
      <w:pPr>
        <w:pStyle w:val="Poetry"/>
      </w:pPr>
      <w:r w:rsidRPr="0003580A">
        <w:t xml:space="preserve">Save me by whatso means </w:t>
      </w:r>
    </w:p>
    <w:p w14:paraId="69A3B0EB" w14:textId="77777777" w:rsidR="00AD4452" w:rsidRDefault="00CB3077" w:rsidP="00AD4452">
      <w:pPr>
        <w:pStyle w:val="Poetry"/>
      </w:pPr>
      <w:r w:rsidRPr="0003580A">
        <w:t>Thou best may</w:t>
      </w:r>
      <w:r>
        <w:t>’</w:t>
      </w:r>
      <w:r w:rsidRPr="0003580A">
        <w:t xml:space="preserve">st deem; </w:t>
      </w:r>
    </w:p>
    <w:p w14:paraId="47C70DA6" w14:textId="77777777" w:rsidR="00AD4452" w:rsidRDefault="00CB3077" w:rsidP="00AD4452">
      <w:pPr>
        <w:pStyle w:val="Poetry"/>
      </w:pPr>
      <w:r w:rsidRPr="0003580A">
        <w:t xml:space="preserve">No longer now I make </w:t>
      </w:r>
    </w:p>
    <w:p w14:paraId="3A6370D2" w14:textId="77777777" w:rsidR="00AD4452" w:rsidRDefault="00CB3077" w:rsidP="00AD4452">
      <w:pPr>
        <w:pStyle w:val="Poetry"/>
      </w:pPr>
      <w:r w:rsidRPr="0003580A">
        <w:t xml:space="preserve">Or plan or scheme. </w:t>
      </w:r>
    </w:p>
    <w:p w14:paraId="13EC0820" w14:textId="77777777" w:rsidR="00AD4452" w:rsidRDefault="00AD4452" w:rsidP="00AD4452">
      <w:pPr>
        <w:pStyle w:val="Poetry"/>
      </w:pPr>
    </w:p>
    <w:p w14:paraId="61007350" w14:textId="77777777" w:rsidR="00AD4452" w:rsidRDefault="00CB3077" w:rsidP="00AD4452">
      <w:pPr>
        <w:pStyle w:val="Poetry"/>
      </w:pPr>
      <w:r w:rsidRPr="0003580A">
        <w:t xml:space="preserve">How carefully my plans </w:t>
      </w:r>
    </w:p>
    <w:p w14:paraId="6954AD09" w14:textId="77777777" w:rsidR="00AD4452" w:rsidRDefault="00CB3077" w:rsidP="00AD4452">
      <w:pPr>
        <w:pStyle w:val="Poetry"/>
      </w:pPr>
      <w:r w:rsidRPr="0003580A">
        <w:lastRenderedPageBreak/>
        <w:t xml:space="preserve">And schemes I wrought! </w:t>
      </w:r>
    </w:p>
    <w:p w14:paraId="707F1E77" w14:textId="77777777" w:rsidR="00AD4452" w:rsidRDefault="00CB3077" w:rsidP="00AD4452">
      <w:pPr>
        <w:pStyle w:val="Poetry"/>
      </w:pPr>
      <w:r w:rsidRPr="0003580A">
        <w:t xml:space="preserve">My falsehood and my pride </w:t>
      </w:r>
    </w:p>
    <w:p w14:paraId="57C0A028" w14:textId="77777777" w:rsidR="00AD4452" w:rsidRDefault="00CB3077" w:rsidP="00AD4452">
      <w:pPr>
        <w:pStyle w:val="Poetry"/>
      </w:pPr>
      <w:r w:rsidRPr="0003580A">
        <w:t xml:space="preserve">Bring all to nought. </w:t>
      </w:r>
    </w:p>
    <w:p w14:paraId="13CD1226" w14:textId="77777777" w:rsidR="00AD4452" w:rsidRDefault="00AD4452" w:rsidP="00AD4452">
      <w:pPr>
        <w:pStyle w:val="Poetry"/>
      </w:pPr>
    </w:p>
    <w:p w14:paraId="3D3DF9B2" w14:textId="77777777" w:rsidR="00AD4452" w:rsidRDefault="00CB3077" w:rsidP="00AD4452">
      <w:pPr>
        <w:pStyle w:val="Poetry"/>
      </w:pPr>
      <w:r w:rsidRPr="0003580A">
        <w:t xml:space="preserve">One dull of wit am I, </w:t>
      </w:r>
    </w:p>
    <w:p w14:paraId="0DA0FCDB" w14:textId="77777777" w:rsidR="00AD4452" w:rsidRDefault="00CB3077" w:rsidP="00AD4452">
      <w:pPr>
        <w:pStyle w:val="Poetry"/>
      </w:pPr>
      <w:r w:rsidRPr="0003580A">
        <w:t xml:space="preserve">Of low degree, </w:t>
      </w:r>
    </w:p>
    <w:p w14:paraId="74111334" w14:textId="77777777" w:rsidR="00AD4452" w:rsidRDefault="00CB3077" w:rsidP="00AD4452">
      <w:pPr>
        <w:pStyle w:val="Poetry"/>
      </w:pPr>
      <w:r w:rsidRPr="0003580A">
        <w:t xml:space="preserve">By selfishness possessed </w:t>
      </w:r>
    </w:p>
    <w:p w14:paraId="4E1AB431" w14:textId="77777777" w:rsidR="00AD4452" w:rsidRDefault="00CB3077" w:rsidP="00AD4452">
      <w:pPr>
        <w:pStyle w:val="Poetry"/>
      </w:pPr>
      <w:r w:rsidRPr="0003580A">
        <w:t xml:space="preserve">And vanity. </w:t>
      </w:r>
    </w:p>
    <w:p w14:paraId="717F90D7" w14:textId="77777777" w:rsidR="00AD4452" w:rsidRDefault="00AD4452" w:rsidP="00AD4452">
      <w:pPr>
        <w:pStyle w:val="Poetry"/>
      </w:pPr>
    </w:p>
    <w:p w14:paraId="45E48E87" w14:textId="77777777" w:rsidR="00AD4452" w:rsidRDefault="00CB3077" w:rsidP="00AD4452">
      <w:pPr>
        <w:pStyle w:val="Poetry"/>
      </w:pPr>
      <w:r w:rsidRPr="0003580A">
        <w:t xml:space="preserve">An instant and on me </w:t>
      </w:r>
    </w:p>
    <w:p w14:paraId="6C3CA5C9" w14:textId="77777777" w:rsidR="00AD4452" w:rsidRDefault="00CB3077" w:rsidP="00AD4452">
      <w:pPr>
        <w:pStyle w:val="Poetry"/>
      </w:pPr>
      <w:r w:rsidRPr="0003580A">
        <w:t xml:space="preserve">Ruin may fall. </w:t>
      </w:r>
    </w:p>
    <w:p w14:paraId="6DB0FA91" w14:textId="77777777" w:rsidR="00AD4452" w:rsidRDefault="00CB3077" w:rsidP="00AD4452">
      <w:pPr>
        <w:pStyle w:val="Poetry"/>
      </w:pPr>
      <w:r w:rsidRPr="0003580A">
        <w:t xml:space="preserve">Come to my help, O God, </w:t>
      </w:r>
    </w:p>
    <w:p w14:paraId="398971E8" w14:textId="77777777" w:rsidR="00CB3077" w:rsidRDefault="00CB3077" w:rsidP="00AD4452">
      <w:pPr>
        <w:pStyle w:val="Poetry"/>
      </w:pPr>
      <w:r w:rsidRPr="0003580A">
        <w:t xml:space="preserve">Come to my call. </w:t>
      </w:r>
    </w:p>
    <w:p w14:paraId="68E3940A" w14:textId="77777777" w:rsidR="00CB3077" w:rsidRDefault="00CB3077" w:rsidP="00CB3077">
      <w:pPr>
        <w:rPr>
          <w:rFonts w:ascii="Times New Roman" w:hAnsi="Times New Roman"/>
          <w:sz w:val="24"/>
          <w:szCs w:val="24"/>
        </w:rPr>
      </w:pPr>
    </w:p>
    <w:p w14:paraId="7DB33DC3" w14:textId="77777777" w:rsidR="00AD4452" w:rsidRDefault="00AD4452" w:rsidP="00AD4452">
      <w:pPr>
        <w:pStyle w:val="Heading3"/>
        <w:rPr>
          <w:rFonts w:ascii="Times New Roman" w:hAnsi="Times New Roman"/>
          <w:sz w:val="24"/>
          <w:szCs w:val="24"/>
        </w:rPr>
      </w:pPr>
      <w:r w:rsidRPr="00AD4452">
        <w:t>Forsake Me Not!</w:t>
      </w:r>
      <w:r w:rsidRPr="0003580A">
        <w:rPr>
          <w:rFonts w:ascii="Times New Roman" w:hAnsi="Times New Roman"/>
          <w:sz w:val="24"/>
          <w:szCs w:val="24"/>
        </w:rPr>
        <w:t xml:space="preserve"> </w:t>
      </w:r>
    </w:p>
    <w:p w14:paraId="605564E3" w14:textId="77777777" w:rsidR="00AD4452" w:rsidRDefault="00CB3077" w:rsidP="00AD4452">
      <w:pPr>
        <w:pStyle w:val="Poetry"/>
      </w:pPr>
      <w:r w:rsidRPr="0003580A">
        <w:t xml:space="preserve">If far from home the poor faun roam, </w:t>
      </w:r>
    </w:p>
    <w:p w14:paraId="470C4CD4" w14:textId="77777777" w:rsidR="00AD4452" w:rsidRDefault="00CB3077" w:rsidP="00AD4452">
      <w:pPr>
        <w:pStyle w:val="Poetry"/>
      </w:pPr>
      <w:r w:rsidRPr="0003580A">
        <w:t xml:space="preserve">With grief its heart will break. </w:t>
      </w:r>
    </w:p>
    <w:p w14:paraId="3DEC3E3A" w14:textId="77777777" w:rsidR="00AD4452" w:rsidRDefault="00CB3077" w:rsidP="00AD4452">
      <w:pPr>
        <w:pStyle w:val="Poetry"/>
      </w:pPr>
      <w:r w:rsidRPr="0003580A">
        <w:t xml:space="preserve">Thus lonely I with thee not nigh </w:t>
      </w:r>
    </w:p>
    <w:p w14:paraId="2B1C0F6A" w14:textId="77777777" w:rsidR="00AD4452" w:rsidRDefault="00CB3077" w:rsidP="00AD4452">
      <w:pPr>
        <w:pStyle w:val="Poetry"/>
      </w:pPr>
      <w:r w:rsidRPr="0003580A">
        <w:t xml:space="preserve">O do not me forsake! </w:t>
      </w:r>
    </w:p>
    <w:p w14:paraId="6E880EE6" w14:textId="77777777" w:rsidR="00AD4452" w:rsidRDefault="00AD4452" w:rsidP="00AD4452">
      <w:pPr>
        <w:pStyle w:val="Poetry"/>
      </w:pPr>
    </w:p>
    <w:p w14:paraId="74B09300" w14:textId="77777777" w:rsidR="00AD4452" w:rsidRDefault="00CB3077" w:rsidP="00AD4452">
      <w:pPr>
        <w:pStyle w:val="Poetry"/>
      </w:pPr>
      <w:r w:rsidRPr="0003580A">
        <w:t xml:space="preserve">Thy heart within, all, all my sin </w:t>
      </w:r>
    </w:p>
    <w:p w14:paraId="3504542C" w14:textId="77777777" w:rsidR="00AD4452" w:rsidRDefault="00CB3077" w:rsidP="00AD4452">
      <w:pPr>
        <w:pStyle w:val="Poetry"/>
      </w:pPr>
      <w:r w:rsidRPr="0003580A">
        <w:t xml:space="preserve">Ah, hide; make no delay. </w:t>
      </w:r>
    </w:p>
    <w:p w14:paraId="021DE87E" w14:textId="77777777" w:rsidR="00AD4452" w:rsidRDefault="00CB3077" w:rsidP="00AD4452">
      <w:pPr>
        <w:pStyle w:val="Poetry"/>
      </w:pPr>
      <w:r w:rsidRPr="0003580A">
        <w:t xml:space="preserve">Eternal thou look on me now </w:t>
      </w:r>
    </w:p>
    <w:p w14:paraId="506CC858" w14:textId="5E9E2927" w:rsidR="00CB3077" w:rsidRDefault="00CB3077" w:rsidP="00AD4452">
      <w:pPr>
        <w:pStyle w:val="Poetry"/>
      </w:pPr>
      <w:r w:rsidRPr="0003580A">
        <w:t>In love, I, Tuka, pray.</w:t>
      </w:r>
    </w:p>
    <w:p w14:paraId="749DB80C" w14:textId="77777777" w:rsidR="00AD4452" w:rsidRPr="0003580A" w:rsidRDefault="00AD4452" w:rsidP="00AD4452">
      <w:pPr>
        <w:pStyle w:val="Body"/>
      </w:pPr>
    </w:p>
    <w:p w14:paraId="27A1E8F8" w14:textId="69D7014D" w:rsidR="00AD4452" w:rsidRDefault="00AD4452" w:rsidP="00AD4452">
      <w:pPr>
        <w:pStyle w:val="Heading3"/>
      </w:pPr>
      <w:r w:rsidRPr="0003580A">
        <w:t xml:space="preserve">Mother Vithoba </w:t>
      </w:r>
    </w:p>
    <w:p w14:paraId="2568F631" w14:textId="77777777" w:rsidR="00AD4452" w:rsidRDefault="00AD4452" w:rsidP="00AD4452">
      <w:pPr>
        <w:pStyle w:val="Poetry"/>
      </w:pPr>
      <w:r w:rsidRPr="0003580A">
        <w:t xml:space="preserve">Ah, Pandurang, if, as men say, </w:t>
      </w:r>
    </w:p>
    <w:p w14:paraId="46B97005" w14:textId="77777777" w:rsidR="00AD4452" w:rsidRDefault="00AD4452" w:rsidP="00AD4452">
      <w:pPr>
        <w:pStyle w:val="Poetry"/>
      </w:pPr>
      <w:r w:rsidRPr="0003580A">
        <w:t xml:space="preserve">A sea of love thou art, </w:t>
      </w:r>
    </w:p>
    <w:p w14:paraId="530B4ED3" w14:textId="77777777" w:rsidR="00AD4452" w:rsidRDefault="00AD4452" w:rsidP="00AD4452">
      <w:pPr>
        <w:pStyle w:val="Poetry"/>
      </w:pPr>
      <w:r w:rsidRPr="0003580A">
        <w:t xml:space="preserve">Then wherefore dost thou so delay? </w:t>
      </w:r>
    </w:p>
    <w:p w14:paraId="73DBDAC7" w14:textId="77777777" w:rsidR="00AD4452" w:rsidRDefault="00AD4452" w:rsidP="00AD4452">
      <w:pPr>
        <w:pStyle w:val="Poetry"/>
      </w:pPr>
      <w:r w:rsidRPr="0003580A">
        <w:t xml:space="preserve">take me to thy heart! </w:t>
      </w:r>
    </w:p>
    <w:p w14:paraId="5464F43C" w14:textId="77777777" w:rsidR="00AD4452" w:rsidRDefault="00AD4452" w:rsidP="00AD4452">
      <w:pPr>
        <w:pStyle w:val="Poetry"/>
      </w:pPr>
    </w:p>
    <w:p w14:paraId="3FFA8A06" w14:textId="77777777" w:rsidR="00AD4452" w:rsidRDefault="00AD4452" w:rsidP="00AD4452">
      <w:pPr>
        <w:pStyle w:val="Poetry"/>
      </w:pPr>
      <w:r w:rsidRPr="0003580A">
        <w:t xml:space="preserve">I cry for thee as for the hind </w:t>
      </w:r>
    </w:p>
    <w:p w14:paraId="098DD50F" w14:textId="77777777" w:rsidR="00AD4452" w:rsidRDefault="00AD4452" w:rsidP="00AD4452">
      <w:pPr>
        <w:pStyle w:val="Poetry"/>
      </w:pPr>
      <w:r w:rsidRPr="0003580A">
        <w:t xml:space="preserve">The faun makes sore lament. </w:t>
      </w:r>
    </w:p>
    <w:p w14:paraId="213361DD" w14:textId="77777777" w:rsidR="00AD4452" w:rsidRDefault="00AD4452" w:rsidP="00AD4452">
      <w:pPr>
        <w:pStyle w:val="Poetry"/>
      </w:pPr>
      <w:r w:rsidRPr="0003580A">
        <w:t xml:space="preserve">Nowhere its mother it can find, </w:t>
      </w:r>
    </w:p>
    <w:p w14:paraId="4B3E24B7" w14:textId="77777777" w:rsidR="00AD4452" w:rsidRDefault="00AD4452" w:rsidP="00AD4452">
      <w:pPr>
        <w:pStyle w:val="Poetry"/>
      </w:pPr>
      <w:r w:rsidRPr="0003580A">
        <w:lastRenderedPageBreak/>
        <w:t xml:space="preserve">With thirst and hunger spent. </w:t>
      </w:r>
    </w:p>
    <w:p w14:paraId="2A135A9F" w14:textId="77777777" w:rsidR="00AD4452" w:rsidRDefault="00AD4452" w:rsidP="00AD4452">
      <w:pPr>
        <w:pStyle w:val="Poetry"/>
      </w:pPr>
    </w:p>
    <w:p w14:paraId="43884CF2" w14:textId="77777777" w:rsidR="00AD4452" w:rsidRDefault="00AD4452" w:rsidP="00AD4452">
      <w:pPr>
        <w:pStyle w:val="Poetry"/>
      </w:pPr>
      <w:r w:rsidRPr="0003580A">
        <w:t xml:space="preserve">With milk of love, ah, suckle me </w:t>
      </w:r>
    </w:p>
    <w:p w14:paraId="5EFCA8D1" w14:textId="77777777" w:rsidR="00AD4452" w:rsidRDefault="00AD4452" w:rsidP="00AD4452">
      <w:pPr>
        <w:pStyle w:val="Poetry"/>
      </w:pPr>
      <w:r w:rsidRPr="0003580A">
        <w:t xml:space="preserve">At thy abounding breast, </w:t>
      </w:r>
    </w:p>
    <w:p w14:paraId="1DE55004" w14:textId="77777777" w:rsidR="00AD4452" w:rsidRDefault="00AD4452" w:rsidP="00AD4452">
      <w:pPr>
        <w:pStyle w:val="Poetry"/>
      </w:pPr>
      <w:r w:rsidRPr="0003580A">
        <w:t xml:space="preserve">O Mother, haste—In thee, in thee </w:t>
      </w:r>
    </w:p>
    <w:p w14:paraId="013B6720" w14:textId="77777777" w:rsidR="00AD4452" w:rsidRDefault="00AD4452" w:rsidP="00AD4452">
      <w:pPr>
        <w:pStyle w:val="Poetry"/>
      </w:pPr>
      <w:r w:rsidRPr="0003580A">
        <w:t xml:space="preserve">My sad heart findeth rest. </w:t>
      </w:r>
    </w:p>
    <w:p w14:paraId="5EEFD68B" w14:textId="77777777" w:rsidR="00AD4452" w:rsidRDefault="00AD4452" w:rsidP="00AD4452">
      <w:pPr>
        <w:pStyle w:val="Poetry"/>
      </w:pPr>
    </w:p>
    <w:p w14:paraId="32067AE0" w14:textId="2757D0F3" w:rsidR="00AD4452" w:rsidRDefault="00AD4452" w:rsidP="00AD4452">
      <w:pPr>
        <w:pStyle w:val="Heading3"/>
      </w:pPr>
      <w:r w:rsidRPr="0003580A">
        <w:t xml:space="preserve">Me Miserable </w:t>
      </w:r>
    </w:p>
    <w:p w14:paraId="70192565" w14:textId="77777777" w:rsidR="00AD4452" w:rsidRDefault="00AD4452" w:rsidP="00AD4452">
      <w:pPr>
        <w:pStyle w:val="Poetry"/>
      </w:pPr>
      <w:r w:rsidRPr="0003580A">
        <w:t xml:space="preserve">Since little wit have I, </w:t>
      </w:r>
    </w:p>
    <w:p w14:paraId="0FBC99E4" w14:textId="77777777" w:rsidR="00AD4452" w:rsidRDefault="00AD4452" w:rsidP="00AD4452">
      <w:pPr>
        <w:pStyle w:val="Poetry"/>
      </w:pPr>
      <w:r w:rsidRPr="0003580A">
        <w:t xml:space="preserve">hear my mournful cry. </w:t>
      </w:r>
    </w:p>
    <w:p w14:paraId="51687F97" w14:textId="77777777" w:rsidR="00AD4452" w:rsidRPr="0003580A" w:rsidRDefault="00AD4452" w:rsidP="00AD4452">
      <w:pPr>
        <w:pStyle w:val="Poetry"/>
      </w:pPr>
    </w:p>
    <w:p w14:paraId="30F3B3CD" w14:textId="77777777" w:rsidR="00AD4452" w:rsidRDefault="00AD4452" w:rsidP="00AD4452">
      <w:pPr>
        <w:pStyle w:val="Poetry"/>
      </w:pPr>
      <w:r w:rsidRPr="0003580A">
        <w:t xml:space="preserve">Grant now, O grant to me </w:t>
      </w:r>
    </w:p>
    <w:p w14:paraId="10458130" w14:textId="77777777" w:rsidR="00AD4452" w:rsidRDefault="00AD4452" w:rsidP="00AD4452">
      <w:pPr>
        <w:pStyle w:val="Poetry"/>
      </w:pPr>
      <w:r w:rsidRPr="0003580A">
        <w:t xml:space="preserve">That I thy feet may see. </w:t>
      </w:r>
    </w:p>
    <w:p w14:paraId="5579CD60" w14:textId="77777777" w:rsidR="00AD4452" w:rsidRPr="0003580A" w:rsidRDefault="00AD4452" w:rsidP="00AD4452">
      <w:pPr>
        <w:pStyle w:val="Poetry"/>
      </w:pPr>
    </w:p>
    <w:p w14:paraId="3CC8CBE5" w14:textId="77777777" w:rsidR="00AD4452" w:rsidRDefault="00AD4452" w:rsidP="00AD4452">
      <w:pPr>
        <w:pStyle w:val="Poetry"/>
      </w:pPr>
      <w:r w:rsidRPr="0003580A">
        <w:t xml:space="preserve">I have no steadfastness, </w:t>
      </w:r>
    </w:p>
    <w:p w14:paraId="7E42D8DE" w14:textId="77777777" w:rsidR="00AD4452" w:rsidRDefault="00AD4452" w:rsidP="00AD4452">
      <w:pPr>
        <w:pStyle w:val="Poetry"/>
      </w:pPr>
      <w:r w:rsidRPr="0003580A">
        <w:t xml:space="preserve">Narayan, I confess. </w:t>
      </w:r>
    </w:p>
    <w:p w14:paraId="6586C431" w14:textId="77777777" w:rsidR="00AD4452" w:rsidRDefault="00AD4452" w:rsidP="00AD4452">
      <w:pPr>
        <w:pStyle w:val="Poetry"/>
      </w:pPr>
    </w:p>
    <w:p w14:paraId="7E217C44" w14:textId="77777777" w:rsidR="00AD4452" w:rsidRDefault="00AD4452" w:rsidP="00AD4452">
      <w:pPr>
        <w:pStyle w:val="Poetry"/>
      </w:pPr>
      <w:r w:rsidRPr="0003580A">
        <w:t xml:space="preserve">Have mercy, Tuka prays, </w:t>
      </w:r>
    </w:p>
    <w:p w14:paraId="65A92F31" w14:textId="77777777" w:rsidR="00AD4452" w:rsidRDefault="00AD4452" w:rsidP="00AD4452">
      <w:pPr>
        <w:pStyle w:val="Poetry"/>
      </w:pPr>
      <w:r w:rsidRPr="0003580A">
        <w:t xml:space="preserve">On my unhappy case. </w:t>
      </w:r>
    </w:p>
    <w:p w14:paraId="2684599F" w14:textId="77777777" w:rsidR="00AD4452" w:rsidRDefault="00AD4452" w:rsidP="00AD4452">
      <w:pPr>
        <w:pStyle w:val="Poetry"/>
      </w:pPr>
    </w:p>
    <w:p w14:paraId="3E6EF50A" w14:textId="335522CC" w:rsidR="00AD4452" w:rsidRDefault="00AD4452" w:rsidP="00AD4452">
      <w:pPr>
        <w:pStyle w:val="Heading3"/>
      </w:pPr>
      <w:r w:rsidRPr="0003580A">
        <w:t xml:space="preserve">Within My Heart </w:t>
      </w:r>
    </w:p>
    <w:p w14:paraId="4B066B94" w14:textId="77777777" w:rsidR="00AD4452" w:rsidRDefault="00AD4452" w:rsidP="00AD4452">
      <w:pPr>
        <w:pStyle w:val="Poetry"/>
      </w:pPr>
      <w:r w:rsidRPr="0003580A">
        <w:t xml:space="preserve">I know no way by which </w:t>
      </w:r>
    </w:p>
    <w:p w14:paraId="5059E3E8" w14:textId="77777777" w:rsidR="00AD4452" w:rsidRDefault="00AD4452" w:rsidP="00AD4452">
      <w:pPr>
        <w:pStyle w:val="Poetry"/>
      </w:pPr>
      <w:r w:rsidRPr="0003580A">
        <w:t xml:space="preserve">My faith thy feet can reach </w:t>
      </w:r>
    </w:p>
    <w:p w14:paraId="23891EA3" w14:textId="77777777" w:rsidR="00AD4452" w:rsidRPr="0003580A" w:rsidRDefault="00AD4452" w:rsidP="00AD4452">
      <w:pPr>
        <w:pStyle w:val="Poetry"/>
      </w:pPr>
      <w:r w:rsidRPr="0003580A">
        <w:t>Nor e</w:t>
      </w:r>
      <w:r>
        <w:t>’</w:t>
      </w:r>
      <w:r w:rsidRPr="0003580A">
        <w:t>er depart.</w:t>
      </w:r>
    </w:p>
    <w:p w14:paraId="5E692782" w14:textId="77777777" w:rsidR="00AD4452" w:rsidRDefault="00AD4452" w:rsidP="00AD4452">
      <w:pPr>
        <w:pStyle w:val="Poetry"/>
      </w:pPr>
    </w:p>
    <w:p w14:paraId="031D8D55" w14:textId="77777777" w:rsidR="00AD4452" w:rsidRDefault="00AD4452" w:rsidP="00AD4452">
      <w:pPr>
        <w:pStyle w:val="Poetry"/>
      </w:pPr>
      <w:r w:rsidRPr="0003580A">
        <w:t xml:space="preserve">How, how can I attain </w:t>
      </w:r>
    </w:p>
    <w:p w14:paraId="1FC3A6F6" w14:textId="77777777" w:rsidR="00AD4452" w:rsidRDefault="00AD4452" w:rsidP="00AD4452">
      <w:pPr>
        <w:pStyle w:val="Poetry"/>
      </w:pPr>
      <w:r w:rsidRPr="0003580A">
        <w:t xml:space="preserve">That thou, O Lord, shall reign </w:t>
      </w:r>
    </w:p>
    <w:p w14:paraId="2FE8DDDF" w14:textId="77777777" w:rsidR="00AD4452" w:rsidRDefault="00AD4452" w:rsidP="00AD4452">
      <w:pPr>
        <w:pStyle w:val="Poetry"/>
      </w:pPr>
      <w:r w:rsidRPr="0003580A">
        <w:t xml:space="preserve">Within my heart? </w:t>
      </w:r>
    </w:p>
    <w:p w14:paraId="13948ED4" w14:textId="77777777" w:rsidR="00AD4452" w:rsidRDefault="00AD4452" w:rsidP="00AD4452">
      <w:pPr>
        <w:pStyle w:val="Poetry"/>
      </w:pPr>
    </w:p>
    <w:p w14:paraId="45381430" w14:textId="77777777" w:rsidR="00AD4452" w:rsidRDefault="00AD4452" w:rsidP="00AD4452">
      <w:pPr>
        <w:pStyle w:val="Poetry"/>
      </w:pPr>
      <w:r w:rsidRPr="0003580A">
        <w:t xml:space="preserve">Lord, I beseech thee, hear </w:t>
      </w:r>
    </w:p>
    <w:p w14:paraId="136B3F9F" w14:textId="77777777" w:rsidR="00AD4452" w:rsidRDefault="00AD4452" w:rsidP="00AD4452">
      <w:pPr>
        <w:pStyle w:val="Poetry"/>
      </w:pPr>
      <w:r w:rsidRPr="0003580A">
        <w:t xml:space="preserve">And grant to faith sincere, </w:t>
      </w:r>
    </w:p>
    <w:p w14:paraId="1474637F" w14:textId="77777777" w:rsidR="00AD4452" w:rsidRDefault="00AD4452" w:rsidP="00AD4452">
      <w:pPr>
        <w:pStyle w:val="Poetry"/>
      </w:pPr>
      <w:r w:rsidRPr="0003580A">
        <w:t xml:space="preserve">My heart within, </w:t>
      </w:r>
    </w:p>
    <w:p w14:paraId="5019C378" w14:textId="77777777" w:rsidR="00AD4452" w:rsidRPr="0003580A" w:rsidRDefault="00AD4452" w:rsidP="00AD4452">
      <w:pPr>
        <w:pStyle w:val="Poetry"/>
      </w:pPr>
    </w:p>
    <w:p w14:paraId="076CC59D" w14:textId="77777777" w:rsidR="00AD4452" w:rsidRDefault="00AD4452" w:rsidP="00AD4452">
      <w:pPr>
        <w:pStyle w:val="Poetry"/>
      </w:pPr>
      <w:r w:rsidRPr="0003580A">
        <w:t xml:space="preserve">Thy gracious face to see, </w:t>
      </w:r>
    </w:p>
    <w:p w14:paraId="72E5C48A" w14:textId="77777777" w:rsidR="00AD4452" w:rsidRDefault="00AD4452" w:rsidP="00AD4452">
      <w:pPr>
        <w:pStyle w:val="Poetry"/>
      </w:pPr>
      <w:r w:rsidRPr="0003580A">
        <w:lastRenderedPageBreak/>
        <w:t xml:space="preserve">Driving afar from me </w:t>
      </w:r>
    </w:p>
    <w:p w14:paraId="73B1DE49" w14:textId="77777777" w:rsidR="00AD4452" w:rsidRDefault="00AD4452" w:rsidP="00AD4452">
      <w:pPr>
        <w:pStyle w:val="Poetry"/>
      </w:pPr>
      <w:r w:rsidRPr="0003580A">
        <w:t xml:space="preserve">Deceit and sin. </w:t>
      </w:r>
    </w:p>
    <w:p w14:paraId="09A995FA" w14:textId="77777777" w:rsidR="00AD4452" w:rsidRDefault="00AD4452" w:rsidP="00AD4452">
      <w:pPr>
        <w:pStyle w:val="Poetry"/>
      </w:pPr>
    </w:p>
    <w:p w14:paraId="49EB4A3F" w14:textId="77777777" w:rsidR="00AD4452" w:rsidRDefault="00AD4452" w:rsidP="00AD4452">
      <w:pPr>
        <w:pStyle w:val="Poetry"/>
      </w:pPr>
      <w:r w:rsidRPr="0003580A">
        <w:t xml:space="preserve">O come, I, Tuka, pray, </w:t>
      </w:r>
    </w:p>
    <w:p w14:paraId="628C3617" w14:textId="77777777" w:rsidR="00AD4452" w:rsidRDefault="00AD4452" w:rsidP="00AD4452">
      <w:pPr>
        <w:pStyle w:val="Poetry"/>
      </w:pPr>
      <w:r w:rsidRPr="0003580A">
        <w:t xml:space="preserve">And ever with me stay, </w:t>
      </w:r>
    </w:p>
    <w:p w14:paraId="3803FD14" w14:textId="77777777" w:rsidR="00AD4452" w:rsidRDefault="00AD4452" w:rsidP="00AD4452">
      <w:pPr>
        <w:pStyle w:val="Poetry"/>
      </w:pPr>
      <w:r w:rsidRPr="0003580A">
        <w:t xml:space="preserve">Mine, mine to be. </w:t>
      </w:r>
    </w:p>
    <w:p w14:paraId="0C10B140" w14:textId="77777777" w:rsidR="00AD4452" w:rsidRPr="0003580A" w:rsidRDefault="00AD4452" w:rsidP="00AD4452">
      <w:pPr>
        <w:pStyle w:val="Poetry"/>
      </w:pPr>
    </w:p>
    <w:p w14:paraId="776C9493" w14:textId="77777777" w:rsidR="00AD4452" w:rsidRDefault="00AD4452" w:rsidP="00AD4452">
      <w:pPr>
        <w:pStyle w:val="Poetry"/>
      </w:pPr>
      <w:r w:rsidRPr="0003580A">
        <w:t xml:space="preserve">Thy mighty hand outstretch </w:t>
      </w:r>
    </w:p>
    <w:p w14:paraId="1B8CD1AD" w14:textId="77777777" w:rsidR="00AD4452" w:rsidRPr="0003580A" w:rsidRDefault="00AD4452" w:rsidP="00AD4452">
      <w:pPr>
        <w:pStyle w:val="Poetry"/>
      </w:pPr>
      <w:r w:rsidRPr="0003580A">
        <w:t xml:space="preserve">And save a fallen wretch, </w:t>
      </w:r>
    </w:p>
    <w:p w14:paraId="0454A082" w14:textId="6424BE74" w:rsidR="00AD4452" w:rsidRDefault="00AD4452" w:rsidP="00AD4452">
      <w:pPr>
        <w:pStyle w:val="Poetry"/>
      </w:pPr>
      <w:r w:rsidRPr="0003580A">
        <w:t xml:space="preserve">Yea, even me. </w:t>
      </w:r>
    </w:p>
    <w:p w14:paraId="70AB59E1" w14:textId="77777777" w:rsidR="00AD4452" w:rsidRDefault="00AD4452" w:rsidP="00AD4452">
      <w:pPr>
        <w:pStyle w:val="Poetry"/>
      </w:pPr>
    </w:p>
    <w:p w14:paraId="3D9E59B8" w14:textId="47049D25" w:rsidR="00AD4452" w:rsidRDefault="00AD4452" w:rsidP="00AD4452">
      <w:pPr>
        <w:pStyle w:val="Heading3"/>
      </w:pPr>
      <w:r w:rsidRPr="0003580A">
        <w:t xml:space="preserve">The Restless Heart </w:t>
      </w:r>
    </w:p>
    <w:p w14:paraId="25F60A22" w14:textId="77777777" w:rsidR="00AD4452" w:rsidRDefault="00AD4452" w:rsidP="00AD4452">
      <w:pPr>
        <w:pStyle w:val="Poetry"/>
      </w:pPr>
      <w:r w:rsidRPr="0003580A">
        <w:t xml:space="preserve">As on the bank the poor fish lies </w:t>
      </w:r>
    </w:p>
    <w:p w14:paraId="6AEF72EC" w14:textId="77777777" w:rsidR="00AD4452" w:rsidRDefault="00AD4452" w:rsidP="00AD4452">
      <w:pPr>
        <w:pStyle w:val="Poetry"/>
      </w:pPr>
      <w:r w:rsidRPr="0003580A">
        <w:t xml:space="preserve">And gasps and writhes in pain, </w:t>
      </w:r>
    </w:p>
    <w:p w14:paraId="7F18A6E4" w14:textId="77777777" w:rsidR="00AD4452" w:rsidRDefault="00AD4452" w:rsidP="00AD4452">
      <w:pPr>
        <w:pStyle w:val="Poetry"/>
      </w:pPr>
      <w:r w:rsidRPr="0003580A">
        <w:t xml:space="preserve">Or as a man with anxious eyes </w:t>
      </w:r>
    </w:p>
    <w:p w14:paraId="6FC76D0A" w14:textId="77777777" w:rsidR="00AD4452" w:rsidRDefault="00AD4452" w:rsidP="00AD4452">
      <w:pPr>
        <w:pStyle w:val="Poetry"/>
      </w:pPr>
      <w:r w:rsidRPr="0003580A">
        <w:t>Seeks hidden gold in vain,—</w:t>
      </w:r>
    </w:p>
    <w:p w14:paraId="50AF0E58" w14:textId="77777777" w:rsidR="00AD4452" w:rsidRDefault="00AD4452" w:rsidP="00AD4452">
      <w:pPr>
        <w:pStyle w:val="Poetry"/>
      </w:pPr>
      <w:r w:rsidRPr="0003580A">
        <w:t xml:space="preserve">So is my heart distressed and cries </w:t>
      </w:r>
    </w:p>
    <w:p w14:paraId="66C62D98" w14:textId="77777777" w:rsidR="00AD4452" w:rsidRDefault="00AD4452" w:rsidP="00AD4452">
      <w:pPr>
        <w:pStyle w:val="Poetry"/>
      </w:pPr>
      <w:r w:rsidRPr="0003580A">
        <w:t xml:space="preserve">To come to thee again. </w:t>
      </w:r>
    </w:p>
    <w:p w14:paraId="5BD00213" w14:textId="77777777" w:rsidR="00AD4452" w:rsidRDefault="00AD4452" w:rsidP="00AD4452">
      <w:pPr>
        <w:pStyle w:val="Poetry"/>
      </w:pPr>
    </w:p>
    <w:p w14:paraId="55EC7548" w14:textId="77777777" w:rsidR="00AD4452" w:rsidRDefault="00AD4452" w:rsidP="00AD4452">
      <w:pPr>
        <w:pStyle w:val="Poetry"/>
      </w:pPr>
      <w:r w:rsidRPr="0003580A">
        <w:t xml:space="preserve">Thou knowest, Lord, the agony </w:t>
      </w:r>
    </w:p>
    <w:p w14:paraId="6B5C37F3" w14:textId="77777777" w:rsidR="00AD4452" w:rsidRDefault="00AD4452" w:rsidP="00AD4452">
      <w:pPr>
        <w:pStyle w:val="Poetry"/>
      </w:pPr>
      <w:r w:rsidRPr="0003580A">
        <w:t>Of the lost infant</w:t>
      </w:r>
      <w:r>
        <w:t>’</w:t>
      </w:r>
      <w:r w:rsidRPr="0003580A">
        <w:t xml:space="preserve">s wail, </w:t>
      </w:r>
    </w:p>
    <w:p w14:paraId="4BDB5B97" w14:textId="77777777" w:rsidR="00AD4452" w:rsidRDefault="00AD4452" w:rsidP="00AD4452">
      <w:pPr>
        <w:pStyle w:val="Poetry"/>
      </w:pPr>
      <w:r w:rsidRPr="0003580A">
        <w:t>Yearning his mother</w:t>
      </w:r>
      <w:r>
        <w:t>’</w:t>
      </w:r>
      <w:r w:rsidRPr="0003580A">
        <w:t xml:space="preserve">s face to see. </w:t>
      </w:r>
    </w:p>
    <w:p w14:paraId="39558281" w14:textId="77777777" w:rsidR="00AD4452" w:rsidRDefault="00AD4452" w:rsidP="00AD4452">
      <w:pPr>
        <w:pStyle w:val="Poetry"/>
      </w:pPr>
      <w:r w:rsidRPr="0003580A">
        <w:t xml:space="preserve">(How oft I tell this tale!) </w:t>
      </w:r>
    </w:p>
    <w:p w14:paraId="207C4FC1" w14:textId="77777777" w:rsidR="00AD4452" w:rsidRDefault="00AD4452" w:rsidP="00AD4452">
      <w:pPr>
        <w:pStyle w:val="Poetry"/>
      </w:pPr>
      <w:r w:rsidRPr="0003580A">
        <w:t xml:space="preserve">O at thy feet the mystery </w:t>
      </w:r>
    </w:p>
    <w:p w14:paraId="5C0C5E20" w14:textId="77777777" w:rsidR="00AD4452" w:rsidRDefault="00AD4452" w:rsidP="00AD4452">
      <w:pPr>
        <w:pStyle w:val="Poetry"/>
      </w:pPr>
      <w:r w:rsidRPr="0003580A">
        <w:t xml:space="preserve">Of the dark world unveil! </w:t>
      </w:r>
    </w:p>
    <w:p w14:paraId="6183E89C" w14:textId="77777777" w:rsidR="00AD4452" w:rsidRDefault="00AD4452" w:rsidP="00AD4452">
      <w:pPr>
        <w:pStyle w:val="Poetry"/>
      </w:pPr>
    </w:p>
    <w:p w14:paraId="1C7F9399" w14:textId="77777777" w:rsidR="00AD4452" w:rsidRDefault="00AD4452" w:rsidP="00AD4452">
      <w:pPr>
        <w:pStyle w:val="Poetry"/>
      </w:pPr>
      <w:r w:rsidRPr="0003580A">
        <w:t xml:space="preserve">The fire of this harassing thought </w:t>
      </w:r>
    </w:p>
    <w:p w14:paraId="654E0FC6" w14:textId="77777777" w:rsidR="00AD4452" w:rsidRDefault="00AD4452" w:rsidP="00AD4452">
      <w:pPr>
        <w:pStyle w:val="Poetry"/>
      </w:pPr>
      <w:r w:rsidRPr="0003580A">
        <w:t xml:space="preserve">Upon my bosom preys. </w:t>
      </w:r>
    </w:p>
    <w:p w14:paraId="7EC00BCC" w14:textId="77777777" w:rsidR="00AD4452" w:rsidRDefault="00AD4452" w:rsidP="00AD4452">
      <w:pPr>
        <w:pStyle w:val="Poetry"/>
      </w:pPr>
      <w:r w:rsidRPr="0003580A">
        <w:t xml:space="preserve">Why is it I am thus forgot? </w:t>
      </w:r>
    </w:p>
    <w:p w14:paraId="28918E64" w14:textId="77777777" w:rsidR="00AD4452" w:rsidRDefault="00AD4452" w:rsidP="00AD4452">
      <w:pPr>
        <w:pStyle w:val="Poetry"/>
      </w:pPr>
      <w:r w:rsidRPr="0003580A">
        <w:t xml:space="preserve">(O, who can know thy ways?) </w:t>
      </w:r>
    </w:p>
    <w:p w14:paraId="731060C6" w14:textId="77777777" w:rsidR="00AD4452" w:rsidRDefault="00AD4452" w:rsidP="00AD4452">
      <w:pPr>
        <w:pStyle w:val="Poetry"/>
      </w:pPr>
      <w:r w:rsidRPr="0003580A">
        <w:t xml:space="preserve">Nay, Lord, thou seest my hapless lot; </w:t>
      </w:r>
    </w:p>
    <w:p w14:paraId="565D92F3" w14:textId="77777777" w:rsidR="00AD4452" w:rsidRPr="0003580A" w:rsidRDefault="00AD4452" w:rsidP="00AD4452">
      <w:pPr>
        <w:pStyle w:val="Poetry"/>
      </w:pPr>
      <w:r w:rsidRPr="0003580A">
        <w:t>Have mercy, Tuka says.</w:t>
      </w:r>
    </w:p>
    <w:p w14:paraId="5EDB5A67" w14:textId="77777777" w:rsidR="00AD4452" w:rsidRPr="0003580A" w:rsidRDefault="00AD4452" w:rsidP="00AD4452">
      <w:pPr>
        <w:pStyle w:val="Poetry"/>
      </w:pPr>
    </w:p>
    <w:p w14:paraId="2028115D" w14:textId="06E09086" w:rsidR="00AD4452" w:rsidRDefault="00AD4452" w:rsidP="00AD4452">
      <w:pPr>
        <w:pStyle w:val="Heading3"/>
      </w:pPr>
      <w:r>
        <w:t>“</w:t>
      </w:r>
      <w:r w:rsidRPr="0003580A">
        <w:t xml:space="preserve">I Long </w:t>
      </w:r>
      <w:r>
        <w:t>t</w:t>
      </w:r>
      <w:r w:rsidRPr="0003580A">
        <w:t>o See Thy Face</w:t>
      </w:r>
      <w:r>
        <w:t>”</w:t>
      </w:r>
      <w:r w:rsidRPr="0003580A">
        <w:t xml:space="preserve"> </w:t>
      </w:r>
    </w:p>
    <w:p w14:paraId="6D1A9370" w14:textId="77777777" w:rsidR="00AD4452" w:rsidRDefault="00AD4452" w:rsidP="00AD4452">
      <w:pPr>
        <w:pStyle w:val="Poetry"/>
      </w:pPr>
      <w:r w:rsidRPr="0003580A">
        <w:lastRenderedPageBreak/>
        <w:t xml:space="preserve">I long to see thy face, </w:t>
      </w:r>
    </w:p>
    <w:p w14:paraId="2F971FB5" w14:textId="77777777" w:rsidR="00AD4452" w:rsidRDefault="00AD4452" w:rsidP="00AD4452">
      <w:pPr>
        <w:pStyle w:val="Poetry"/>
      </w:pPr>
      <w:r w:rsidRPr="0003580A">
        <w:t xml:space="preserve">But ah, in me hath holiness no place. </w:t>
      </w:r>
    </w:p>
    <w:p w14:paraId="53A82B82" w14:textId="77777777" w:rsidR="00AD4452" w:rsidRDefault="00AD4452" w:rsidP="00AD4452">
      <w:pPr>
        <w:pStyle w:val="Poetry"/>
      </w:pPr>
      <w:r w:rsidRPr="0003580A">
        <w:t xml:space="preserve">By thy strength succour me, </w:t>
      </w:r>
    </w:p>
    <w:p w14:paraId="759A0260" w14:textId="77777777" w:rsidR="00AD4452" w:rsidRDefault="00AD4452" w:rsidP="00AD4452">
      <w:pPr>
        <w:pStyle w:val="Poetry"/>
      </w:pPr>
      <w:r w:rsidRPr="0003580A">
        <w:t xml:space="preserve">So only, only I thy feet may see! </w:t>
      </w:r>
    </w:p>
    <w:p w14:paraId="305A0926" w14:textId="77777777" w:rsidR="00AD4452" w:rsidRDefault="00AD4452" w:rsidP="00AD4452">
      <w:pPr>
        <w:pStyle w:val="Poetry"/>
      </w:pPr>
      <w:r w:rsidRPr="0003580A">
        <w:t>Though Sadhu</w:t>
      </w:r>
      <w:r>
        <w:t>’</w:t>
      </w:r>
      <w:r w:rsidRPr="0003580A">
        <w:t>s</w:t>
      </w:r>
      <w:r>
        <w:t xml:space="preserve"> </w:t>
      </w:r>
      <w:r w:rsidRPr="0003580A">
        <w:t>robes I</w:t>
      </w:r>
      <w:r>
        <w:t>’</w:t>
      </w:r>
      <w:r w:rsidRPr="0003580A">
        <w:t xml:space="preserve">ve worn, </w:t>
      </w:r>
    </w:p>
    <w:p w14:paraId="091DBC6B" w14:textId="77777777" w:rsidR="00AD4452" w:rsidRDefault="00AD4452" w:rsidP="00AD4452">
      <w:pPr>
        <w:pStyle w:val="Poetry"/>
      </w:pPr>
      <w:r w:rsidRPr="0003580A">
        <w:t>Within I</w:t>
      </w:r>
      <w:r>
        <w:t>’</w:t>
      </w:r>
      <w:r w:rsidRPr="0003580A">
        <w:t xml:space="preserve">m all unshaven and unshorn. </w:t>
      </w:r>
    </w:p>
    <w:p w14:paraId="54D1FE88" w14:textId="77777777" w:rsidR="00AD4452" w:rsidRDefault="00AD4452" w:rsidP="00AD4452">
      <w:pPr>
        <w:pStyle w:val="Poetry"/>
      </w:pPr>
      <w:r w:rsidRPr="0003580A">
        <w:t xml:space="preserve">Lost, lost, O God, am I, </w:t>
      </w:r>
    </w:p>
    <w:p w14:paraId="171E80F3" w14:textId="77777777" w:rsidR="00AD4452" w:rsidRDefault="00AD4452" w:rsidP="00AD4452">
      <w:pPr>
        <w:pStyle w:val="Poetry"/>
      </w:pPr>
      <w:r w:rsidRPr="0003580A">
        <w:t>Unless thou help me, Tuka,—me who cry!</w:t>
      </w:r>
    </w:p>
    <w:p w14:paraId="0845A014" w14:textId="77777777" w:rsidR="00AD4452" w:rsidRDefault="00AD4452" w:rsidP="00AD4452">
      <w:pPr>
        <w:pStyle w:val="Poetry"/>
      </w:pPr>
    </w:p>
    <w:p w14:paraId="721AE2C6" w14:textId="649636D2" w:rsidR="00AD4452" w:rsidRDefault="00AD4452" w:rsidP="00AD4452">
      <w:pPr>
        <w:pStyle w:val="Heading3"/>
      </w:pPr>
      <w:r>
        <w:t>“</w:t>
      </w:r>
      <w:r w:rsidRPr="0003580A">
        <w:t>Keep Me From Vanity</w:t>
      </w:r>
      <w:r>
        <w:t>”</w:t>
      </w:r>
      <w:r w:rsidRPr="0003580A">
        <w:t xml:space="preserve"> </w:t>
      </w:r>
    </w:p>
    <w:p w14:paraId="5B18CEA7" w14:textId="77777777" w:rsidR="00AD4452" w:rsidRDefault="00AD4452" w:rsidP="00AD4452">
      <w:pPr>
        <w:pStyle w:val="Poetry"/>
      </w:pPr>
      <w:r w:rsidRPr="0003580A">
        <w:t xml:space="preserve">Keep me from vanity </w:t>
      </w:r>
    </w:p>
    <w:p w14:paraId="61BCD4B4" w14:textId="77777777" w:rsidR="00AD4452" w:rsidRDefault="00AD4452" w:rsidP="00AD4452">
      <w:pPr>
        <w:pStyle w:val="Poetry"/>
      </w:pPr>
      <w:r w:rsidRPr="0003580A">
        <w:t xml:space="preserve">Keep me from pride, </w:t>
      </w:r>
    </w:p>
    <w:p w14:paraId="2438D6C8" w14:textId="77777777" w:rsidR="00AD4452" w:rsidRDefault="00AD4452" w:rsidP="00AD4452">
      <w:pPr>
        <w:pStyle w:val="Poetry"/>
      </w:pPr>
      <w:r w:rsidRPr="0003580A">
        <w:t xml:space="preserve">For sure I perish if </w:t>
      </w:r>
    </w:p>
    <w:p w14:paraId="339484E2" w14:textId="77777777" w:rsidR="00AD4452" w:rsidRDefault="00AD4452" w:rsidP="00AD4452">
      <w:pPr>
        <w:pStyle w:val="Poetry"/>
      </w:pPr>
      <w:r w:rsidRPr="0003580A">
        <w:t xml:space="preserve">I quit thy side. </w:t>
      </w:r>
    </w:p>
    <w:p w14:paraId="63BA9DDA" w14:textId="77777777" w:rsidR="00AD4452" w:rsidRDefault="00AD4452" w:rsidP="00AD4452">
      <w:pPr>
        <w:pStyle w:val="Poetry"/>
      </w:pPr>
      <w:r w:rsidRPr="0003580A">
        <w:t xml:space="preserve">From this deceiving world </w:t>
      </w:r>
    </w:p>
    <w:p w14:paraId="0946A68A" w14:textId="77777777" w:rsidR="00AD4452" w:rsidRDefault="00AD4452" w:rsidP="00AD4452">
      <w:pPr>
        <w:pStyle w:val="Poetry"/>
      </w:pPr>
      <w:r w:rsidRPr="0003580A">
        <w:t xml:space="preserve">How hard to flee! </w:t>
      </w:r>
    </w:p>
    <w:p w14:paraId="766FB6A6" w14:textId="77777777" w:rsidR="00AD4452" w:rsidRDefault="00AD4452" w:rsidP="00AD4452">
      <w:pPr>
        <w:pStyle w:val="Poetry"/>
      </w:pPr>
      <w:r w:rsidRPr="0003580A">
        <w:t>Ah, thou, Vaikuntha</w:t>
      </w:r>
      <w:r>
        <w:t>’</w:t>
      </w:r>
      <w:r w:rsidRPr="0003580A">
        <w:t xml:space="preserve">s Lord, </w:t>
      </w:r>
    </w:p>
    <w:p w14:paraId="36BEF930" w14:textId="77777777" w:rsidR="00AD4452" w:rsidRDefault="00AD4452" w:rsidP="00AD4452">
      <w:pPr>
        <w:pStyle w:val="Poetry"/>
      </w:pPr>
      <w:r w:rsidRPr="0003580A">
        <w:t xml:space="preserve">Deliver me! </w:t>
      </w:r>
    </w:p>
    <w:p w14:paraId="576A7C14" w14:textId="77777777" w:rsidR="00AD4452" w:rsidRDefault="00AD4452" w:rsidP="00AD4452">
      <w:pPr>
        <w:pStyle w:val="Poetry"/>
      </w:pPr>
      <w:r w:rsidRPr="0003580A">
        <w:t xml:space="preserve">If once thy gracious face </w:t>
      </w:r>
    </w:p>
    <w:p w14:paraId="2B26FCB5" w14:textId="77777777" w:rsidR="00AD4452" w:rsidRDefault="00AD4452" w:rsidP="00AD4452">
      <w:pPr>
        <w:pStyle w:val="Poetry"/>
      </w:pPr>
      <w:r w:rsidRPr="0003580A">
        <w:t xml:space="preserve">I look upon, </w:t>
      </w:r>
    </w:p>
    <w:p w14:paraId="11B985BF" w14:textId="77777777" w:rsidR="00AD4452" w:rsidRDefault="00AD4452" w:rsidP="00AD4452">
      <w:pPr>
        <w:pStyle w:val="Poetry"/>
      </w:pPr>
      <w:r w:rsidRPr="0003580A">
        <w:t>The world</w:t>
      </w:r>
      <w:r>
        <w:t>’</w:t>
      </w:r>
      <w:r w:rsidRPr="0003580A">
        <w:t xml:space="preserve">s enticement then </w:t>
      </w:r>
    </w:p>
    <w:p w14:paraId="154CA9A3" w14:textId="77777777" w:rsidR="00AD4452" w:rsidRDefault="00AD4452" w:rsidP="00AD4452">
      <w:pPr>
        <w:pStyle w:val="Poetry"/>
      </w:pPr>
      <w:r w:rsidRPr="0003580A">
        <w:t xml:space="preserve">Is past and gone. </w:t>
      </w:r>
    </w:p>
    <w:p w14:paraId="39147D00" w14:textId="77777777" w:rsidR="00AD4452" w:rsidRDefault="00AD4452" w:rsidP="00AD4452">
      <w:pPr>
        <w:pStyle w:val="Poetry"/>
      </w:pPr>
    </w:p>
    <w:p w14:paraId="620C37F9" w14:textId="0C88755F" w:rsidR="00AD4452" w:rsidRDefault="00AD4452" w:rsidP="00AD4452">
      <w:pPr>
        <w:pStyle w:val="Heading3"/>
      </w:pPr>
      <w:r w:rsidRPr="0003580A">
        <w:t xml:space="preserve">Aspiration </w:t>
      </w:r>
    </w:p>
    <w:p w14:paraId="7A54C888" w14:textId="77777777" w:rsidR="00AD4452" w:rsidRDefault="00AD4452" w:rsidP="00AD4452">
      <w:pPr>
        <w:pStyle w:val="Poetry"/>
      </w:pPr>
      <w:r w:rsidRPr="0003580A">
        <w:t xml:space="preserve">One favour grant, O God, that now by me </w:t>
      </w:r>
    </w:p>
    <w:p w14:paraId="219E1467" w14:textId="77777777" w:rsidR="00AD4452" w:rsidRDefault="00AD4452" w:rsidP="00AD4452">
      <w:pPr>
        <w:pStyle w:val="Poetry"/>
      </w:pPr>
      <w:r w:rsidRPr="0003580A">
        <w:t xml:space="preserve">My flesh may be forgot; </w:t>
      </w:r>
    </w:p>
    <w:p w14:paraId="488164CC" w14:textId="77777777" w:rsidR="00AD4452" w:rsidRDefault="00AD4452" w:rsidP="00AD4452">
      <w:pPr>
        <w:pStyle w:val="Poetry"/>
      </w:pPr>
      <w:r w:rsidRPr="0003580A">
        <w:t xml:space="preserve">So shall I have (for I at last have learned) </w:t>
      </w:r>
    </w:p>
    <w:p w14:paraId="2704B47C" w14:textId="77777777" w:rsidR="00AD4452" w:rsidRPr="0003580A" w:rsidRDefault="00AD4452" w:rsidP="00AD4452">
      <w:pPr>
        <w:pStyle w:val="Poetry"/>
      </w:pPr>
      <w:r w:rsidRPr="0003580A">
        <w:t>Bliss for my lot.</w:t>
      </w:r>
    </w:p>
    <w:p w14:paraId="7A8CD2BC" w14:textId="77777777" w:rsidR="00AD4452" w:rsidRPr="0003580A" w:rsidRDefault="00AD4452" w:rsidP="00AD4452">
      <w:pPr>
        <w:pStyle w:val="Poetry"/>
      </w:pPr>
    </w:p>
    <w:p w14:paraId="077D6066" w14:textId="77777777" w:rsidR="00AD4452" w:rsidRDefault="00AD4452" w:rsidP="00AD4452">
      <w:pPr>
        <w:pStyle w:val="Poetry"/>
      </w:pPr>
      <w:r w:rsidRPr="0003580A">
        <w:t xml:space="preserve">Give to my heart and all its moods a place </w:t>
      </w:r>
    </w:p>
    <w:p w14:paraId="6FE7E452" w14:textId="77777777" w:rsidR="00AD4452" w:rsidRDefault="00AD4452" w:rsidP="00AD4452">
      <w:pPr>
        <w:pStyle w:val="Poetry"/>
      </w:pPr>
      <w:r w:rsidRPr="0003580A">
        <w:t xml:space="preserve">Close by thy side; </w:t>
      </w:r>
    </w:p>
    <w:p w14:paraId="2E2F11A1" w14:textId="77777777" w:rsidR="00AD4452" w:rsidRDefault="00AD4452" w:rsidP="00AD4452">
      <w:pPr>
        <w:pStyle w:val="Poetry"/>
      </w:pPr>
      <w:r w:rsidRPr="0003580A">
        <w:t xml:space="preserve">Break, break the bond that binds me to desire, </w:t>
      </w:r>
    </w:p>
    <w:p w14:paraId="5EC4206F" w14:textId="77777777" w:rsidR="00AD4452" w:rsidRDefault="00AD4452" w:rsidP="00AD4452">
      <w:pPr>
        <w:pStyle w:val="Poetry"/>
      </w:pPr>
      <w:r w:rsidRPr="0003580A">
        <w:t xml:space="preserve">To passion, shame and pride. </w:t>
      </w:r>
    </w:p>
    <w:p w14:paraId="251D1F16" w14:textId="77777777" w:rsidR="00AD4452" w:rsidRDefault="00AD4452" w:rsidP="00AD4452">
      <w:pPr>
        <w:pStyle w:val="Poetry"/>
      </w:pPr>
    </w:p>
    <w:p w14:paraId="693E63E2" w14:textId="77777777" w:rsidR="00AD4452" w:rsidRDefault="00AD4452" w:rsidP="00AD4452">
      <w:pPr>
        <w:pStyle w:val="Poetry"/>
      </w:pPr>
      <w:r w:rsidRPr="0003580A">
        <w:lastRenderedPageBreak/>
        <w:t xml:space="preserve">Thy name to utter and the saints to know, </w:t>
      </w:r>
    </w:p>
    <w:p w14:paraId="198ACD97" w14:textId="77777777" w:rsidR="00AD4452" w:rsidRDefault="00AD4452" w:rsidP="00AD4452">
      <w:pPr>
        <w:pStyle w:val="Poetry"/>
      </w:pPr>
      <w:r w:rsidRPr="0003580A">
        <w:t xml:space="preserve">I beg but this of thee. </w:t>
      </w:r>
    </w:p>
    <w:p w14:paraId="7CFDD053" w14:textId="77777777" w:rsidR="00AD4452" w:rsidRDefault="00AD4452" w:rsidP="00AD4452">
      <w:pPr>
        <w:pStyle w:val="Poetry"/>
      </w:pPr>
      <w:r w:rsidRPr="0003580A">
        <w:t xml:space="preserve">Here is no feigning, Lor; my service take </w:t>
      </w:r>
    </w:p>
    <w:p w14:paraId="302E0261" w14:textId="77777777" w:rsidR="00AD4452" w:rsidRDefault="00AD4452" w:rsidP="00AD4452">
      <w:pPr>
        <w:pStyle w:val="Poetry"/>
      </w:pPr>
      <w:r w:rsidRPr="0003580A">
        <w:t xml:space="preserve">Of faith and purity! </w:t>
      </w:r>
    </w:p>
    <w:p w14:paraId="701E1163" w14:textId="77777777" w:rsidR="00AD4452" w:rsidRDefault="00AD4452" w:rsidP="00AD4452">
      <w:pPr>
        <w:pStyle w:val="Poetry"/>
      </w:pPr>
    </w:p>
    <w:p w14:paraId="4C8DEE1D" w14:textId="53AFAEF2" w:rsidR="00AD4452" w:rsidRDefault="00AD4452" w:rsidP="00AD4452">
      <w:pPr>
        <w:pStyle w:val="Heading3"/>
      </w:pPr>
      <w:r w:rsidRPr="0003580A">
        <w:t xml:space="preserve">The Only Refuge </w:t>
      </w:r>
    </w:p>
    <w:p w14:paraId="727C4D19" w14:textId="77777777" w:rsidR="00AD4452" w:rsidRDefault="00AD4452" w:rsidP="00AD4452">
      <w:pPr>
        <w:pStyle w:val="Poetry"/>
      </w:pPr>
      <w:r w:rsidRPr="0003580A">
        <w:t xml:space="preserve">I am a mass of sin; </w:t>
      </w:r>
    </w:p>
    <w:p w14:paraId="25A6AE65" w14:textId="77777777" w:rsidR="00AD4452" w:rsidRDefault="00AD4452" w:rsidP="00AD4452">
      <w:pPr>
        <w:pStyle w:val="Poetry"/>
      </w:pPr>
      <w:r w:rsidRPr="0003580A">
        <w:t xml:space="preserve">Thou art all purity; </w:t>
      </w:r>
    </w:p>
    <w:p w14:paraId="067D2B57" w14:textId="77777777" w:rsidR="00AD4452" w:rsidRDefault="00AD4452" w:rsidP="00AD4452">
      <w:pPr>
        <w:pStyle w:val="Poetry"/>
      </w:pPr>
      <w:r w:rsidRPr="0003580A">
        <w:t xml:space="preserve">Yet thou must take me as I am </w:t>
      </w:r>
    </w:p>
    <w:p w14:paraId="0AF4697F" w14:textId="77777777" w:rsidR="00AD4452" w:rsidRDefault="00AD4452" w:rsidP="00AD4452">
      <w:pPr>
        <w:pStyle w:val="Poetry"/>
      </w:pPr>
      <w:r w:rsidRPr="0003580A">
        <w:t xml:space="preserve">And bear my load for me. </w:t>
      </w:r>
    </w:p>
    <w:p w14:paraId="5D7FEC26" w14:textId="77777777" w:rsidR="00AD4452" w:rsidRDefault="00AD4452" w:rsidP="00AD4452">
      <w:pPr>
        <w:pStyle w:val="Poetry"/>
      </w:pPr>
      <w:r w:rsidRPr="0003580A">
        <w:t xml:space="preserve">Me Death has all consumed; </w:t>
      </w:r>
    </w:p>
    <w:p w14:paraId="0F9364CB" w14:textId="77777777" w:rsidR="00AD4452" w:rsidRDefault="00AD4452" w:rsidP="00AD4452">
      <w:pPr>
        <w:pStyle w:val="Poetry"/>
      </w:pPr>
      <w:r w:rsidRPr="0003580A">
        <w:t xml:space="preserve">In thee all power abides. </w:t>
      </w:r>
    </w:p>
    <w:p w14:paraId="248E844F" w14:textId="77777777" w:rsidR="00AD4452" w:rsidRDefault="00AD4452" w:rsidP="00AD4452">
      <w:pPr>
        <w:pStyle w:val="Poetry"/>
      </w:pPr>
      <w:r w:rsidRPr="0003580A">
        <w:t xml:space="preserve">All else forsaking, at thy feet </w:t>
      </w:r>
    </w:p>
    <w:p w14:paraId="0A7685E5" w14:textId="77777777" w:rsidR="00AD4452" w:rsidRDefault="00AD4452" w:rsidP="00AD4452">
      <w:pPr>
        <w:pStyle w:val="Poetry"/>
      </w:pPr>
      <w:r w:rsidRPr="0003580A">
        <w:t xml:space="preserve">Thy servant Tuka hides. </w:t>
      </w:r>
    </w:p>
    <w:p w14:paraId="7FFB68B2" w14:textId="77777777" w:rsidR="00AD4452" w:rsidRDefault="00AD4452" w:rsidP="00AD4452">
      <w:pPr>
        <w:pStyle w:val="Poetry"/>
      </w:pPr>
    </w:p>
    <w:p w14:paraId="6AEC71F1" w14:textId="7F72F344" w:rsidR="00AD4452" w:rsidRDefault="00AD4452" w:rsidP="00AD4452">
      <w:pPr>
        <w:pStyle w:val="Heading3"/>
      </w:pPr>
      <w:r w:rsidRPr="0003580A">
        <w:t xml:space="preserve">Desolate </w:t>
      </w:r>
    </w:p>
    <w:p w14:paraId="16AC1385" w14:textId="77777777" w:rsidR="00AD4452" w:rsidRDefault="00AD4452" w:rsidP="00AD4452">
      <w:pPr>
        <w:pStyle w:val="Poetry"/>
      </w:pPr>
      <w:r w:rsidRPr="0003580A">
        <w:t xml:space="preserve">When thought of all but thee </w:t>
      </w:r>
    </w:p>
    <w:p w14:paraId="62759BE6" w14:textId="77777777" w:rsidR="00AD4452" w:rsidRDefault="00AD4452" w:rsidP="00AD4452">
      <w:pPr>
        <w:pStyle w:val="Poetry"/>
      </w:pPr>
      <w:r w:rsidRPr="0003580A">
        <w:t xml:space="preserve">Has from me gone, </w:t>
      </w:r>
    </w:p>
    <w:p w14:paraId="54EAA470" w14:textId="77777777" w:rsidR="00AD4452" w:rsidRDefault="00AD4452" w:rsidP="00AD4452">
      <w:pPr>
        <w:pStyle w:val="Poetry"/>
      </w:pPr>
      <w:r w:rsidRPr="0003580A">
        <w:t xml:space="preserve">Still by thy strength upheld </w:t>
      </w:r>
    </w:p>
    <w:p w14:paraId="48B34D61" w14:textId="77777777" w:rsidR="00AD4452" w:rsidRDefault="00AD4452" w:rsidP="00AD4452">
      <w:pPr>
        <w:pStyle w:val="Poetry"/>
      </w:pPr>
      <w:r w:rsidRPr="0003580A">
        <w:t xml:space="preserve">I struggle on. </w:t>
      </w:r>
    </w:p>
    <w:p w14:paraId="21AC6346" w14:textId="77777777" w:rsidR="00AD4452" w:rsidRDefault="00AD4452" w:rsidP="00AD4452">
      <w:pPr>
        <w:pStyle w:val="Poetry"/>
      </w:pPr>
    </w:p>
    <w:p w14:paraId="6D693085" w14:textId="77777777" w:rsidR="00AD4452" w:rsidRDefault="00AD4452" w:rsidP="00AD4452">
      <w:pPr>
        <w:pStyle w:val="Poetry"/>
      </w:pPr>
      <w:r w:rsidRPr="0003580A">
        <w:t xml:space="preserve">Come to me, Vitthal, come! </w:t>
      </w:r>
    </w:p>
    <w:p w14:paraId="77775214" w14:textId="77777777" w:rsidR="00AD4452" w:rsidRDefault="00AD4452" w:rsidP="00AD4452">
      <w:pPr>
        <w:pStyle w:val="Poetry"/>
      </w:pPr>
      <w:r w:rsidRPr="0003580A">
        <w:t xml:space="preserve">For thee I wait. </w:t>
      </w:r>
    </w:p>
    <w:p w14:paraId="3794BB88" w14:textId="77777777" w:rsidR="00AD4452" w:rsidRDefault="00AD4452" w:rsidP="00AD4452">
      <w:pPr>
        <w:pStyle w:val="Poetry"/>
      </w:pPr>
      <w:r w:rsidRPr="0003580A">
        <w:t xml:space="preserve">O, wherefore hast thou me </w:t>
      </w:r>
    </w:p>
    <w:p w14:paraId="5FEB2A65" w14:textId="77777777" w:rsidR="00AD4452" w:rsidRDefault="00AD4452" w:rsidP="00AD4452">
      <w:pPr>
        <w:pStyle w:val="Poetry"/>
      </w:pPr>
      <w:r w:rsidRPr="0003580A">
        <w:t xml:space="preserve">Left desolate. </w:t>
      </w:r>
    </w:p>
    <w:p w14:paraId="5BC6444C" w14:textId="77777777" w:rsidR="00AD4452" w:rsidRDefault="00AD4452" w:rsidP="00AD4452">
      <w:pPr>
        <w:pStyle w:val="Poetry"/>
      </w:pPr>
    </w:p>
    <w:p w14:paraId="60370F1E" w14:textId="77777777" w:rsidR="00AD4452" w:rsidRDefault="00AD4452" w:rsidP="00AD4452">
      <w:pPr>
        <w:pStyle w:val="Poetry"/>
      </w:pPr>
      <w:r w:rsidRPr="0003580A">
        <w:t xml:space="preserve">Many oppress me sore </w:t>
      </w:r>
    </w:p>
    <w:p w14:paraId="3B4BE73D" w14:textId="77777777" w:rsidR="00AD4452" w:rsidRDefault="00AD4452" w:rsidP="00AD4452">
      <w:pPr>
        <w:pStyle w:val="Poetry"/>
      </w:pPr>
      <w:r w:rsidRPr="0003580A">
        <w:t xml:space="preserve">With cruel might; </w:t>
      </w:r>
    </w:p>
    <w:p w14:paraId="69F2D3DE" w14:textId="77777777" w:rsidR="00AD4452" w:rsidRDefault="00AD4452" w:rsidP="00AD4452">
      <w:pPr>
        <w:pStyle w:val="Poetry"/>
      </w:pPr>
      <w:r w:rsidRPr="0003580A">
        <w:t xml:space="preserve">My very enemies </w:t>
      </w:r>
    </w:p>
    <w:p w14:paraId="23B6DB25" w14:textId="77777777" w:rsidR="00AD4452" w:rsidRPr="0003580A" w:rsidRDefault="00AD4452" w:rsidP="00AD4452">
      <w:pPr>
        <w:pStyle w:val="Poetry"/>
      </w:pPr>
      <w:r w:rsidRPr="0003580A">
        <w:t>Are day and night.</w:t>
      </w:r>
    </w:p>
    <w:p w14:paraId="3901D8B5" w14:textId="77777777" w:rsidR="00AD4452" w:rsidRPr="0003580A" w:rsidRDefault="00AD4452" w:rsidP="00AD4452">
      <w:pPr>
        <w:pStyle w:val="Poetry"/>
      </w:pPr>
    </w:p>
    <w:p w14:paraId="16E36F6C" w14:textId="77777777" w:rsidR="00AD4452" w:rsidRDefault="00AD4452" w:rsidP="00AD4452">
      <w:pPr>
        <w:pStyle w:val="Poetry"/>
      </w:pPr>
      <w:r w:rsidRPr="0003580A">
        <w:t xml:space="preserve">Ah come and take thy place </w:t>
      </w:r>
    </w:p>
    <w:p w14:paraId="2E3649A4" w14:textId="77777777" w:rsidR="00AD4452" w:rsidRDefault="00AD4452" w:rsidP="00AD4452">
      <w:pPr>
        <w:pStyle w:val="Poetry"/>
      </w:pPr>
      <w:r w:rsidRPr="0003580A">
        <w:t>At my heart</w:t>
      </w:r>
      <w:r>
        <w:t>’</w:t>
      </w:r>
      <w:r w:rsidRPr="0003580A">
        <w:t xml:space="preserve">s core; </w:t>
      </w:r>
    </w:p>
    <w:p w14:paraId="73B3F663" w14:textId="77777777" w:rsidR="00AD4452" w:rsidRDefault="00AD4452" w:rsidP="00AD4452">
      <w:pPr>
        <w:pStyle w:val="Poetry"/>
      </w:pPr>
      <w:r w:rsidRPr="0003580A">
        <w:t xml:space="preserve">Then shall the net of ill </w:t>
      </w:r>
    </w:p>
    <w:p w14:paraId="5A001DB0" w14:textId="77777777" w:rsidR="00AD4452" w:rsidRDefault="00AD4452" w:rsidP="00AD4452">
      <w:pPr>
        <w:pStyle w:val="Poetry"/>
      </w:pPr>
      <w:r w:rsidRPr="0003580A">
        <w:lastRenderedPageBreak/>
        <w:t xml:space="preserve">Snare me no more. </w:t>
      </w:r>
    </w:p>
    <w:p w14:paraId="517FCE2A" w14:textId="77777777" w:rsidR="00AD4452" w:rsidRDefault="00AD4452" w:rsidP="00AD4452">
      <w:pPr>
        <w:pStyle w:val="Poetry"/>
      </w:pPr>
    </w:p>
    <w:p w14:paraId="2F150A4F" w14:textId="28595FBB" w:rsidR="00AD4452" w:rsidRDefault="00AD4452" w:rsidP="00AD4452">
      <w:pPr>
        <w:pStyle w:val="Heading3"/>
      </w:pPr>
      <w:r>
        <w:t>“</w:t>
      </w:r>
      <w:r w:rsidRPr="0003580A">
        <w:t>O Save Me, Save Me!</w:t>
      </w:r>
      <w:r>
        <w:t>”</w:t>
      </w:r>
      <w:r w:rsidRPr="0003580A">
        <w:t xml:space="preserve"> </w:t>
      </w:r>
    </w:p>
    <w:p w14:paraId="112C204F" w14:textId="77777777" w:rsidR="00AD4452" w:rsidRDefault="00AD4452" w:rsidP="00AD4452">
      <w:pPr>
        <w:pStyle w:val="Poetry"/>
      </w:pPr>
      <w:r w:rsidRPr="0003580A">
        <w:t xml:space="preserve">O save me, save me, Mightiest, </w:t>
      </w:r>
    </w:p>
    <w:p w14:paraId="64E04440" w14:textId="77777777" w:rsidR="00AD4452" w:rsidRDefault="00AD4452" w:rsidP="00AD4452">
      <w:pPr>
        <w:pStyle w:val="Poetry"/>
      </w:pPr>
      <w:r w:rsidRPr="0003580A">
        <w:t xml:space="preserve">Save me and set me free. </w:t>
      </w:r>
    </w:p>
    <w:p w14:paraId="0AA72505" w14:textId="77777777" w:rsidR="00AD4452" w:rsidRDefault="00AD4452" w:rsidP="00AD4452">
      <w:pPr>
        <w:pStyle w:val="Poetry"/>
      </w:pPr>
      <w:r w:rsidRPr="0003580A">
        <w:t xml:space="preserve">O let the love that fills my breast </w:t>
      </w:r>
    </w:p>
    <w:p w14:paraId="4943D528" w14:textId="77777777" w:rsidR="00AD4452" w:rsidRPr="0003580A" w:rsidRDefault="00AD4452" w:rsidP="00AD4452">
      <w:pPr>
        <w:pStyle w:val="Poetry"/>
      </w:pPr>
      <w:r w:rsidRPr="0003580A">
        <w:t xml:space="preserve">Cling to thee lovingly. </w:t>
      </w:r>
    </w:p>
    <w:p w14:paraId="4A553D0B" w14:textId="77777777" w:rsidR="00AD4452" w:rsidRDefault="00AD4452" w:rsidP="00AD4452">
      <w:pPr>
        <w:pStyle w:val="Poetry"/>
      </w:pPr>
    </w:p>
    <w:p w14:paraId="43139CD9" w14:textId="77777777" w:rsidR="00AD4452" w:rsidRDefault="00AD4452" w:rsidP="00AD4452">
      <w:pPr>
        <w:pStyle w:val="Poetry"/>
      </w:pPr>
      <w:r w:rsidRPr="0003580A">
        <w:t xml:space="preserve">Grant me to taste how sweet thou art; </w:t>
      </w:r>
    </w:p>
    <w:p w14:paraId="6275001B" w14:textId="77777777" w:rsidR="00AD4452" w:rsidRDefault="00AD4452" w:rsidP="00AD4452">
      <w:pPr>
        <w:pStyle w:val="Poetry"/>
      </w:pPr>
      <w:r w:rsidRPr="0003580A">
        <w:t xml:space="preserve">Grant me but this, I pray, </w:t>
      </w:r>
    </w:p>
    <w:p w14:paraId="3D91EC64" w14:textId="77777777" w:rsidR="00AD4452" w:rsidRDefault="00AD4452" w:rsidP="00AD4452">
      <w:pPr>
        <w:pStyle w:val="Poetry"/>
      </w:pPr>
      <w:r w:rsidRPr="0003580A">
        <w:t xml:space="preserve">And never shall my love depart </w:t>
      </w:r>
    </w:p>
    <w:p w14:paraId="22269757" w14:textId="77777777" w:rsidR="00AD4452" w:rsidRDefault="00AD4452" w:rsidP="00AD4452">
      <w:pPr>
        <w:pStyle w:val="Poetry"/>
      </w:pPr>
      <w:r w:rsidRPr="0003580A">
        <w:t xml:space="preserve">Or turn from thee away. </w:t>
      </w:r>
    </w:p>
    <w:p w14:paraId="3D88A45F" w14:textId="77777777" w:rsidR="00AD4452" w:rsidRDefault="00AD4452" w:rsidP="00AD4452">
      <w:pPr>
        <w:pStyle w:val="Poetry"/>
      </w:pPr>
    </w:p>
    <w:p w14:paraId="3E169A17" w14:textId="77777777" w:rsidR="00AD4452" w:rsidRDefault="00AD4452" w:rsidP="00AD4452">
      <w:pPr>
        <w:pStyle w:val="Poetry"/>
      </w:pPr>
      <w:r w:rsidRPr="0003580A">
        <w:t xml:space="preserve">Then I thy name shall magnify </w:t>
      </w:r>
    </w:p>
    <w:p w14:paraId="04224C6F" w14:textId="77777777" w:rsidR="00AD4452" w:rsidRDefault="00AD4452" w:rsidP="00AD4452">
      <w:pPr>
        <w:pStyle w:val="Poetry"/>
      </w:pPr>
      <w:r w:rsidRPr="0003580A">
        <w:t xml:space="preserve">And tell thy praise abroad, </w:t>
      </w:r>
    </w:p>
    <w:p w14:paraId="32DAFD44" w14:textId="77777777" w:rsidR="00AD4452" w:rsidRDefault="00AD4452" w:rsidP="00AD4452">
      <w:pPr>
        <w:pStyle w:val="Poetry"/>
      </w:pPr>
      <w:r w:rsidRPr="0003580A">
        <w:t xml:space="preserve">For very love and gladness I </w:t>
      </w:r>
    </w:p>
    <w:p w14:paraId="1632E35C" w14:textId="77777777" w:rsidR="00AD4452" w:rsidRDefault="00AD4452" w:rsidP="00AD4452">
      <w:pPr>
        <w:pStyle w:val="Poetry"/>
      </w:pPr>
      <w:r w:rsidRPr="0003580A">
        <w:t xml:space="preserve">Shall dance before my God. </w:t>
      </w:r>
    </w:p>
    <w:p w14:paraId="3949091A" w14:textId="77777777" w:rsidR="00AD4452" w:rsidRDefault="00AD4452" w:rsidP="00AD4452">
      <w:pPr>
        <w:pStyle w:val="Poetry"/>
      </w:pPr>
    </w:p>
    <w:p w14:paraId="41EF0BA1" w14:textId="77777777" w:rsidR="00AD4452" w:rsidRDefault="00AD4452" w:rsidP="00AD4452">
      <w:pPr>
        <w:pStyle w:val="Poetry"/>
      </w:pPr>
      <w:r w:rsidRPr="0003580A">
        <w:t xml:space="preserve">Grant to me, Vitthal, that I rest </w:t>
      </w:r>
    </w:p>
    <w:p w14:paraId="0A9DE985" w14:textId="77777777" w:rsidR="00AD4452" w:rsidRDefault="00AD4452" w:rsidP="00AD4452">
      <w:pPr>
        <w:pStyle w:val="Poetry"/>
      </w:pPr>
      <w:r w:rsidRPr="0003580A">
        <w:t xml:space="preserve">Thy blessed feet beside; </w:t>
      </w:r>
    </w:p>
    <w:p w14:paraId="67145879" w14:textId="77777777" w:rsidR="00AD4452" w:rsidRDefault="00AD4452" w:rsidP="00AD4452">
      <w:pPr>
        <w:pStyle w:val="Poetry"/>
      </w:pPr>
      <w:r w:rsidRPr="0003580A">
        <w:t xml:space="preserve">Ah, give me this, the dearest, best, </w:t>
      </w:r>
    </w:p>
    <w:p w14:paraId="12930CE6" w14:textId="77777777" w:rsidR="00AD4452" w:rsidRDefault="00AD4452" w:rsidP="00AD4452">
      <w:pPr>
        <w:pStyle w:val="Poetry"/>
      </w:pPr>
      <w:r w:rsidRPr="0003580A">
        <w:t xml:space="preserve">And I am satisfied. </w:t>
      </w:r>
    </w:p>
    <w:p w14:paraId="2E629F75" w14:textId="77777777" w:rsidR="00AD4452" w:rsidRDefault="00AD4452" w:rsidP="00AD4452">
      <w:pPr>
        <w:pStyle w:val="Poetry"/>
      </w:pPr>
    </w:p>
    <w:p w14:paraId="188C256C" w14:textId="5D02DD53" w:rsidR="00AD4452" w:rsidRDefault="00AD4452" w:rsidP="00AD4452">
      <w:pPr>
        <w:pStyle w:val="Heading3"/>
      </w:pPr>
      <w:r w:rsidRPr="0003580A">
        <w:t xml:space="preserve">Near Yet Far </w:t>
      </w:r>
    </w:p>
    <w:p w14:paraId="165E40DC" w14:textId="77777777" w:rsidR="00AD4452" w:rsidRDefault="00AD4452" w:rsidP="00AD4452">
      <w:pPr>
        <w:pStyle w:val="Poetry"/>
      </w:pPr>
      <w:r w:rsidRPr="0003580A">
        <w:t xml:space="preserve">There is no place, small as a sesamum, </w:t>
      </w:r>
    </w:p>
    <w:p w14:paraId="38EB0686" w14:textId="77777777" w:rsidR="00AD4452" w:rsidRDefault="00AD4452" w:rsidP="00AD4452">
      <w:pPr>
        <w:pStyle w:val="Poetry"/>
      </w:pPr>
      <w:r w:rsidRPr="0003580A">
        <w:t xml:space="preserve">But thou, they say, art there. </w:t>
      </w:r>
    </w:p>
    <w:p w14:paraId="2B660AEA" w14:textId="77777777" w:rsidR="00AD4452" w:rsidRDefault="00AD4452" w:rsidP="00AD4452">
      <w:pPr>
        <w:pStyle w:val="Poetry"/>
      </w:pPr>
      <w:r w:rsidRPr="0003580A">
        <w:t>That deep in all this universe thou dwell</w:t>
      </w:r>
      <w:r>
        <w:t>’</w:t>
      </w:r>
      <w:r w:rsidRPr="0003580A">
        <w:t xml:space="preserve">st </w:t>
      </w:r>
    </w:p>
    <w:p w14:paraId="04BD6A62" w14:textId="77777777" w:rsidR="00AD4452" w:rsidRDefault="00AD4452" w:rsidP="00AD4452">
      <w:pPr>
        <w:pStyle w:val="Poetry"/>
      </w:pPr>
      <w:r w:rsidRPr="0003580A">
        <w:t xml:space="preserve">Sages and saints declare. </w:t>
      </w:r>
    </w:p>
    <w:p w14:paraId="71A6EDFE" w14:textId="77777777" w:rsidR="00AD4452" w:rsidRDefault="00AD4452" w:rsidP="00AD4452">
      <w:pPr>
        <w:pStyle w:val="Poetry"/>
      </w:pPr>
    </w:p>
    <w:p w14:paraId="2C05128D" w14:textId="77777777" w:rsidR="00AD4452" w:rsidRDefault="00AD4452" w:rsidP="00AD4452">
      <w:pPr>
        <w:pStyle w:val="Poetry"/>
      </w:pPr>
      <w:r w:rsidRPr="0003580A">
        <w:t xml:space="preserve">So, I, of old thy child, in faith of this </w:t>
      </w:r>
    </w:p>
    <w:p w14:paraId="59A566A4" w14:textId="77777777" w:rsidR="00AD4452" w:rsidRDefault="00AD4452" w:rsidP="00AD4452">
      <w:pPr>
        <w:pStyle w:val="Poetry"/>
      </w:pPr>
      <w:r w:rsidRPr="0003580A">
        <w:t xml:space="preserve">Come seeking help from thee. </w:t>
      </w:r>
    </w:p>
    <w:p w14:paraId="395F7CFE" w14:textId="77777777" w:rsidR="00AD4452" w:rsidRDefault="00AD4452" w:rsidP="00AD4452">
      <w:pPr>
        <w:pStyle w:val="Poetry"/>
      </w:pPr>
      <w:r w:rsidRPr="0003580A">
        <w:t>Thou overflow</w:t>
      </w:r>
      <w:r>
        <w:t>’</w:t>
      </w:r>
      <w:r w:rsidRPr="0003580A">
        <w:t xml:space="preserve">st the world, and yet, and yet, </w:t>
      </w:r>
    </w:p>
    <w:p w14:paraId="1F4AE6D4" w14:textId="77777777" w:rsidR="00AD4452" w:rsidRPr="0003580A" w:rsidRDefault="00AD4452" w:rsidP="00AD4452">
      <w:pPr>
        <w:pStyle w:val="Poetry"/>
      </w:pPr>
      <w:r w:rsidRPr="0003580A">
        <w:t>Thy face I cannot see.</w:t>
      </w:r>
    </w:p>
    <w:p w14:paraId="17862298" w14:textId="77777777" w:rsidR="00AD4452" w:rsidRPr="0003580A" w:rsidRDefault="00AD4452" w:rsidP="00AD4452">
      <w:pPr>
        <w:pStyle w:val="Poetry"/>
      </w:pPr>
    </w:p>
    <w:p w14:paraId="0FE9D0F4" w14:textId="77777777" w:rsidR="00AD4452" w:rsidRDefault="00AD4452" w:rsidP="00AD4452">
      <w:pPr>
        <w:pStyle w:val="Poetry"/>
      </w:pPr>
    </w:p>
    <w:p w14:paraId="1801C8CE" w14:textId="77777777" w:rsidR="00AD4452" w:rsidRDefault="00AD4452" w:rsidP="00AD4452">
      <w:pPr>
        <w:pStyle w:val="Poetry"/>
      </w:pPr>
      <w:r>
        <w:t>“</w:t>
      </w:r>
      <w:r w:rsidRPr="0003580A">
        <w:t xml:space="preserve">Why should I meet this abject I to whom </w:t>
      </w:r>
    </w:p>
    <w:p w14:paraId="1781481A" w14:textId="77777777" w:rsidR="00AD4452" w:rsidRDefault="00AD4452" w:rsidP="00AD4452">
      <w:pPr>
        <w:pStyle w:val="Poetry"/>
      </w:pPr>
      <w:r w:rsidRPr="0003580A">
        <w:t>There is nor bound nor end?</w:t>
      </w:r>
      <w:r>
        <w:t>”</w:t>
      </w:r>
      <w:r w:rsidRPr="0003580A">
        <w:t xml:space="preserve"> </w:t>
      </w:r>
    </w:p>
    <w:p w14:paraId="55B7C8F0" w14:textId="77777777" w:rsidR="00AD4452" w:rsidRDefault="00AD4452" w:rsidP="00AD4452">
      <w:pPr>
        <w:pStyle w:val="Poetry"/>
      </w:pPr>
      <w:r w:rsidRPr="0003580A">
        <w:t xml:space="preserve">Is it with such a thought thou comest not, </w:t>
      </w:r>
    </w:p>
    <w:p w14:paraId="06A48192" w14:textId="77777777" w:rsidR="00AD4452" w:rsidRDefault="00AD4452" w:rsidP="00AD4452">
      <w:pPr>
        <w:pStyle w:val="Poetry"/>
      </w:pPr>
      <w:r w:rsidRPr="0003580A">
        <w:t xml:space="preserve">My father and my friend? </w:t>
      </w:r>
    </w:p>
    <w:p w14:paraId="700B8478" w14:textId="77777777" w:rsidR="00AD4452" w:rsidRDefault="00AD4452" w:rsidP="00AD4452">
      <w:pPr>
        <w:pStyle w:val="Poetry"/>
      </w:pPr>
      <w:r w:rsidRPr="0003580A">
        <w:t xml:space="preserve">Ah, what shall Tuka do that he thy feet </w:t>
      </w:r>
    </w:p>
    <w:p w14:paraId="04E5E5E9" w14:textId="77777777" w:rsidR="00AD4452" w:rsidRDefault="00AD4452" w:rsidP="00AD4452">
      <w:pPr>
        <w:pStyle w:val="Poetry"/>
      </w:pPr>
      <w:r w:rsidRPr="0003580A">
        <w:t xml:space="preserve">May touch and tend? </w:t>
      </w:r>
    </w:p>
    <w:p w14:paraId="02B1C7EE" w14:textId="77777777" w:rsidR="00AD4452" w:rsidRDefault="00AD4452" w:rsidP="00AD4452">
      <w:pPr>
        <w:pStyle w:val="Poetry"/>
      </w:pPr>
    </w:p>
    <w:p w14:paraId="794FB658" w14:textId="26956FED" w:rsidR="00AD4452" w:rsidRDefault="00AD4452" w:rsidP="00AD4452">
      <w:pPr>
        <w:pStyle w:val="Heading3"/>
      </w:pPr>
      <w:r w:rsidRPr="0003580A">
        <w:t xml:space="preserve">Beyond </w:t>
      </w:r>
      <w:r>
        <w:t>t</w:t>
      </w:r>
      <w:r w:rsidRPr="0003580A">
        <w:t xml:space="preserve">he Mountains, God </w:t>
      </w:r>
    </w:p>
    <w:p w14:paraId="3B6582BE" w14:textId="77777777" w:rsidR="00AD4452" w:rsidRDefault="00AD4452" w:rsidP="00AD4452">
      <w:pPr>
        <w:pStyle w:val="Poetry"/>
      </w:pPr>
      <w:r w:rsidRPr="0003580A">
        <w:t>Here tower the hills of passion and of lust,—</w:t>
      </w:r>
    </w:p>
    <w:p w14:paraId="405594E2" w14:textId="77777777" w:rsidR="00AD4452" w:rsidRDefault="00AD4452" w:rsidP="00AD4452">
      <w:pPr>
        <w:pStyle w:val="Poetry"/>
      </w:pPr>
      <w:r w:rsidRPr="0003580A">
        <w:t xml:space="preserve">Far off the Infinite! </w:t>
      </w:r>
    </w:p>
    <w:p w14:paraId="2E3D7520" w14:textId="77777777" w:rsidR="00AD4452" w:rsidRDefault="00AD4452" w:rsidP="00AD4452">
      <w:pPr>
        <w:pStyle w:val="Poetry"/>
      </w:pPr>
      <w:r w:rsidRPr="0003580A">
        <w:t xml:space="preserve">No path I find and all impassable </w:t>
      </w:r>
    </w:p>
    <w:p w14:paraId="06C309FF" w14:textId="77777777" w:rsidR="00AD4452" w:rsidRDefault="00AD4452" w:rsidP="00AD4452">
      <w:pPr>
        <w:pStyle w:val="Poetry"/>
      </w:pPr>
      <w:r w:rsidRPr="0003580A">
        <w:t xml:space="preserve">Fronts me the hostile height. </w:t>
      </w:r>
    </w:p>
    <w:p w14:paraId="0363260D" w14:textId="77777777" w:rsidR="00AD4452" w:rsidRDefault="00AD4452" w:rsidP="00AD4452">
      <w:pPr>
        <w:pStyle w:val="Poetry"/>
      </w:pPr>
    </w:p>
    <w:p w14:paraId="0DB76CDC" w14:textId="77777777" w:rsidR="00AD4452" w:rsidRDefault="00AD4452" w:rsidP="00AD4452">
      <w:pPr>
        <w:pStyle w:val="Poetry"/>
      </w:pPr>
      <w:r w:rsidRPr="0003580A">
        <w:t xml:space="preserve">Ah, God is lost, my friend. Narayan now </w:t>
      </w:r>
    </w:p>
    <w:p w14:paraId="50D7E6DF" w14:textId="77777777" w:rsidR="00AD4452" w:rsidRDefault="00AD4452" w:rsidP="00AD4452">
      <w:pPr>
        <w:pStyle w:val="Poetry"/>
      </w:pPr>
      <w:r w:rsidRPr="0003580A">
        <w:t>How can I e</w:t>
      </w:r>
      <w:r>
        <w:t>’</w:t>
      </w:r>
      <w:r w:rsidRPr="0003580A">
        <w:t xml:space="preserve">er attain? </w:t>
      </w:r>
    </w:p>
    <w:p w14:paraId="05C0E6A3" w14:textId="77777777" w:rsidR="00AD4452" w:rsidRDefault="00AD4452" w:rsidP="00AD4452">
      <w:pPr>
        <w:pStyle w:val="Poetry"/>
      </w:pPr>
      <w:r w:rsidRPr="0003580A">
        <w:t xml:space="preserve">Thus it appears that all my life, so dear, </w:t>
      </w:r>
    </w:p>
    <w:p w14:paraId="545CA4B9" w14:textId="77777777" w:rsidR="00AD4452" w:rsidRDefault="00AD4452" w:rsidP="00AD4452">
      <w:pPr>
        <w:pStyle w:val="Poetry"/>
      </w:pPr>
      <w:r w:rsidRPr="0003580A">
        <w:t>I</w:t>
      </w:r>
      <w:r>
        <w:t>’</w:t>
      </w:r>
      <w:r w:rsidRPr="0003580A">
        <w:t xml:space="preserve">ve spent, alas, in vain. </w:t>
      </w:r>
    </w:p>
    <w:p w14:paraId="01283F2D" w14:textId="77777777" w:rsidR="00AD4452" w:rsidRDefault="00AD4452" w:rsidP="00AD4452">
      <w:pPr>
        <w:pStyle w:val="Poetry"/>
      </w:pPr>
    </w:p>
    <w:p w14:paraId="000C5F64" w14:textId="3E3E5FF2" w:rsidR="00AD4452" w:rsidRDefault="00AD4452" w:rsidP="00AD4452">
      <w:pPr>
        <w:pStyle w:val="Heading3"/>
      </w:pPr>
      <w:r>
        <w:t>“</w:t>
      </w:r>
      <w:r w:rsidRPr="0003580A">
        <w:t>I Cannot Understand: I Love</w:t>
      </w:r>
      <w:r>
        <w:t>”</w:t>
      </w:r>
      <w:r w:rsidRPr="0003580A">
        <w:t xml:space="preserve"> </w:t>
      </w:r>
    </w:p>
    <w:p w14:paraId="1F584BA1" w14:textId="77777777" w:rsidR="00AD4452" w:rsidRDefault="00AD4452" w:rsidP="00AD4452">
      <w:pPr>
        <w:pStyle w:val="Poetry"/>
      </w:pPr>
      <w:r w:rsidRPr="0003580A">
        <w:t xml:space="preserve">Thy greatness none can comprehend </w:t>
      </w:r>
    </w:p>
    <w:p w14:paraId="195A0FAB" w14:textId="77777777" w:rsidR="00AD4452" w:rsidRDefault="00AD4452" w:rsidP="00AD4452">
      <w:pPr>
        <w:pStyle w:val="Poetry"/>
      </w:pPr>
      <w:r w:rsidRPr="0003580A">
        <w:t xml:space="preserve">All dumb the Vedas are. </w:t>
      </w:r>
    </w:p>
    <w:p w14:paraId="2F17E518" w14:textId="77777777" w:rsidR="00AD4452" w:rsidRDefault="00AD4452" w:rsidP="00AD4452">
      <w:pPr>
        <w:pStyle w:val="Poetry"/>
      </w:pPr>
      <w:r w:rsidRPr="0003580A">
        <w:t xml:space="preserve">Forspent the powers of mortal mind; </w:t>
      </w:r>
    </w:p>
    <w:p w14:paraId="42BC989E" w14:textId="77777777" w:rsidR="00AD4452" w:rsidRDefault="00AD4452" w:rsidP="00AD4452">
      <w:pPr>
        <w:pStyle w:val="Poetry"/>
      </w:pPr>
      <w:r w:rsidRPr="0003580A">
        <w:t xml:space="preserve">They cannot climb so far. </w:t>
      </w:r>
    </w:p>
    <w:p w14:paraId="5837C980" w14:textId="77777777" w:rsidR="00AD4452" w:rsidRDefault="00AD4452" w:rsidP="00AD4452">
      <w:pPr>
        <w:pStyle w:val="Poetry"/>
      </w:pPr>
      <w:r w:rsidRPr="0003580A">
        <w:t xml:space="preserve">How can I compass him whose light </w:t>
      </w:r>
    </w:p>
    <w:p w14:paraId="6F3A271D" w14:textId="77777777" w:rsidR="00AD4452" w:rsidRDefault="00AD4452" w:rsidP="00AD4452">
      <w:pPr>
        <w:pStyle w:val="Poetry"/>
      </w:pPr>
      <w:r w:rsidRPr="0003580A">
        <w:t xml:space="preserve">Illumes both sun and star? </w:t>
      </w:r>
    </w:p>
    <w:p w14:paraId="24FB67CB" w14:textId="77777777" w:rsidR="00AD4452" w:rsidRDefault="00AD4452" w:rsidP="00AD4452">
      <w:pPr>
        <w:pStyle w:val="Poetry"/>
      </w:pPr>
    </w:p>
    <w:p w14:paraId="5BC98BB8" w14:textId="77777777" w:rsidR="00AD4452" w:rsidRDefault="00AD4452" w:rsidP="00AD4452">
      <w:pPr>
        <w:pStyle w:val="Poetry"/>
      </w:pPr>
      <w:r w:rsidRPr="0003580A">
        <w:t>The</w:t>
      </w:r>
      <w:r>
        <w:t xml:space="preserve"> serpent of a thousand tongues</w:t>
      </w:r>
    </w:p>
    <w:p w14:paraId="5E01FBCA" w14:textId="77777777" w:rsidR="00AD4452" w:rsidRDefault="00AD4452" w:rsidP="00AD4452">
      <w:pPr>
        <w:pStyle w:val="Poetry"/>
      </w:pPr>
      <w:r w:rsidRPr="0003580A">
        <w:t xml:space="preserve">Cannot tell all thy praise; </w:t>
      </w:r>
    </w:p>
    <w:p w14:paraId="0D256E72" w14:textId="77777777" w:rsidR="00AD4452" w:rsidRDefault="00AD4452" w:rsidP="00AD4452">
      <w:pPr>
        <w:pStyle w:val="Poetry"/>
      </w:pPr>
      <w:r w:rsidRPr="0003580A">
        <w:t xml:space="preserve">Then how, poor I? Thy children we, </w:t>
      </w:r>
    </w:p>
    <w:p w14:paraId="700ABAC4" w14:textId="77777777" w:rsidR="00AD4452" w:rsidRDefault="00AD4452" w:rsidP="00AD4452">
      <w:pPr>
        <w:pStyle w:val="Poetry"/>
      </w:pPr>
      <w:r w:rsidRPr="0003580A">
        <w:t xml:space="preserve">Mother of loving ways! </w:t>
      </w:r>
    </w:p>
    <w:p w14:paraId="66ABE99C" w14:textId="77777777" w:rsidR="00AD4452" w:rsidRDefault="00AD4452" w:rsidP="00AD4452">
      <w:pPr>
        <w:pStyle w:val="Poetry"/>
      </w:pPr>
      <w:r w:rsidRPr="0003580A">
        <w:t xml:space="preserve">Within the shadow of thy grace, </w:t>
      </w:r>
    </w:p>
    <w:p w14:paraId="6C2E01FA" w14:textId="77777777" w:rsidR="00AD4452" w:rsidRPr="0003580A" w:rsidRDefault="00AD4452" w:rsidP="00AD4452">
      <w:pPr>
        <w:pStyle w:val="Poetry"/>
      </w:pPr>
      <w:r w:rsidRPr="0003580A">
        <w:t>Ah, hide me, Tuka says.</w:t>
      </w:r>
    </w:p>
    <w:p w14:paraId="3C0EBAC6" w14:textId="77777777" w:rsidR="00AD4452" w:rsidRPr="0003580A" w:rsidRDefault="00AD4452" w:rsidP="00AD4452">
      <w:pPr>
        <w:pStyle w:val="Poetry"/>
      </w:pPr>
    </w:p>
    <w:p w14:paraId="1C200796" w14:textId="1C13901C" w:rsidR="00AD4452" w:rsidRDefault="00AD4452" w:rsidP="00AD4452">
      <w:pPr>
        <w:pStyle w:val="Heading3"/>
      </w:pPr>
      <w:r w:rsidRPr="0003580A">
        <w:lastRenderedPageBreak/>
        <w:t xml:space="preserve">Not One But Two </w:t>
      </w:r>
    </w:p>
    <w:p w14:paraId="26254F2B" w14:textId="77777777" w:rsidR="00AD4452" w:rsidRDefault="00AD4452" w:rsidP="00AD4452">
      <w:pPr>
        <w:pStyle w:val="Poetry"/>
      </w:pPr>
      <w:r w:rsidRPr="0003580A">
        <w:t xml:space="preserve">Advait contents me not, but dear to me </w:t>
      </w:r>
    </w:p>
    <w:p w14:paraId="005AEEA8" w14:textId="77777777" w:rsidR="00AD4452" w:rsidRDefault="00AD4452" w:rsidP="00AD4452">
      <w:pPr>
        <w:pStyle w:val="Poetry"/>
      </w:pPr>
      <w:r w:rsidRPr="0003580A">
        <w:t xml:space="preserve">The service of thy feet. </w:t>
      </w:r>
    </w:p>
    <w:p w14:paraId="3B8241D4" w14:textId="77777777" w:rsidR="00AD4452" w:rsidRDefault="00AD4452" w:rsidP="00AD4452">
      <w:pPr>
        <w:pStyle w:val="Poetry"/>
      </w:pPr>
      <w:r w:rsidRPr="0003580A">
        <w:t xml:space="preserve">O grant me this reward! To sing of thee </w:t>
      </w:r>
    </w:p>
    <w:p w14:paraId="0F242E99" w14:textId="77777777" w:rsidR="00AD4452" w:rsidRDefault="00AD4452" w:rsidP="00AD4452">
      <w:pPr>
        <w:pStyle w:val="Poetry"/>
      </w:pPr>
      <w:r w:rsidRPr="0003580A">
        <w:t xml:space="preserve">To me how sweet! </w:t>
      </w:r>
    </w:p>
    <w:p w14:paraId="7A1C5781" w14:textId="77777777" w:rsidR="00AD4452" w:rsidRDefault="00AD4452" w:rsidP="00AD4452">
      <w:pPr>
        <w:pStyle w:val="Poetry"/>
      </w:pPr>
    </w:p>
    <w:p w14:paraId="2C55EB59" w14:textId="77777777" w:rsidR="00AD4452" w:rsidRDefault="00AD4452" w:rsidP="00AD4452">
      <w:pPr>
        <w:pStyle w:val="Poetry"/>
      </w:pPr>
      <w:r w:rsidRPr="0003580A">
        <w:t xml:space="preserve">Setting us twain, lover and Lord, apart, </w:t>
      </w:r>
    </w:p>
    <w:p w14:paraId="773275FE" w14:textId="77777777" w:rsidR="00AD4452" w:rsidRDefault="00AD4452" w:rsidP="00AD4452">
      <w:pPr>
        <w:pStyle w:val="Poetry"/>
      </w:pPr>
      <w:r w:rsidRPr="0003580A">
        <w:t xml:space="preserve">This joy to me display. </w:t>
      </w:r>
    </w:p>
    <w:p w14:paraId="65E5881C" w14:textId="77777777" w:rsidR="00AD4452" w:rsidRDefault="00AD4452" w:rsidP="00AD4452">
      <w:pPr>
        <w:pStyle w:val="Poetry"/>
      </w:pPr>
      <w:r w:rsidRPr="0003580A">
        <w:t>Grant it to Tuka—Lord of all thou art—</w:t>
      </w:r>
    </w:p>
    <w:p w14:paraId="31A3774F" w14:textId="77777777" w:rsidR="00AD4452" w:rsidRDefault="00AD4452" w:rsidP="00AD4452">
      <w:pPr>
        <w:pStyle w:val="Poetry"/>
      </w:pPr>
      <w:r w:rsidRPr="0003580A">
        <w:t xml:space="preserve">Some day, some day. </w:t>
      </w:r>
    </w:p>
    <w:p w14:paraId="6724E312" w14:textId="77777777" w:rsidR="00AD4452" w:rsidRDefault="00AD4452" w:rsidP="00AD4452">
      <w:pPr>
        <w:pStyle w:val="Poetry"/>
      </w:pPr>
    </w:p>
    <w:p w14:paraId="0D280D6C" w14:textId="4E23A980" w:rsidR="00AD4452" w:rsidRDefault="00AD4452" w:rsidP="00AD4452">
      <w:pPr>
        <w:pStyle w:val="Heading3"/>
      </w:pPr>
      <w:r w:rsidRPr="0003580A">
        <w:t>Man</w:t>
      </w:r>
      <w:r>
        <w:t>’</w:t>
      </w:r>
      <w:r w:rsidRPr="0003580A">
        <w:t xml:space="preserve">s Extremity  </w:t>
      </w:r>
    </w:p>
    <w:p w14:paraId="57F83E62" w14:textId="77777777" w:rsidR="00AD4452" w:rsidRDefault="00AD4452" w:rsidP="00AD4452">
      <w:pPr>
        <w:pStyle w:val="Poetry"/>
      </w:pPr>
      <w:r w:rsidRPr="0003580A">
        <w:t xml:space="preserve">Ah, then, O God, the efforts all are vain </w:t>
      </w:r>
    </w:p>
    <w:p w14:paraId="697E0FAA" w14:textId="77777777" w:rsidR="00AD4452" w:rsidRDefault="00AD4452" w:rsidP="00AD4452">
      <w:pPr>
        <w:pStyle w:val="Poetry"/>
      </w:pPr>
      <w:r w:rsidRPr="0003580A">
        <w:t>By which I</w:t>
      </w:r>
      <w:r>
        <w:t>’</w:t>
      </w:r>
      <w:r w:rsidRPr="0003580A">
        <w:t xml:space="preserve">ve sought thy blessed feet to gain. </w:t>
      </w:r>
    </w:p>
    <w:p w14:paraId="242BD356" w14:textId="77777777" w:rsidR="00AD4452" w:rsidRDefault="00AD4452" w:rsidP="00AD4452">
      <w:pPr>
        <w:pStyle w:val="Poetry"/>
      </w:pPr>
      <w:r w:rsidRPr="0003580A">
        <w:t>First there was loving faith, but faith I</w:t>
      </w:r>
      <w:r>
        <w:t>’</w:t>
      </w:r>
      <w:r w:rsidRPr="0003580A">
        <w:t xml:space="preserve">ve none; </w:t>
      </w:r>
    </w:p>
    <w:p w14:paraId="40575745" w14:textId="77777777" w:rsidR="00AD4452" w:rsidRDefault="00AD4452" w:rsidP="00AD4452">
      <w:pPr>
        <w:pStyle w:val="Poetry"/>
      </w:pPr>
      <w:r w:rsidRPr="0003580A">
        <w:t xml:space="preserve">Nowise my restless soul can I restrain. </w:t>
      </w:r>
    </w:p>
    <w:p w14:paraId="71BBC16A" w14:textId="77777777" w:rsidR="00AD4452" w:rsidRDefault="00AD4452" w:rsidP="00AD4452">
      <w:pPr>
        <w:pStyle w:val="Poetry"/>
      </w:pPr>
    </w:p>
    <w:p w14:paraId="4AF7E70F" w14:textId="77777777" w:rsidR="00AD4452" w:rsidRDefault="00AD4452" w:rsidP="00AD4452">
      <w:pPr>
        <w:pStyle w:val="Poetry"/>
      </w:pPr>
      <w:r w:rsidRPr="0003580A">
        <w:t xml:space="preserve">Then pious deeds, but no good will have I </w:t>
      </w:r>
    </w:p>
    <w:p w14:paraId="2368057D" w14:textId="77777777" w:rsidR="00AD4452" w:rsidRDefault="00AD4452" w:rsidP="00AD4452">
      <w:pPr>
        <w:pStyle w:val="Poetry"/>
      </w:pPr>
      <w:r w:rsidRPr="0003580A">
        <w:t xml:space="preserve">For these; nor wealth to help the poor thereby; </w:t>
      </w:r>
    </w:p>
    <w:p w14:paraId="68A75A7C" w14:textId="77777777" w:rsidR="00AD4452" w:rsidRDefault="00AD4452" w:rsidP="00AD4452">
      <w:pPr>
        <w:pStyle w:val="Poetry"/>
      </w:pPr>
      <w:r w:rsidRPr="0003580A">
        <w:t xml:space="preserve">I know not how to honour Brahman guests; </w:t>
      </w:r>
    </w:p>
    <w:p w14:paraId="77472B39" w14:textId="77777777" w:rsidR="00AD4452" w:rsidRDefault="00AD4452" w:rsidP="00AD4452">
      <w:pPr>
        <w:pStyle w:val="Poetry"/>
      </w:pPr>
      <w:r w:rsidRPr="0003580A">
        <w:t xml:space="preserve">Alas! the springs of love in me are dry. </w:t>
      </w:r>
    </w:p>
    <w:p w14:paraId="0052244B" w14:textId="77777777" w:rsidR="00AD4452" w:rsidRDefault="00AD4452" w:rsidP="00AD4452">
      <w:pPr>
        <w:pStyle w:val="Poetry"/>
      </w:pPr>
    </w:p>
    <w:p w14:paraId="6A470B03" w14:textId="77777777" w:rsidR="00AD4452" w:rsidRDefault="00AD4452" w:rsidP="00AD4452">
      <w:pPr>
        <w:pStyle w:val="Poetry"/>
      </w:pPr>
      <w:r w:rsidRPr="0003580A">
        <w:t xml:space="preserve">I cannot serve the guru or the saint; </w:t>
      </w:r>
    </w:p>
    <w:p w14:paraId="427E7404" w14:textId="77777777" w:rsidR="00AD4452" w:rsidRDefault="00AD4452" w:rsidP="00AD4452">
      <w:pPr>
        <w:pStyle w:val="Poetry"/>
      </w:pPr>
      <w:r w:rsidRPr="0003580A">
        <w:t xml:space="preserve">Not mine to chant the name, with toil to faint, </w:t>
      </w:r>
    </w:p>
    <w:p w14:paraId="0835A455" w14:textId="77777777" w:rsidR="00AD4452" w:rsidRDefault="00AD4452" w:rsidP="00AD4452">
      <w:pPr>
        <w:pStyle w:val="Poetry"/>
      </w:pPr>
      <w:r w:rsidRPr="0003580A">
        <w:t xml:space="preserve">Perform the sacred rites, renounce the world. </w:t>
      </w:r>
    </w:p>
    <w:p w14:paraId="0CEE136B" w14:textId="77777777" w:rsidR="00AD4452" w:rsidRPr="0003580A" w:rsidRDefault="00AD4452" w:rsidP="00AD4452">
      <w:pPr>
        <w:pStyle w:val="Poetry"/>
      </w:pPr>
      <w:r w:rsidRPr="0003580A">
        <w:t>I cannot hold my senses in restraint.</w:t>
      </w:r>
    </w:p>
    <w:p w14:paraId="246BAEBD" w14:textId="77777777" w:rsidR="00AD4452" w:rsidRPr="0003580A" w:rsidRDefault="00AD4452" w:rsidP="00AD4452">
      <w:pPr>
        <w:pStyle w:val="Poetry"/>
      </w:pPr>
    </w:p>
    <w:p w14:paraId="521B4B58" w14:textId="77777777" w:rsidR="00AD4452" w:rsidRDefault="00AD4452" w:rsidP="00AD4452">
      <w:pPr>
        <w:pStyle w:val="Poetry"/>
      </w:pPr>
      <w:r w:rsidRPr="0003580A">
        <w:t>My heart has never trod the pilgrim</w:t>
      </w:r>
      <w:r>
        <w:t>’</w:t>
      </w:r>
      <w:r w:rsidRPr="0003580A">
        <w:t xml:space="preserve">s way; </w:t>
      </w:r>
    </w:p>
    <w:p w14:paraId="7C266221" w14:textId="77777777" w:rsidR="00AD4452" w:rsidRDefault="00AD4452" w:rsidP="00AD4452">
      <w:pPr>
        <w:pStyle w:val="Poetry"/>
      </w:pPr>
      <w:r w:rsidRPr="0003580A">
        <w:t xml:space="preserve">The vows I make I know not how to pay. </w:t>
      </w:r>
    </w:p>
    <w:p w14:paraId="678F9328" w14:textId="77777777" w:rsidR="00AD4452" w:rsidRDefault="00AD4452" w:rsidP="00AD4452">
      <w:pPr>
        <w:pStyle w:val="Poetry"/>
      </w:pPr>
      <w:r>
        <w:t>“</w:t>
      </w:r>
      <w:r w:rsidRPr="0003580A">
        <w:t>Ah, God is here,</w:t>
      </w:r>
      <w:r>
        <w:t>”</w:t>
      </w:r>
      <w:r w:rsidRPr="0003580A">
        <w:t xml:space="preserve"> I cry. Not so, not so. </w:t>
      </w:r>
    </w:p>
    <w:p w14:paraId="0A0D5973" w14:textId="77777777" w:rsidR="00AD4452" w:rsidRDefault="00AD4452" w:rsidP="00AD4452">
      <w:pPr>
        <w:pStyle w:val="Poetry"/>
      </w:pPr>
      <w:r w:rsidRPr="0003580A">
        <w:t xml:space="preserve">For me distinctions have not passed away. </w:t>
      </w:r>
    </w:p>
    <w:p w14:paraId="3D2D442E" w14:textId="77777777" w:rsidR="00AD4452" w:rsidRDefault="00AD4452" w:rsidP="00AD4452">
      <w:pPr>
        <w:pStyle w:val="Poetry"/>
      </w:pPr>
    </w:p>
    <w:p w14:paraId="0C9D636B" w14:textId="77777777" w:rsidR="00AD4452" w:rsidRDefault="00AD4452" w:rsidP="00AD4452">
      <w:pPr>
        <w:pStyle w:val="Poetry"/>
      </w:pPr>
      <w:r w:rsidRPr="0003580A">
        <w:t xml:space="preserve">Therefore, I come, O God, to plead for grace, </w:t>
      </w:r>
    </w:p>
    <w:p w14:paraId="0CFBB706" w14:textId="77777777" w:rsidR="00AD4452" w:rsidRDefault="00AD4452" w:rsidP="00AD4452">
      <w:pPr>
        <w:pStyle w:val="Poetry"/>
      </w:pPr>
      <w:r w:rsidRPr="0003580A">
        <w:t>I, worthy only of a servant</w:t>
      </w:r>
      <w:r>
        <w:t>’</w:t>
      </w:r>
      <w:r w:rsidRPr="0003580A">
        <w:t xml:space="preserve">s place. </w:t>
      </w:r>
    </w:p>
    <w:p w14:paraId="2FA908AB" w14:textId="77777777" w:rsidR="00AD4452" w:rsidRDefault="00AD4452" w:rsidP="00AD4452">
      <w:pPr>
        <w:pStyle w:val="Poetry"/>
      </w:pPr>
      <w:r w:rsidRPr="0003580A">
        <w:lastRenderedPageBreak/>
        <w:t xml:space="preserve">No store of merit such an one requires. </w:t>
      </w:r>
    </w:p>
    <w:p w14:paraId="02BE5766" w14:textId="77777777" w:rsidR="00AD4452" w:rsidRDefault="00AD4452" w:rsidP="00AD4452">
      <w:pPr>
        <w:pStyle w:val="Poetry"/>
      </w:pPr>
      <w:r w:rsidRPr="0003580A">
        <w:t xml:space="preserve">My firm resolve is taken, Tuka says. </w:t>
      </w:r>
    </w:p>
    <w:p w14:paraId="5B2B9E46" w14:textId="77777777" w:rsidR="00AD4452" w:rsidRDefault="00AD4452" w:rsidP="00AD4452">
      <w:pPr>
        <w:pStyle w:val="Poetry"/>
      </w:pPr>
    </w:p>
    <w:p w14:paraId="3363C271" w14:textId="7C526D08" w:rsidR="00AD4452" w:rsidRDefault="00AD4452" w:rsidP="00AD4452">
      <w:pPr>
        <w:pStyle w:val="Heading3"/>
      </w:pPr>
      <w:r w:rsidRPr="0003580A">
        <w:t xml:space="preserve">Though He Slay Me </w:t>
      </w:r>
    </w:p>
    <w:p w14:paraId="1DC81BCE" w14:textId="77777777" w:rsidR="00AD4452" w:rsidRDefault="00AD4452" w:rsidP="00AD4452">
      <w:pPr>
        <w:pStyle w:val="Poetry"/>
      </w:pPr>
      <w:r w:rsidRPr="0003580A">
        <w:t xml:space="preserve">Now I submit me to thy will, </w:t>
      </w:r>
    </w:p>
    <w:p w14:paraId="20DF7060" w14:textId="77777777" w:rsidR="00AD4452" w:rsidRDefault="00AD4452" w:rsidP="00AD4452">
      <w:pPr>
        <w:pStyle w:val="Poetry"/>
      </w:pPr>
      <w:r w:rsidRPr="0003580A">
        <w:t>Wh</w:t>
      </w:r>
      <w:r>
        <w:t>ether thou save or whether kill</w:t>
      </w:r>
      <w:r w:rsidRPr="0003580A">
        <w:t xml:space="preserve">; </w:t>
      </w:r>
    </w:p>
    <w:p w14:paraId="36E6D1BE" w14:textId="77777777" w:rsidR="00AD4452" w:rsidRDefault="00AD4452" w:rsidP="00AD4452">
      <w:pPr>
        <w:pStyle w:val="Poetry"/>
      </w:pPr>
      <w:r w:rsidRPr="0003580A">
        <w:t xml:space="preserve">Keep thou me near or send me hence, </w:t>
      </w:r>
    </w:p>
    <w:p w14:paraId="500928B5" w14:textId="77777777" w:rsidR="00AD4452" w:rsidRDefault="00AD4452" w:rsidP="00AD4452">
      <w:pPr>
        <w:pStyle w:val="Poetry"/>
      </w:pPr>
      <w:r w:rsidRPr="0003580A">
        <w:t>Or plunge me in the war of sense.</w:t>
      </w:r>
    </w:p>
    <w:p w14:paraId="0A6B9AEC" w14:textId="77777777" w:rsidR="00AD4452" w:rsidRDefault="00AD4452" w:rsidP="00AD4452">
      <w:pPr>
        <w:pStyle w:val="Poetry"/>
      </w:pPr>
    </w:p>
    <w:p w14:paraId="5D230A2D" w14:textId="77777777" w:rsidR="00AD4452" w:rsidRDefault="00AD4452" w:rsidP="00AD4452">
      <w:pPr>
        <w:pStyle w:val="Poetry"/>
      </w:pPr>
      <w:r w:rsidRPr="0003580A">
        <w:t xml:space="preserve">Thee in my ignorance I sought, </w:t>
      </w:r>
    </w:p>
    <w:p w14:paraId="244A5444" w14:textId="77777777" w:rsidR="00AD4452" w:rsidRDefault="00AD4452" w:rsidP="00AD4452">
      <w:pPr>
        <w:pStyle w:val="Poetry"/>
      </w:pPr>
      <w:r w:rsidRPr="0003580A">
        <w:t xml:space="preserve">Of true devotion knowing nought. </w:t>
      </w:r>
    </w:p>
    <w:p w14:paraId="528F681A" w14:textId="77777777" w:rsidR="00AD4452" w:rsidRDefault="00AD4452" w:rsidP="00AD4452">
      <w:pPr>
        <w:pStyle w:val="Poetry"/>
      </w:pPr>
      <w:r w:rsidRPr="0003580A">
        <w:t xml:space="preserve">Little could I, a dullard, know, </w:t>
      </w:r>
    </w:p>
    <w:p w14:paraId="62999E83" w14:textId="77777777" w:rsidR="00AD4452" w:rsidRDefault="00AD4452" w:rsidP="00AD4452">
      <w:pPr>
        <w:pStyle w:val="Poetry"/>
      </w:pPr>
      <w:r w:rsidRPr="0003580A">
        <w:t xml:space="preserve">Myself the lowest of the low. </w:t>
      </w:r>
    </w:p>
    <w:p w14:paraId="3A62E51A" w14:textId="77777777" w:rsidR="00AD4452" w:rsidRDefault="00AD4452" w:rsidP="00AD4452">
      <w:pPr>
        <w:pStyle w:val="Poetry"/>
      </w:pPr>
    </w:p>
    <w:p w14:paraId="7EFBE44B" w14:textId="77777777" w:rsidR="00AD4452" w:rsidRDefault="00AD4452" w:rsidP="00AD4452">
      <w:pPr>
        <w:pStyle w:val="Poetry"/>
      </w:pPr>
      <w:r>
        <w:t>My mind I cannot steadfast hold</w:t>
      </w:r>
      <w:r w:rsidRPr="0003580A">
        <w:t xml:space="preserve">; </w:t>
      </w:r>
    </w:p>
    <w:p w14:paraId="207206E3" w14:textId="77777777" w:rsidR="00AD4452" w:rsidRDefault="00AD4452" w:rsidP="00AD4452">
      <w:pPr>
        <w:pStyle w:val="Poetry"/>
      </w:pPr>
      <w:r w:rsidRPr="0003580A">
        <w:t xml:space="preserve">My senses wander uncontrolled. </w:t>
      </w:r>
    </w:p>
    <w:p w14:paraId="517EECD5" w14:textId="77777777" w:rsidR="00AD4452" w:rsidRDefault="00AD4452" w:rsidP="00AD4452">
      <w:pPr>
        <w:pStyle w:val="Poetry"/>
      </w:pPr>
      <w:r w:rsidRPr="0003580A">
        <w:t xml:space="preserve">Ah, I have sought and sought for peace. </w:t>
      </w:r>
    </w:p>
    <w:p w14:paraId="0D509454" w14:textId="77777777" w:rsidR="00AD4452" w:rsidRDefault="00AD4452" w:rsidP="00AD4452">
      <w:pPr>
        <w:pStyle w:val="Poetry"/>
      </w:pPr>
      <w:r w:rsidRPr="0003580A">
        <w:t>In vain ; for me there</w:t>
      </w:r>
      <w:r>
        <w:t>’</w:t>
      </w:r>
      <w:r w:rsidRPr="0003580A">
        <w:t xml:space="preserve">s no release. </w:t>
      </w:r>
    </w:p>
    <w:p w14:paraId="67571209" w14:textId="77777777" w:rsidR="00AD4452" w:rsidRDefault="00AD4452" w:rsidP="00AD4452">
      <w:pPr>
        <w:pStyle w:val="Poetry"/>
      </w:pPr>
    </w:p>
    <w:p w14:paraId="125BD3F7" w14:textId="77777777" w:rsidR="00AD4452" w:rsidRDefault="00AD4452" w:rsidP="00AD4452">
      <w:pPr>
        <w:pStyle w:val="Poetry"/>
      </w:pPr>
      <w:r w:rsidRPr="0003580A">
        <w:t xml:space="preserve">Now bring I thee a faith complete </w:t>
      </w:r>
    </w:p>
    <w:p w14:paraId="67DF6566" w14:textId="77777777" w:rsidR="00AD4452" w:rsidRDefault="00AD4452" w:rsidP="00AD4452">
      <w:pPr>
        <w:pStyle w:val="Poetry"/>
      </w:pPr>
      <w:r w:rsidRPr="0003580A">
        <w:t xml:space="preserve">And lay my life before thy feet. </w:t>
      </w:r>
    </w:p>
    <w:p w14:paraId="0041DC84" w14:textId="77777777" w:rsidR="00AD4452" w:rsidRDefault="00AD4452" w:rsidP="00AD4452">
      <w:pPr>
        <w:pStyle w:val="Poetry"/>
      </w:pPr>
      <w:r w:rsidRPr="0003580A">
        <w:t xml:space="preserve">Do thou, O God, what seemeth best; </w:t>
      </w:r>
    </w:p>
    <w:p w14:paraId="79B55AFD" w14:textId="77777777" w:rsidR="00AD4452" w:rsidRDefault="00AD4452" w:rsidP="00AD4452">
      <w:pPr>
        <w:pStyle w:val="Poetry"/>
      </w:pPr>
      <w:r w:rsidRPr="0003580A">
        <w:t xml:space="preserve">In thee, in thee alone is rest. </w:t>
      </w:r>
    </w:p>
    <w:p w14:paraId="3D708E1A" w14:textId="77777777" w:rsidR="00AD4452" w:rsidRDefault="00AD4452" w:rsidP="00AD4452">
      <w:pPr>
        <w:pStyle w:val="Poetry"/>
      </w:pPr>
    </w:p>
    <w:p w14:paraId="22085CC8" w14:textId="77777777" w:rsidR="00AD4452" w:rsidRDefault="00AD4452" w:rsidP="00AD4452">
      <w:pPr>
        <w:pStyle w:val="Poetry"/>
      </w:pPr>
      <w:r w:rsidRPr="0003580A">
        <w:t xml:space="preserve">In thee I trust, and, hapless wight, </w:t>
      </w:r>
    </w:p>
    <w:p w14:paraId="35DC1642" w14:textId="77777777" w:rsidR="00AD4452" w:rsidRDefault="00AD4452" w:rsidP="00AD4452">
      <w:pPr>
        <w:pStyle w:val="Poetry"/>
      </w:pPr>
      <w:r w:rsidRPr="0003580A">
        <w:t xml:space="preserve">Cling to thy skirts with all my might. </w:t>
      </w:r>
    </w:p>
    <w:p w14:paraId="574EC541" w14:textId="77777777" w:rsidR="00AD4452" w:rsidRDefault="00AD4452" w:rsidP="00AD4452">
      <w:pPr>
        <w:pStyle w:val="Poetry"/>
      </w:pPr>
      <w:r w:rsidRPr="0003580A">
        <w:t xml:space="preserve">My strength is spent, I, Tuka say; </w:t>
      </w:r>
    </w:p>
    <w:p w14:paraId="03F2424E" w14:textId="77777777" w:rsidR="00AD4452" w:rsidRPr="0003580A" w:rsidRDefault="00AD4452" w:rsidP="00AD4452">
      <w:pPr>
        <w:pStyle w:val="Poetry"/>
      </w:pPr>
      <w:r w:rsidRPr="0003580A">
        <w:t>Now upon thee this task I lay.</w:t>
      </w:r>
    </w:p>
    <w:p w14:paraId="7FE66F31" w14:textId="77777777" w:rsidR="00AD4452" w:rsidRPr="0003580A" w:rsidRDefault="00AD4452" w:rsidP="00AD4452">
      <w:pPr>
        <w:pStyle w:val="Poetry"/>
      </w:pPr>
    </w:p>
    <w:p w14:paraId="4644A83B" w14:textId="6EB62AA9" w:rsidR="00AD4452" w:rsidRDefault="00AD4452" w:rsidP="00AD4452">
      <w:pPr>
        <w:pStyle w:val="Heading3"/>
      </w:pPr>
      <w:r w:rsidRPr="0003580A">
        <w:t xml:space="preserve">Pandurang </w:t>
      </w:r>
    </w:p>
    <w:p w14:paraId="5E95FF72" w14:textId="77777777" w:rsidR="00AD4452" w:rsidRDefault="00AD4452" w:rsidP="00AD4452">
      <w:pPr>
        <w:pStyle w:val="Poetry"/>
      </w:pPr>
      <w:r w:rsidRPr="0003580A">
        <w:t xml:space="preserve">Who asks if spent and weary we? </w:t>
      </w:r>
    </w:p>
    <w:p w14:paraId="3B7596E6" w14:textId="77777777" w:rsidR="00AD4452" w:rsidRDefault="00AD4452" w:rsidP="00AD4452">
      <w:pPr>
        <w:pStyle w:val="Poetry"/>
      </w:pPr>
      <w:r w:rsidRPr="0003580A">
        <w:t xml:space="preserve">Who else, O Pandurang, but thee? </w:t>
      </w:r>
    </w:p>
    <w:p w14:paraId="292AD145" w14:textId="77777777" w:rsidR="00AD4452" w:rsidRDefault="00AD4452" w:rsidP="00AD4452">
      <w:pPr>
        <w:pStyle w:val="Poetry"/>
      </w:pPr>
    </w:p>
    <w:p w14:paraId="6AAB0421" w14:textId="77777777" w:rsidR="00AD4452" w:rsidRDefault="00AD4452" w:rsidP="00AD4452">
      <w:pPr>
        <w:pStyle w:val="Poetry"/>
      </w:pPr>
      <w:r w:rsidRPr="0003580A">
        <w:t xml:space="preserve">Whom shall we tell our joy or grief? </w:t>
      </w:r>
    </w:p>
    <w:p w14:paraId="3DCA4B71" w14:textId="77777777" w:rsidR="00AD4452" w:rsidRDefault="00AD4452" w:rsidP="00AD4452">
      <w:pPr>
        <w:pStyle w:val="Poetry"/>
      </w:pPr>
      <w:r w:rsidRPr="0003580A">
        <w:lastRenderedPageBreak/>
        <w:t xml:space="preserve">Who to our thirst will bring relief? </w:t>
      </w:r>
    </w:p>
    <w:p w14:paraId="14BD05A5" w14:textId="77777777" w:rsidR="00AD4452" w:rsidRDefault="00AD4452" w:rsidP="00AD4452">
      <w:pPr>
        <w:pStyle w:val="Poetry"/>
      </w:pPr>
    </w:p>
    <w:p w14:paraId="328E4B62" w14:textId="77777777" w:rsidR="00AD4452" w:rsidRDefault="00AD4452" w:rsidP="00AD4452">
      <w:pPr>
        <w:pStyle w:val="Poetry"/>
      </w:pPr>
      <w:r w:rsidRPr="0003580A">
        <w:t xml:space="preserve">Who else this fever will assuage? </w:t>
      </w:r>
    </w:p>
    <w:p w14:paraId="17EEAA2C" w14:textId="77777777" w:rsidR="00AD4452" w:rsidRDefault="00AD4452" w:rsidP="00AD4452">
      <w:pPr>
        <w:pStyle w:val="Poetry"/>
      </w:pPr>
      <w:r w:rsidRPr="0003580A">
        <w:t>Who bear us o</w:t>
      </w:r>
      <w:r>
        <w:t>’</w:t>
      </w:r>
      <w:r w:rsidRPr="0003580A">
        <w:t>er the ocean</w:t>
      </w:r>
      <w:r>
        <w:t>’</w:t>
      </w:r>
      <w:r w:rsidRPr="0003580A">
        <w:t xml:space="preserve">s rage? </w:t>
      </w:r>
    </w:p>
    <w:p w14:paraId="3A031CF9" w14:textId="77777777" w:rsidR="00AD4452" w:rsidRDefault="00AD4452" w:rsidP="00AD4452">
      <w:pPr>
        <w:pStyle w:val="Poetry"/>
      </w:pPr>
    </w:p>
    <w:p w14:paraId="247B3EC5" w14:textId="77777777" w:rsidR="00AD4452" w:rsidRDefault="00AD4452" w:rsidP="00AD4452">
      <w:pPr>
        <w:pStyle w:val="Poetry"/>
      </w:pPr>
      <w:r w:rsidRPr="0003580A">
        <w:t>Who will our heart</w:t>
      </w:r>
      <w:r>
        <w:t>’</w:t>
      </w:r>
      <w:r w:rsidRPr="0003580A">
        <w:t xml:space="preserve">s desire impart </w:t>
      </w:r>
    </w:p>
    <w:p w14:paraId="2723DBE4" w14:textId="77777777" w:rsidR="00AD4452" w:rsidRDefault="00AD4452" w:rsidP="00AD4452">
      <w:pPr>
        <w:pStyle w:val="Poetry"/>
      </w:pPr>
      <w:r w:rsidRPr="0003580A">
        <w:t xml:space="preserve">And clasp us to his loving heart? </w:t>
      </w:r>
    </w:p>
    <w:p w14:paraId="25B788E1" w14:textId="77777777" w:rsidR="00AD4452" w:rsidRDefault="00AD4452" w:rsidP="00AD4452">
      <w:pPr>
        <w:pStyle w:val="Poetry"/>
      </w:pPr>
    </w:p>
    <w:p w14:paraId="0D0AEB6B" w14:textId="77777777" w:rsidR="00AD4452" w:rsidRDefault="00AD4452" w:rsidP="00AD4452">
      <w:pPr>
        <w:pStyle w:val="Poetry"/>
      </w:pPr>
      <w:r w:rsidRPr="0003580A">
        <w:t xml:space="preserve">What other master shall we own? </w:t>
      </w:r>
    </w:p>
    <w:p w14:paraId="76F62CE1" w14:textId="77777777" w:rsidR="00AD4452" w:rsidRDefault="00AD4452" w:rsidP="00AD4452">
      <w:pPr>
        <w:pStyle w:val="Poetry"/>
      </w:pPr>
      <w:r w:rsidRPr="0003580A">
        <w:t xml:space="preserve">What helper else but thee alone? </w:t>
      </w:r>
    </w:p>
    <w:p w14:paraId="5D2498BD" w14:textId="77777777" w:rsidR="00AD4452" w:rsidRDefault="00AD4452" w:rsidP="00AD4452">
      <w:pPr>
        <w:pStyle w:val="Poetry"/>
      </w:pPr>
    </w:p>
    <w:p w14:paraId="6004852B" w14:textId="77777777" w:rsidR="00AD4452" w:rsidRDefault="00AD4452" w:rsidP="00AD4452">
      <w:pPr>
        <w:pStyle w:val="Poetry"/>
      </w:pPr>
      <w:r w:rsidRPr="0003580A">
        <w:t xml:space="preserve">Ah, Tuka says, thou knowest all, </w:t>
      </w:r>
    </w:p>
    <w:p w14:paraId="28759BCA" w14:textId="77777777" w:rsidR="00AD4452" w:rsidRDefault="00AD4452" w:rsidP="00AD4452">
      <w:pPr>
        <w:pStyle w:val="Poetry"/>
      </w:pPr>
      <w:r w:rsidRPr="0003580A">
        <w:t xml:space="preserve">Prostrate before thy feet I fall. </w:t>
      </w:r>
    </w:p>
    <w:p w14:paraId="42E64DB4" w14:textId="77777777" w:rsidR="00AD4452" w:rsidRDefault="00AD4452" w:rsidP="00AD4452">
      <w:pPr>
        <w:pStyle w:val="Poetry"/>
      </w:pPr>
    </w:p>
    <w:p w14:paraId="183FCA82" w14:textId="66CCF2F3" w:rsidR="00AD4452" w:rsidRDefault="00AD4452" w:rsidP="00AD4452">
      <w:pPr>
        <w:pStyle w:val="Heading3"/>
      </w:pPr>
      <w:r w:rsidRPr="0003580A">
        <w:t xml:space="preserve">Complete Surrender </w:t>
      </w:r>
    </w:p>
    <w:p w14:paraId="1864F2B7" w14:textId="77777777" w:rsidR="00AD4452" w:rsidRDefault="00AD4452" w:rsidP="00AD4452">
      <w:pPr>
        <w:pStyle w:val="Poetry"/>
      </w:pPr>
      <w:r w:rsidRPr="0003580A">
        <w:t>Now Pandurang I</w:t>
      </w:r>
      <w:r>
        <w:t>’</w:t>
      </w:r>
      <w:r w:rsidRPr="0003580A">
        <w:t xml:space="preserve">ve chosen for my part, </w:t>
      </w:r>
    </w:p>
    <w:p w14:paraId="73C01C16" w14:textId="77777777" w:rsidR="00AD4452" w:rsidRDefault="00AD4452" w:rsidP="00AD4452">
      <w:pPr>
        <w:pStyle w:val="Poetry"/>
      </w:pPr>
      <w:r w:rsidRPr="0003580A">
        <w:t xml:space="preserve">None, none but his to be. </w:t>
      </w:r>
    </w:p>
    <w:p w14:paraId="2C026E61" w14:textId="77777777" w:rsidR="00AD4452" w:rsidRDefault="00AD4452" w:rsidP="00AD4452">
      <w:pPr>
        <w:pStyle w:val="Poetry"/>
      </w:pPr>
      <w:r w:rsidRPr="0003580A">
        <w:t xml:space="preserve">In all my thoughts he dwells, dwells in my heart, </w:t>
      </w:r>
    </w:p>
    <w:p w14:paraId="745158C6" w14:textId="77777777" w:rsidR="00AD4452" w:rsidRDefault="00AD4452" w:rsidP="00AD4452">
      <w:pPr>
        <w:pStyle w:val="Poetry"/>
      </w:pPr>
      <w:r w:rsidRPr="0003580A">
        <w:t xml:space="preserve">Sleeping and waking he. </w:t>
      </w:r>
    </w:p>
    <w:p w14:paraId="6FC7A674" w14:textId="77777777" w:rsidR="00AD4452" w:rsidRDefault="00AD4452" w:rsidP="00AD4452">
      <w:pPr>
        <w:pStyle w:val="Poetry"/>
      </w:pPr>
    </w:p>
    <w:p w14:paraId="59499A2A" w14:textId="77777777" w:rsidR="00AD4452" w:rsidRDefault="00AD4452" w:rsidP="00AD4452">
      <w:pPr>
        <w:pStyle w:val="Poetry"/>
      </w:pPr>
      <w:r w:rsidRPr="0003580A">
        <w:t>Yea, all my being</w:t>
      </w:r>
      <w:r>
        <w:t>’</w:t>
      </w:r>
      <w:r w:rsidRPr="0003580A">
        <w:t xml:space="preserve">s powers before him bow; </w:t>
      </w:r>
    </w:p>
    <w:p w14:paraId="77AC17FE" w14:textId="77777777" w:rsidR="00AD4452" w:rsidRDefault="00AD4452" w:rsidP="00AD4452">
      <w:pPr>
        <w:pStyle w:val="Poetry"/>
      </w:pPr>
      <w:r w:rsidRPr="0003580A">
        <w:t xml:space="preserve">None other faith is aught. </w:t>
      </w:r>
    </w:p>
    <w:p w14:paraId="20216A34" w14:textId="77777777" w:rsidR="00AD4452" w:rsidRDefault="00AD4452" w:rsidP="00AD4452">
      <w:pPr>
        <w:pStyle w:val="Poetry"/>
      </w:pPr>
      <w:r w:rsidRPr="0003580A">
        <w:t xml:space="preserve">See, Tuka says, mine eyes behold him now, </w:t>
      </w:r>
    </w:p>
    <w:p w14:paraId="3CF41B57" w14:textId="77777777" w:rsidR="00AD4452" w:rsidRDefault="00AD4452" w:rsidP="00AD4452">
      <w:pPr>
        <w:pStyle w:val="Poetry"/>
      </w:pPr>
      <w:r w:rsidRPr="0003580A">
        <w:t xml:space="preserve">Standing all wrapt in thought.  </w:t>
      </w:r>
    </w:p>
    <w:p w14:paraId="7BC9B942" w14:textId="77777777" w:rsidR="00AD4452" w:rsidRDefault="00AD4452" w:rsidP="00AD4452">
      <w:pPr>
        <w:pStyle w:val="Poetry"/>
      </w:pPr>
    </w:p>
    <w:p w14:paraId="04D52552" w14:textId="413F047E" w:rsidR="00AD4452" w:rsidRDefault="00AD4452" w:rsidP="00AD4452">
      <w:pPr>
        <w:pStyle w:val="Heading3"/>
      </w:pPr>
      <w:r w:rsidRPr="0003580A">
        <w:t xml:space="preserve">To Thy Dear Feet! </w:t>
      </w:r>
    </w:p>
    <w:p w14:paraId="6CA02A26" w14:textId="77777777" w:rsidR="00AD4452" w:rsidRDefault="00AD4452" w:rsidP="00AD4452">
      <w:pPr>
        <w:pStyle w:val="Poetry"/>
      </w:pPr>
      <w:r w:rsidRPr="0003580A">
        <w:t xml:space="preserve">To thy dear feet my love I bind: </w:t>
      </w:r>
    </w:p>
    <w:p w14:paraId="577DD43D" w14:textId="77777777" w:rsidR="00AD4452" w:rsidRPr="0003580A" w:rsidRDefault="00AD4452" w:rsidP="00AD4452">
      <w:pPr>
        <w:pStyle w:val="Poetry"/>
      </w:pPr>
      <w:r w:rsidRPr="0003580A">
        <w:t>No other longing stirs my mind.</w:t>
      </w:r>
    </w:p>
    <w:p w14:paraId="11440719" w14:textId="77777777" w:rsidR="00AD4452" w:rsidRPr="0003580A" w:rsidRDefault="00AD4452" w:rsidP="00AD4452">
      <w:pPr>
        <w:pStyle w:val="Poetry"/>
      </w:pPr>
    </w:p>
    <w:p w14:paraId="79D102E0" w14:textId="77777777" w:rsidR="00AD4452" w:rsidRDefault="00AD4452" w:rsidP="00AD4452">
      <w:pPr>
        <w:pStyle w:val="Poetry"/>
      </w:pPr>
      <w:r w:rsidRPr="0003580A">
        <w:t xml:space="preserve">I think of thee through days and nights, </w:t>
      </w:r>
    </w:p>
    <w:p w14:paraId="62683F70" w14:textId="77777777" w:rsidR="00AD4452" w:rsidRDefault="00AD4452" w:rsidP="00AD4452">
      <w:pPr>
        <w:pStyle w:val="Poetry"/>
      </w:pPr>
      <w:r w:rsidRPr="0003580A">
        <w:t xml:space="preserve">And so discharge my holy rites. </w:t>
      </w:r>
    </w:p>
    <w:p w14:paraId="54569376" w14:textId="77777777" w:rsidR="00AD4452" w:rsidRDefault="00AD4452" w:rsidP="00AD4452">
      <w:pPr>
        <w:pStyle w:val="Poetry"/>
      </w:pPr>
    </w:p>
    <w:p w14:paraId="186405AA" w14:textId="77777777" w:rsidR="00AD4452" w:rsidRDefault="00AD4452" w:rsidP="00AD4452">
      <w:pPr>
        <w:pStyle w:val="Poetry"/>
      </w:pPr>
      <w:r w:rsidRPr="0003580A">
        <w:t xml:space="preserve">Nought know I but thy name alone: </w:t>
      </w:r>
    </w:p>
    <w:p w14:paraId="5039FE88" w14:textId="77777777" w:rsidR="00AD4452" w:rsidRDefault="00AD4452" w:rsidP="00AD4452">
      <w:pPr>
        <w:pStyle w:val="Poetry"/>
      </w:pPr>
      <w:r w:rsidRPr="0003580A">
        <w:t xml:space="preserve">Thus to myself myself am known. </w:t>
      </w:r>
    </w:p>
    <w:p w14:paraId="5BE694F3" w14:textId="77777777" w:rsidR="00AD4452" w:rsidRDefault="00AD4452" w:rsidP="00AD4452">
      <w:pPr>
        <w:pStyle w:val="Poetry"/>
      </w:pPr>
    </w:p>
    <w:p w14:paraId="37ED1D8C" w14:textId="77777777" w:rsidR="00AD4452" w:rsidRDefault="00AD4452" w:rsidP="00AD4452">
      <w:pPr>
        <w:pStyle w:val="Poetry"/>
      </w:pPr>
      <w:r w:rsidRPr="0003580A">
        <w:t xml:space="preserve">When comes at last the hour of death </w:t>
      </w:r>
    </w:p>
    <w:p w14:paraId="1E935396" w14:textId="77777777" w:rsidR="00AD4452" w:rsidRDefault="00AD4452" w:rsidP="00AD4452">
      <w:pPr>
        <w:pStyle w:val="Poetry"/>
      </w:pPr>
      <w:r w:rsidRPr="0003580A">
        <w:t xml:space="preserve">O save me, save me, Tuka saith. </w:t>
      </w:r>
    </w:p>
    <w:p w14:paraId="14FA5F29" w14:textId="77777777" w:rsidR="00AD4452" w:rsidRDefault="00AD4452" w:rsidP="00AD4452">
      <w:pPr>
        <w:pStyle w:val="Poetry"/>
      </w:pPr>
    </w:p>
    <w:p w14:paraId="64216E2D" w14:textId="65A5252F" w:rsidR="00AD4452" w:rsidRDefault="00AD4452" w:rsidP="00AD4452">
      <w:pPr>
        <w:pStyle w:val="Heading3"/>
      </w:pPr>
      <w:r w:rsidRPr="0003580A">
        <w:t xml:space="preserve">He Leadeth Me </w:t>
      </w:r>
    </w:p>
    <w:p w14:paraId="3A654005" w14:textId="77777777" w:rsidR="00AD4452" w:rsidRDefault="00AD4452" w:rsidP="00AD4452">
      <w:pPr>
        <w:pStyle w:val="Poetry"/>
      </w:pPr>
      <w:r w:rsidRPr="0003580A">
        <w:t xml:space="preserve">Holding my hand thou leadest me, </w:t>
      </w:r>
    </w:p>
    <w:p w14:paraId="5955DF59" w14:textId="77777777" w:rsidR="00AD4452" w:rsidRDefault="00AD4452" w:rsidP="00AD4452">
      <w:pPr>
        <w:pStyle w:val="Poetry"/>
      </w:pPr>
      <w:r w:rsidRPr="0003580A">
        <w:t xml:space="preserve">My comrade everywhere. </w:t>
      </w:r>
    </w:p>
    <w:p w14:paraId="4E6649E0" w14:textId="77777777" w:rsidR="00AD4452" w:rsidRDefault="00AD4452" w:rsidP="00AD4452">
      <w:pPr>
        <w:pStyle w:val="Poetry"/>
      </w:pPr>
      <w:r w:rsidRPr="0003580A">
        <w:t xml:space="preserve">As I go on and lean on thee, </w:t>
      </w:r>
    </w:p>
    <w:p w14:paraId="452CE978" w14:textId="77777777" w:rsidR="00AD4452" w:rsidRDefault="00AD4452" w:rsidP="00AD4452">
      <w:pPr>
        <w:pStyle w:val="Poetry"/>
      </w:pPr>
      <w:r w:rsidRPr="0003580A">
        <w:t xml:space="preserve">My burden thou dost bear. </w:t>
      </w:r>
    </w:p>
    <w:p w14:paraId="67058B4A" w14:textId="77777777" w:rsidR="00AD4452" w:rsidRDefault="00AD4452" w:rsidP="00AD4452">
      <w:pPr>
        <w:pStyle w:val="Poetry"/>
      </w:pPr>
    </w:p>
    <w:p w14:paraId="5ABD88E5" w14:textId="77777777" w:rsidR="00AD4452" w:rsidRDefault="00AD4452" w:rsidP="00AD4452">
      <w:pPr>
        <w:pStyle w:val="Poetry"/>
      </w:pPr>
      <w:r w:rsidRPr="0003580A">
        <w:t xml:space="preserve">If, as I go, in my distress </w:t>
      </w:r>
    </w:p>
    <w:p w14:paraId="3439B26D" w14:textId="77777777" w:rsidR="00AD4452" w:rsidRDefault="00AD4452" w:rsidP="00AD4452">
      <w:pPr>
        <w:pStyle w:val="Poetry"/>
      </w:pPr>
      <w:r w:rsidRPr="0003580A">
        <w:t xml:space="preserve">I frantic words should say, </w:t>
      </w:r>
    </w:p>
    <w:p w14:paraId="247ED564" w14:textId="77777777" w:rsidR="00AD4452" w:rsidRDefault="00AD4452" w:rsidP="00AD4452">
      <w:pPr>
        <w:pStyle w:val="Poetry"/>
      </w:pPr>
      <w:r w:rsidRPr="0003580A">
        <w:t xml:space="preserve">Thou settest right my foolishness </w:t>
      </w:r>
    </w:p>
    <w:p w14:paraId="30CD3658" w14:textId="77777777" w:rsidR="00AD4452" w:rsidRDefault="00AD4452" w:rsidP="00AD4452">
      <w:pPr>
        <w:pStyle w:val="Poetry"/>
      </w:pPr>
      <w:r w:rsidRPr="0003580A">
        <w:t>And tak</w:t>
      </w:r>
      <w:r>
        <w:t>’</w:t>
      </w:r>
      <w:r w:rsidRPr="0003580A">
        <w:t xml:space="preserve">st my shame away. </w:t>
      </w:r>
    </w:p>
    <w:p w14:paraId="4BAA9FB7" w14:textId="77777777" w:rsidR="00AD4452" w:rsidRDefault="00AD4452" w:rsidP="00AD4452">
      <w:pPr>
        <w:pStyle w:val="Poetry"/>
      </w:pPr>
    </w:p>
    <w:p w14:paraId="6BBE0FD6" w14:textId="77777777" w:rsidR="00AD4452" w:rsidRDefault="00AD4452" w:rsidP="00AD4452">
      <w:pPr>
        <w:pStyle w:val="Poetry"/>
      </w:pPr>
      <w:r w:rsidRPr="0003580A">
        <w:t xml:space="preserve">Thus thou to me new hope dost send, </w:t>
      </w:r>
    </w:p>
    <w:p w14:paraId="75727535" w14:textId="77777777" w:rsidR="00AD4452" w:rsidRDefault="00AD4452" w:rsidP="00AD4452">
      <w:pPr>
        <w:pStyle w:val="Poetry"/>
      </w:pPr>
      <w:r w:rsidRPr="0003580A">
        <w:t xml:space="preserve">A new world bringest in; </w:t>
      </w:r>
    </w:p>
    <w:p w14:paraId="430764D2" w14:textId="77777777" w:rsidR="00AD4452" w:rsidRDefault="00AD4452" w:rsidP="00AD4452">
      <w:pPr>
        <w:pStyle w:val="Poetry"/>
      </w:pPr>
      <w:r w:rsidRPr="0003580A">
        <w:t xml:space="preserve">Now know I every man a friend </w:t>
      </w:r>
    </w:p>
    <w:p w14:paraId="0DB39BCB" w14:textId="77777777" w:rsidR="00AD4452" w:rsidRDefault="00AD4452" w:rsidP="00AD4452">
      <w:pPr>
        <w:pStyle w:val="Poetry"/>
      </w:pPr>
      <w:r w:rsidRPr="0003580A">
        <w:t xml:space="preserve">And all I meet my kin. </w:t>
      </w:r>
    </w:p>
    <w:p w14:paraId="3E6C6382" w14:textId="77777777" w:rsidR="00AD4452" w:rsidRDefault="00AD4452" w:rsidP="00AD4452">
      <w:pPr>
        <w:pStyle w:val="Poetry"/>
      </w:pPr>
    </w:p>
    <w:p w14:paraId="5F3244DF" w14:textId="77777777" w:rsidR="00AD4452" w:rsidRDefault="00AD4452" w:rsidP="00AD4452">
      <w:pPr>
        <w:pStyle w:val="Poetry"/>
      </w:pPr>
      <w:r w:rsidRPr="0003580A">
        <w:t xml:space="preserve">So like a happy child I play </w:t>
      </w:r>
    </w:p>
    <w:p w14:paraId="26890644" w14:textId="77777777" w:rsidR="00AD4452" w:rsidRDefault="00AD4452" w:rsidP="00AD4452">
      <w:pPr>
        <w:pStyle w:val="Poetry"/>
      </w:pPr>
      <w:r w:rsidRPr="0003580A">
        <w:t xml:space="preserve">In thy dear world, O God, </w:t>
      </w:r>
    </w:p>
    <w:p w14:paraId="71C21DB7" w14:textId="77777777" w:rsidR="00AD4452" w:rsidRDefault="00AD4452" w:rsidP="00AD4452">
      <w:pPr>
        <w:pStyle w:val="Poetry"/>
      </w:pPr>
      <w:r w:rsidRPr="0003580A">
        <w:t>And everywhere—I, Tuka, say—</w:t>
      </w:r>
    </w:p>
    <w:p w14:paraId="3EFAEC78" w14:textId="77777777" w:rsidR="00AD4452" w:rsidRDefault="00AD4452" w:rsidP="00AD4452">
      <w:pPr>
        <w:pStyle w:val="Poetry"/>
      </w:pPr>
      <w:r w:rsidRPr="0003580A">
        <w:t xml:space="preserve">Thy bliss is spread abroad. </w:t>
      </w:r>
    </w:p>
    <w:p w14:paraId="3B4E7C27" w14:textId="77777777" w:rsidR="00AD4452" w:rsidRDefault="00AD4452" w:rsidP="00AD4452">
      <w:pPr>
        <w:pStyle w:val="Poetry"/>
      </w:pPr>
    </w:p>
    <w:p w14:paraId="4CFDC5B9" w14:textId="26E1766F" w:rsidR="00AD4452" w:rsidRDefault="00AD4452" w:rsidP="00AD4452">
      <w:pPr>
        <w:pStyle w:val="Heading3"/>
      </w:pPr>
      <w:r w:rsidRPr="0003580A">
        <w:t xml:space="preserve">The Joy </w:t>
      </w:r>
      <w:r>
        <w:t>o</w:t>
      </w:r>
      <w:r w:rsidRPr="0003580A">
        <w:t xml:space="preserve">f </w:t>
      </w:r>
      <w:r>
        <w:t>t</w:t>
      </w:r>
      <w:r w:rsidRPr="0003580A">
        <w:t xml:space="preserve">he Name </w:t>
      </w:r>
    </w:p>
    <w:p w14:paraId="4A28D12F" w14:textId="77777777" w:rsidR="00AD4452" w:rsidRDefault="00AD4452" w:rsidP="00AD4452">
      <w:pPr>
        <w:pStyle w:val="Poetry"/>
      </w:pPr>
      <w:r w:rsidRPr="0003580A">
        <w:t xml:space="preserve">Lord, let it be that when thy name </w:t>
      </w:r>
    </w:p>
    <w:p w14:paraId="1AEDC687" w14:textId="77777777" w:rsidR="00AD4452" w:rsidRDefault="00AD4452" w:rsidP="00AD4452">
      <w:pPr>
        <w:pStyle w:val="Poetry"/>
      </w:pPr>
      <w:r w:rsidRPr="0003580A">
        <w:t xml:space="preserve">Into my thoughts shall come, </w:t>
      </w:r>
    </w:p>
    <w:p w14:paraId="2EE5E357" w14:textId="77777777" w:rsidR="00AD4452" w:rsidRDefault="00AD4452" w:rsidP="00AD4452">
      <w:pPr>
        <w:pStyle w:val="Poetry"/>
      </w:pPr>
      <w:r w:rsidRPr="0003580A">
        <w:t xml:space="preserve">My love to thee shall mount like flame, </w:t>
      </w:r>
    </w:p>
    <w:p w14:paraId="444F4038" w14:textId="77777777" w:rsidR="00AD4452" w:rsidRDefault="00AD4452" w:rsidP="00AD4452">
      <w:pPr>
        <w:pStyle w:val="Poetry"/>
      </w:pPr>
      <w:r w:rsidRPr="0003580A">
        <w:t xml:space="preserve">My lips with joy be dumb. </w:t>
      </w:r>
    </w:p>
    <w:p w14:paraId="2F5F865A" w14:textId="77777777" w:rsidR="00AD4452" w:rsidRPr="0003580A" w:rsidRDefault="00AD4452" w:rsidP="00AD4452">
      <w:pPr>
        <w:pStyle w:val="Poetry"/>
      </w:pPr>
    </w:p>
    <w:p w14:paraId="7EB1F4A5" w14:textId="77777777" w:rsidR="00AD4452" w:rsidRDefault="00AD4452" w:rsidP="00AD4452">
      <w:pPr>
        <w:pStyle w:val="Poetry"/>
      </w:pPr>
      <w:r w:rsidRPr="0003580A">
        <w:t xml:space="preserve">Filled are my eyes with happy tears, </w:t>
      </w:r>
    </w:p>
    <w:p w14:paraId="0C0368DD" w14:textId="77777777" w:rsidR="00AD4452" w:rsidRDefault="00AD4452" w:rsidP="00AD4452">
      <w:pPr>
        <w:pStyle w:val="Poetry"/>
      </w:pPr>
      <w:r w:rsidRPr="0003580A">
        <w:t xml:space="preserve">With rapture every limb; </w:t>
      </w:r>
    </w:p>
    <w:p w14:paraId="79DA90C4" w14:textId="77777777" w:rsidR="00AD4452" w:rsidRDefault="00AD4452" w:rsidP="00AD4452">
      <w:pPr>
        <w:pStyle w:val="Poetry"/>
      </w:pPr>
      <w:r w:rsidRPr="0003580A">
        <w:t xml:space="preserve">Yea, with thy love my frame appears </w:t>
      </w:r>
    </w:p>
    <w:p w14:paraId="50F0AF08" w14:textId="77777777" w:rsidR="00AD4452" w:rsidRPr="0003580A" w:rsidRDefault="00AD4452" w:rsidP="00AD4452">
      <w:pPr>
        <w:pStyle w:val="Poetry"/>
      </w:pPr>
      <w:r w:rsidRPr="0003580A">
        <w:lastRenderedPageBreak/>
        <w:t>Filled to the very brim.</w:t>
      </w:r>
    </w:p>
    <w:p w14:paraId="3C779B40" w14:textId="77777777" w:rsidR="00AD4452" w:rsidRPr="0003580A" w:rsidRDefault="00AD4452" w:rsidP="00AD4452">
      <w:pPr>
        <w:pStyle w:val="Poetry"/>
      </w:pPr>
    </w:p>
    <w:p w14:paraId="538BBBD1" w14:textId="77777777" w:rsidR="00AD4452" w:rsidRDefault="00AD4452" w:rsidP="00AD4452">
      <w:pPr>
        <w:pStyle w:val="Poetry"/>
      </w:pPr>
      <w:r w:rsidRPr="0003580A">
        <w:t>Thus all my body</w:t>
      </w:r>
      <w:r>
        <w:t>’</w:t>
      </w:r>
      <w:r w:rsidRPr="0003580A">
        <w:t>s strength I</w:t>
      </w:r>
      <w:r>
        <w:t>’</w:t>
      </w:r>
      <w:r w:rsidRPr="0003580A">
        <w:t xml:space="preserve">ll spend </w:t>
      </w:r>
    </w:p>
    <w:p w14:paraId="32B12B66" w14:textId="77777777" w:rsidR="00AD4452" w:rsidRDefault="00AD4452" w:rsidP="00AD4452">
      <w:pPr>
        <w:pStyle w:val="Poetry"/>
      </w:pPr>
      <w:r w:rsidRPr="0003580A">
        <w:t xml:space="preserve">In hymns of joyful praise; </w:t>
      </w:r>
    </w:p>
    <w:p w14:paraId="51DAC62A" w14:textId="77777777" w:rsidR="00AD4452" w:rsidRDefault="00AD4452" w:rsidP="00AD4452">
      <w:pPr>
        <w:pStyle w:val="Poetry"/>
      </w:pPr>
      <w:r w:rsidRPr="0003580A">
        <w:t>Thy name I</w:t>
      </w:r>
      <w:r>
        <w:t>’</w:t>
      </w:r>
      <w:r w:rsidRPr="0003580A">
        <w:t xml:space="preserve">ll sing nor ever end </w:t>
      </w:r>
    </w:p>
    <w:p w14:paraId="50F1187E" w14:textId="77777777" w:rsidR="00AD4452" w:rsidRDefault="00AD4452" w:rsidP="00AD4452">
      <w:pPr>
        <w:pStyle w:val="Poetry"/>
      </w:pPr>
      <w:r w:rsidRPr="0003580A">
        <w:t xml:space="preserve">Through all the nights and days. </w:t>
      </w:r>
    </w:p>
    <w:p w14:paraId="4C456E71" w14:textId="77777777" w:rsidR="00AD4452" w:rsidRDefault="00AD4452" w:rsidP="00AD4452">
      <w:pPr>
        <w:pStyle w:val="Poetry"/>
      </w:pPr>
    </w:p>
    <w:p w14:paraId="1EAAC8A2" w14:textId="77777777" w:rsidR="00AD4452" w:rsidRDefault="00AD4452" w:rsidP="00AD4452">
      <w:pPr>
        <w:pStyle w:val="Poetry"/>
      </w:pPr>
      <w:r w:rsidRPr="0003580A">
        <w:t xml:space="preserve">Yea, Tuka says, for ever so </w:t>
      </w:r>
    </w:p>
    <w:p w14:paraId="18DFB1B1" w14:textId="77777777" w:rsidR="00AD4452" w:rsidRDefault="00AD4452" w:rsidP="00AD4452">
      <w:pPr>
        <w:pStyle w:val="Poetry"/>
      </w:pPr>
      <w:r w:rsidRPr="0003580A">
        <w:t>I</w:t>
      </w:r>
      <w:r>
        <w:t>’</w:t>
      </w:r>
      <w:r w:rsidRPr="0003580A">
        <w:t xml:space="preserve">ll do, for this is best, </w:t>
      </w:r>
    </w:p>
    <w:p w14:paraId="58B087AD" w14:textId="77777777" w:rsidR="00AD4452" w:rsidRDefault="00AD4452" w:rsidP="00AD4452">
      <w:pPr>
        <w:pStyle w:val="Poetry"/>
      </w:pPr>
      <w:r w:rsidRPr="0003580A">
        <w:t xml:space="preserve">Since at the feet of saints, I know, </w:t>
      </w:r>
    </w:p>
    <w:p w14:paraId="0751D06B" w14:textId="77777777" w:rsidR="00AD4452" w:rsidRDefault="00AD4452" w:rsidP="00AD4452">
      <w:pPr>
        <w:pStyle w:val="Poetry"/>
      </w:pPr>
      <w:r w:rsidRPr="0003580A">
        <w:t xml:space="preserve">Is found eternal rest. </w:t>
      </w:r>
    </w:p>
    <w:p w14:paraId="68B540CE" w14:textId="77777777" w:rsidR="00AD4452" w:rsidRDefault="00AD4452" w:rsidP="00AD4452">
      <w:pPr>
        <w:pStyle w:val="Poetry"/>
      </w:pPr>
    </w:p>
    <w:p w14:paraId="0C8417EC" w14:textId="43B1B19A" w:rsidR="00AD4452" w:rsidRDefault="00AD4452" w:rsidP="00AD4452">
      <w:pPr>
        <w:pStyle w:val="Heading3"/>
      </w:pPr>
      <w:r w:rsidRPr="0003580A">
        <w:t>Love</w:t>
      </w:r>
      <w:r>
        <w:t>’</w:t>
      </w:r>
      <w:r w:rsidRPr="0003580A">
        <w:t xml:space="preserve">s Captive </w:t>
      </w:r>
    </w:p>
    <w:p w14:paraId="22D0021D" w14:textId="77777777" w:rsidR="00AD4452" w:rsidRDefault="00AD4452" w:rsidP="00AD4452">
      <w:pPr>
        <w:pStyle w:val="Poetry"/>
      </w:pPr>
      <w:r w:rsidRPr="0003580A">
        <w:t xml:space="preserve">Bound with cords of love I go, </w:t>
      </w:r>
    </w:p>
    <w:p w14:paraId="20EDE389" w14:textId="77777777" w:rsidR="00AD4452" w:rsidRDefault="00AD4452" w:rsidP="00AD4452">
      <w:pPr>
        <w:pStyle w:val="Poetry"/>
      </w:pPr>
      <w:r w:rsidRPr="0003580A">
        <w:t xml:space="preserve">By Harl captive led, </w:t>
      </w:r>
    </w:p>
    <w:p w14:paraId="613EBFCE" w14:textId="77777777" w:rsidR="00AD4452" w:rsidRDefault="00AD4452" w:rsidP="00AD4452">
      <w:pPr>
        <w:pStyle w:val="Poetry"/>
      </w:pPr>
      <w:r w:rsidRPr="0003580A">
        <w:t xml:space="preserve">Mind and speech and body, lo, </w:t>
      </w:r>
    </w:p>
    <w:p w14:paraId="3F513527" w14:textId="77777777" w:rsidR="00AD4452" w:rsidRDefault="00AD4452" w:rsidP="00AD4452">
      <w:pPr>
        <w:pStyle w:val="Poetry"/>
      </w:pPr>
      <w:r w:rsidRPr="0003580A">
        <w:t xml:space="preserve">To him surrendered. </w:t>
      </w:r>
    </w:p>
    <w:p w14:paraId="2970E18D" w14:textId="77777777" w:rsidR="00AD4452" w:rsidRDefault="00AD4452" w:rsidP="00AD4452">
      <w:pPr>
        <w:pStyle w:val="Poetry"/>
      </w:pPr>
    </w:p>
    <w:p w14:paraId="6A89A387" w14:textId="77777777" w:rsidR="00AD4452" w:rsidRDefault="00AD4452" w:rsidP="00AD4452">
      <w:pPr>
        <w:pStyle w:val="Poetry"/>
      </w:pPr>
      <w:r w:rsidRPr="0003580A">
        <w:t xml:space="preserve">He shall rule my life for he </w:t>
      </w:r>
    </w:p>
    <w:p w14:paraId="3D5372EC" w14:textId="77777777" w:rsidR="00AD4452" w:rsidRDefault="00AD4452" w:rsidP="00AD4452">
      <w:pPr>
        <w:pStyle w:val="Poetry"/>
      </w:pPr>
      <w:r w:rsidRPr="0003580A">
        <w:t xml:space="preserve">Is all compassionate. </w:t>
      </w:r>
    </w:p>
    <w:p w14:paraId="456C8B65" w14:textId="77777777" w:rsidR="00AD4452" w:rsidRDefault="00AD4452" w:rsidP="00AD4452">
      <w:pPr>
        <w:pStyle w:val="Poetry"/>
      </w:pPr>
      <w:r w:rsidRPr="0003580A">
        <w:t xml:space="preserve">His is sole authority, </w:t>
      </w:r>
    </w:p>
    <w:p w14:paraId="702C7C5A" w14:textId="77777777" w:rsidR="00AD4452" w:rsidRDefault="00AD4452" w:rsidP="00AD4452">
      <w:pPr>
        <w:pStyle w:val="Poetry"/>
      </w:pPr>
      <w:r w:rsidRPr="0003580A">
        <w:t xml:space="preserve">And we his will await. </w:t>
      </w:r>
    </w:p>
    <w:p w14:paraId="75AB80A7" w14:textId="77777777" w:rsidR="00AD4452" w:rsidRDefault="00AD4452" w:rsidP="00AD4452">
      <w:pPr>
        <w:pStyle w:val="Poetry"/>
      </w:pPr>
    </w:p>
    <w:p w14:paraId="4F737F87" w14:textId="517DE338" w:rsidR="00AD4452" w:rsidRDefault="00AD4452" w:rsidP="00AD4452">
      <w:pPr>
        <w:pStyle w:val="Heading3"/>
      </w:pPr>
      <w:r w:rsidRPr="0003580A">
        <w:t>The Bhakta</w:t>
      </w:r>
      <w:r>
        <w:t>’</w:t>
      </w:r>
      <w:r w:rsidRPr="0003580A">
        <w:t xml:space="preserve">s Duty </w:t>
      </w:r>
    </w:p>
    <w:p w14:paraId="468B6B8D" w14:textId="77777777" w:rsidR="00AD4452" w:rsidRDefault="00AD4452" w:rsidP="00AD4452">
      <w:pPr>
        <w:pStyle w:val="Poetry"/>
      </w:pPr>
      <w:r w:rsidRPr="0003580A">
        <w:t xml:space="preserve">The duty of the man of faith </w:t>
      </w:r>
    </w:p>
    <w:p w14:paraId="6DA9CBF9" w14:textId="77777777" w:rsidR="00AD4452" w:rsidRDefault="00AD4452" w:rsidP="00AD4452">
      <w:pPr>
        <w:pStyle w:val="Poetry"/>
      </w:pPr>
      <w:r w:rsidRPr="0003580A">
        <w:t xml:space="preserve">Is trust and loyalty, </w:t>
      </w:r>
    </w:p>
    <w:p w14:paraId="260301CD" w14:textId="77777777" w:rsidR="00AD4452" w:rsidRDefault="00AD4452" w:rsidP="00AD4452">
      <w:pPr>
        <w:pStyle w:val="Poetry"/>
      </w:pPr>
      <w:r w:rsidRPr="0003580A">
        <w:t xml:space="preserve">A purpose hid within his heart </w:t>
      </w:r>
    </w:p>
    <w:p w14:paraId="5C68D024" w14:textId="77777777" w:rsidR="00AD4452" w:rsidRDefault="00AD4452" w:rsidP="00AD4452">
      <w:pPr>
        <w:pStyle w:val="Poetry"/>
      </w:pPr>
      <w:r w:rsidRPr="0003580A">
        <w:t xml:space="preserve">That cannot moved be. </w:t>
      </w:r>
    </w:p>
    <w:p w14:paraId="3C05D789" w14:textId="77777777" w:rsidR="00AD4452" w:rsidRDefault="00AD4452" w:rsidP="00AD4452">
      <w:pPr>
        <w:pStyle w:val="Poetry"/>
      </w:pPr>
    </w:p>
    <w:p w14:paraId="472A702C" w14:textId="77777777" w:rsidR="00AD4452" w:rsidRDefault="00AD4452" w:rsidP="00AD4452">
      <w:pPr>
        <w:pStyle w:val="Poetry"/>
      </w:pPr>
      <w:r w:rsidRPr="0003580A">
        <w:t xml:space="preserve">A steadfast faith and passionless </w:t>
      </w:r>
    </w:p>
    <w:p w14:paraId="421E13D0" w14:textId="77777777" w:rsidR="00AD4452" w:rsidRDefault="00AD4452" w:rsidP="00AD4452">
      <w:pPr>
        <w:pStyle w:val="Poetry"/>
      </w:pPr>
      <w:r w:rsidRPr="0003580A">
        <w:t xml:space="preserve">In Vitthal that abides, </w:t>
      </w:r>
    </w:p>
    <w:p w14:paraId="16EAE583" w14:textId="77777777" w:rsidR="00AD4452" w:rsidRDefault="00AD4452" w:rsidP="00AD4452">
      <w:pPr>
        <w:pStyle w:val="Poetry"/>
      </w:pPr>
      <w:r w:rsidRPr="0003580A">
        <w:t xml:space="preserve">A faith that not an instant strays </w:t>
      </w:r>
    </w:p>
    <w:p w14:paraId="4C7388FD" w14:textId="77777777" w:rsidR="00AD4452" w:rsidRDefault="00AD4452" w:rsidP="00AD4452">
      <w:pPr>
        <w:pStyle w:val="Poetry"/>
      </w:pPr>
      <w:r w:rsidRPr="0003580A">
        <w:t xml:space="preserve">To any god besides. </w:t>
      </w:r>
    </w:p>
    <w:p w14:paraId="075B26CF" w14:textId="77777777" w:rsidR="00AD4452" w:rsidRDefault="00AD4452" w:rsidP="00AD4452">
      <w:pPr>
        <w:pStyle w:val="Poetry"/>
      </w:pPr>
    </w:p>
    <w:p w14:paraId="4EEC7EF5" w14:textId="77777777" w:rsidR="00AD4452" w:rsidRDefault="00AD4452" w:rsidP="00AD4452">
      <w:pPr>
        <w:pStyle w:val="Poetry"/>
      </w:pPr>
      <w:r w:rsidRPr="0003580A">
        <w:lastRenderedPageBreak/>
        <w:t xml:space="preserve">Who that is such a one as that </w:t>
      </w:r>
    </w:p>
    <w:p w14:paraId="61CF59D7" w14:textId="77777777" w:rsidR="00AD4452" w:rsidRDefault="00AD4452" w:rsidP="00AD4452">
      <w:pPr>
        <w:pStyle w:val="Poetry"/>
      </w:pPr>
      <w:r w:rsidRPr="0003580A">
        <w:t xml:space="preserve">Was ever cast away? </w:t>
      </w:r>
    </w:p>
    <w:p w14:paraId="6AB668F7" w14:textId="77777777" w:rsidR="00AD4452" w:rsidRDefault="00AD4452" w:rsidP="00AD4452">
      <w:pPr>
        <w:pStyle w:val="Poetry"/>
      </w:pPr>
      <w:r w:rsidRPr="0003580A">
        <w:t xml:space="preserve">Never has such a tale been told, </w:t>
      </w:r>
    </w:p>
    <w:p w14:paraId="72E5C017" w14:textId="77777777" w:rsidR="00AD4452" w:rsidRPr="0003580A" w:rsidRDefault="00AD4452" w:rsidP="00AD4452">
      <w:pPr>
        <w:pStyle w:val="Poetry"/>
      </w:pPr>
      <w:r w:rsidRPr="0003580A">
        <w:t>Never, I, Tuka, say.</w:t>
      </w:r>
    </w:p>
    <w:p w14:paraId="730735ED" w14:textId="77777777" w:rsidR="00AD4452" w:rsidRPr="0003580A" w:rsidRDefault="00AD4452" w:rsidP="00AD4452">
      <w:pPr>
        <w:pStyle w:val="Poetry"/>
      </w:pPr>
    </w:p>
    <w:p w14:paraId="76ACC3CC" w14:textId="6492A50B" w:rsidR="00AD4452" w:rsidRDefault="00AD4452" w:rsidP="00AD4452">
      <w:pPr>
        <w:pStyle w:val="Heading3"/>
      </w:pPr>
      <w:r w:rsidRPr="0003580A">
        <w:t xml:space="preserve">Love Finds Out God </w:t>
      </w:r>
    </w:p>
    <w:p w14:paraId="291AE977" w14:textId="77777777" w:rsidR="00AD4452" w:rsidRDefault="00AD4452" w:rsidP="00AD4452">
      <w:pPr>
        <w:pStyle w:val="Poetry"/>
      </w:pPr>
      <w:r w:rsidRPr="0003580A">
        <w:t xml:space="preserve">Thy nature is beyond the grasp </w:t>
      </w:r>
    </w:p>
    <w:p w14:paraId="087B43D0" w14:textId="77777777" w:rsidR="00AD4452" w:rsidRDefault="00AD4452" w:rsidP="00AD4452">
      <w:pPr>
        <w:pStyle w:val="Poetry"/>
      </w:pPr>
      <w:r w:rsidRPr="0003580A">
        <w:t>Of hum</w:t>
      </w:r>
      <w:r>
        <w:t xml:space="preserve">an speech or thought. </w:t>
      </w:r>
    </w:p>
    <w:p w14:paraId="7BE54445" w14:textId="77777777" w:rsidR="00AD4452" w:rsidRDefault="00AD4452" w:rsidP="00AD4452">
      <w:pPr>
        <w:pStyle w:val="Poetry"/>
      </w:pPr>
      <w:r>
        <w:t xml:space="preserve">So love </w:t>
      </w:r>
      <w:r w:rsidRPr="0003580A">
        <w:t>I</w:t>
      </w:r>
      <w:r>
        <w:t>’</w:t>
      </w:r>
      <w:r w:rsidRPr="0003580A">
        <w:t xml:space="preserve">ve made the measure-rod, </w:t>
      </w:r>
    </w:p>
    <w:p w14:paraId="257916BC" w14:textId="77777777" w:rsidR="00AD4452" w:rsidRDefault="00AD4452" w:rsidP="00AD4452">
      <w:pPr>
        <w:pStyle w:val="Poetry"/>
      </w:pPr>
      <w:r w:rsidRPr="0003580A">
        <w:t xml:space="preserve">By which I can be taught. </w:t>
      </w:r>
    </w:p>
    <w:p w14:paraId="3169F3F4" w14:textId="77777777" w:rsidR="00AD4452" w:rsidRDefault="00AD4452" w:rsidP="00AD4452">
      <w:pPr>
        <w:pStyle w:val="Poetry"/>
      </w:pPr>
    </w:p>
    <w:p w14:paraId="48C0A052" w14:textId="77777777" w:rsidR="00AD4452" w:rsidRDefault="00AD4452" w:rsidP="00AD4452">
      <w:pPr>
        <w:pStyle w:val="Poetry"/>
      </w:pPr>
      <w:r w:rsidRPr="0003580A">
        <w:t xml:space="preserve">Thus with the measure-rod of love </w:t>
      </w:r>
    </w:p>
    <w:p w14:paraId="20D34AF9" w14:textId="77777777" w:rsidR="00AD4452" w:rsidRDefault="00AD4452" w:rsidP="00AD4452">
      <w:pPr>
        <w:pStyle w:val="Poetry"/>
      </w:pPr>
      <w:r w:rsidRPr="0003580A">
        <w:t xml:space="preserve">I mete the Infinite. </w:t>
      </w:r>
    </w:p>
    <w:p w14:paraId="64EFFC7C" w14:textId="77777777" w:rsidR="00AD4452" w:rsidRDefault="00AD4452" w:rsidP="00AD4452">
      <w:pPr>
        <w:pStyle w:val="Poetry"/>
      </w:pPr>
      <w:r w:rsidRPr="0003580A">
        <w:t xml:space="preserve">In sooth, to measure him there is </w:t>
      </w:r>
    </w:p>
    <w:p w14:paraId="65B60C91" w14:textId="77777777" w:rsidR="00AD4452" w:rsidRDefault="00AD4452" w:rsidP="00AD4452">
      <w:pPr>
        <w:pStyle w:val="Poetry"/>
      </w:pPr>
      <w:r w:rsidRPr="0003580A">
        <w:t xml:space="preserve">None other means so fit. </w:t>
      </w:r>
    </w:p>
    <w:p w14:paraId="140D099E" w14:textId="77777777" w:rsidR="00AD4452" w:rsidRDefault="00AD4452" w:rsidP="00AD4452">
      <w:pPr>
        <w:pStyle w:val="Poetry"/>
      </w:pPr>
    </w:p>
    <w:p w14:paraId="5336BE4D" w14:textId="77777777" w:rsidR="00AD4452" w:rsidRDefault="00AD4452" w:rsidP="00AD4452">
      <w:pPr>
        <w:pStyle w:val="Poetry"/>
      </w:pPr>
      <w:r w:rsidRPr="0003580A">
        <w:t>Not Yoga</w:t>
      </w:r>
      <w:r>
        <w:t>’s</w:t>
      </w:r>
      <w:r w:rsidRPr="0003580A">
        <w:t xml:space="preserve"> power, nor sacrifice, </w:t>
      </w:r>
    </w:p>
    <w:p w14:paraId="762F69E2" w14:textId="77777777" w:rsidR="00AD4452" w:rsidRDefault="00AD4452" w:rsidP="00AD4452">
      <w:pPr>
        <w:pStyle w:val="Poetry"/>
      </w:pPr>
      <w:r w:rsidRPr="0003580A">
        <w:t xml:space="preserve">Nor fierce austerity, </w:t>
      </w:r>
    </w:p>
    <w:p w14:paraId="13FE021C" w14:textId="77777777" w:rsidR="00AD4452" w:rsidRDefault="00AD4452" w:rsidP="00AD4452">
      <w:pPr>
        <w:pStyle w:val="Poetry"/>
      </w:pPr>
      <w:r w:rsidRPr="0003580A">
        <w:t xml:space="preserve">Nor yet the strength of thought profound </w:t>
      </w:r>
    </w:p>
    <w:p w14:paraId="12A39B28" w14:textId="77777777" w:rsidR="00AD4452" w:rsidRDefault="00AD4452" w:rsidP="00AD4452">
      <w:pPr>
        <w:pStyle w:val="Poetry"/>
      </w:pPr>
      <w:r w:rsidRPr="0003580A">
        <w:t xml:space="preserve">Hath ever found out thee. </w:t>
      </w:r>
    </w:p>
    <w:p w14:paraId="2983FCBD" w14:textId="77777777" w:rsidR="00AD4452" w:rsidRDefault="00AD4452" w:rsidP="00AD4452">
      <w:pPr>
        <w:pStyle w:val="Poetry"/>
      </w:pPr>
    </w:p>
    <w:p w14:paraId="4783A2C5" w14:textId="77777777" w:rsidR="00AD4452" w:rsidRDefault="00AD4452" w:rsidP="00AD4452">
      <w:pPr>
        <w:pStyle w:val="Poetry"/>
      </w:pPr>
      <w:r w:rsidRPr="0003580A">
        <w:t xml:space="preserve">And so, says Tuka, graciously, </w:t>
      </w:r>
    </w:p>
    <w:p w14:paraId="20083DAE" w14:textId="77777777" w:rsidR="00AD4452" w:rsidRDefault="00AD4452" w:rsidP="00AD4452">
      <w:pPr>
        <w:pStyle w:val="Poetry"/>
      </w:pPr>
      <w:r w:rsidRPr="0003580A">
        <w:t xml:space="preserve">Oh Kesav, take, we pray </w:t>
      </w:r>
    </w:p>
    <w:p w14:paraId="7732F514" w14:textId="77777777" w:rsidR="00AD4452" w:rsidRDefault="00AD4452" w:rsidP="00AD4452">
      <w:pPr>
        <w:pStyle w:val="Poetry"/>
      </w:pPr>
      <w:r w:rsidRPr="0003580A">
        <w:t>Love</w:t>
      </w:r>
      <w:r>
        <w:t>’</w:t>
      </w:r>
      <w:r w:rsidRPr="0003580A">
        <w:t xml:space="preserve">s service that with simple hearts </w:t>
      </w:r>
    </w:p>
    <w:p w14:paraId="78F0FB4B" w14:textId="77777777" w:rsidR="00AD4452" w:rsidRDefault="00AD4452" w:rsidP="00AD4452">
      <w:pPr>
        <w:pStyle w:val="Poetry"/>
      </w:pPr>
      <w:r w:rsidRPr="0003580A">
        <w:t xml:space="preserve">Before thy feet we lay. </w:t>
      </w:r>
    </w:p>
    <w:p w14:paraId="4FE57657" w14:textId="77777777" w:rsidR="00AD4452" w:rsidRDefault="00AD4452" w:rsidP="00AD4452">
      <w:pPr>
        <w:pStyle w:val="Poetry"/>
      </w:pPr>
    </w:p>
    <w:p w14:paraId="30F9B874" w14:textId="1176DE72" w:rsidR="00AD4452" w:rsidRDefault="00AD4452" w:rsidP="00AD4452">
      <w:pPr>
        <w:pStyle w:val="Heading3"/>
      </w:pPr>
      <w:r>
        <w:t>“</w:t>
      </w:r>
      <w:r w:rsidRPr="0003580A">
        <w:t xml:space="preserve">God </w:t>
      </w:r>
      <w:r>
        <w:t>i</w:t>
      </w:r>
      <w:r w:rsidRPr="0003580A">
        <w:t>s Ours</w:t>
      </w:r>
      <w:r>
        <w:t>”</w:t>
      </w:r>
      <w:r w:rsidRPr="0003580A">
        <w:t xml:space="preserve"> </w:t>
      </w:r>
    </w:p>
    <w:p w14:paraId="0ACAF681" w14:textId="77777777" w:rsidR="00AD4452" w:rsidRDefault="00AD4452" w:rsidP="00AD4452">
      <w:pPr>
        <w:pStyle w:val="Poetry"/>
      </w:pPr>
      <w:r w:rsidRPr="0003580A">
        <w:t xml:space="preserve">God is ours, yea, ours is he, </w:t>
      </w:r>
    </w:p>
    <w:p w14:paraId="275F7A92" w14:textId="77777777" w:rsidR="00AD4452" w:rsidRDefault="00AD4452" w:rsidP="00AD4452">
      <w:pPr>
        <w:pStyle w:val="Poetry"/>
      </w:pPr>
      <w:r w:rsidRPr="0003580A">
        <w:t xml:space="preserve">Soul of all the souls that be. </w:t>
      </w:r>
    </w:p>
    <w:p w14:paraId="14EE065D" w14:textId="77777777" w:rsidR="00AD4452" w:rsidRDefault="00AD4452" w:rsidP="00AD4452">
      <w:pPr>
        <w:pStyle w:val="Poetry"/>
      </w:pPr>
    </w:p>
    <w:p w14:paraId="0A76D0AA" w14:textId="77777777" w:rsidR="00AD4452" w:rsidRDefault="00AD4452" w:rsidP="00AD4452">
      <w:pPr>
        <w:pStyle w:val="Poetry"/>
      </w:pPr>
      <w:r w:rsidRPr="0003580A">
        <w:t xml:space="preserve">God is nigh without a doubt, </w:t>
      </w:r>
    </w:p>
    <w:p w14:paraId="0B2FCA0D" w14:textId="77777777" w:rsidR="00AD4452" w:rsidRDefault="00AD4452" w:rsidP="00AD4452">
      <w:pPr>
        <w:pStyle w:val="Poetry"/>
      </w:pPr>
      <w:r w:rsidRPr="0003580A">
        <w:t xml:space="preserve">Nigh to all, within, without. </w:t>
      </w:r>
    </w:p>
    <w:p w14:paraId="4367025B" w14:textId="77777777" w:rsidR="00AD4452" w:rsidRDefault="00AD4452" w:rsidP="00AD4452">
      <w:pPr>
        <w:pStyle w:val="Poetry"/>
      </w:pPr>
    </w:p>
    <w:p w14:paraId="61D22849" w14:textId="77777777" w:rsidR="00AD4452" w:rsidRDefault="00AD4452" w:rsidP="00AD4452">
      <w:pPr>
        <w:pStyle w:val="Poetry"/>
      </w:pPr>
      <w:r w:rsidRPr="0003580A">
        <w:t xml:space="preserve">God is gracious, gracious still; </w:t>
      </w:r>
    </w:p>
    <w:p w14:paraId="56606072" w14:textId="77777777" w:rsidR="00AD4452" w:rsidRDefault="00AD4452" w:rsidP="00AD4452">
      <w:pPr>
        <w:pStyle w:val="Poetry"/>
      </w:pPr>
      <w:r w:rsidRPr="0003580A">
        <w:lastRenderedPageBreak/>
        <w:t>Every longing he</w:t>
      </w:r>
      <w:r>
        <w:t>’</w:t>
      </w:r>
      <w:r w:rsidRPr="0003580A">
        <w:t xml:space="preserve">ll fulfil. </w:t>
      </w:r>
    </w:p>
    <w:p w14:paraId="4A60CCC8" w14:textId="77777777" w:rsidR="00AD4452" w:rsidRDefault="00AD4452" w:rsidP="00AD4452">
      <w:pPr>
        <w:pStyle w:val="Poetry"/>
      </w:pPr>
    </w:p>
    <w:p w14:paraId="7E9CE68D" w14:textId="77777777" w:rsidR="00AD4452" w:rsidRDefault="00AD4452" w:rsidP="00AD4452">
      <w:pPr>
        <w:pStyle w:val="Poetry"/>
      </w:pPr>
      <w:r w:rsidRPr="0003580A">
        <w:t xml:space="preserve">God protects, protects his own; </w:t>
      </w:r>
    </w:p>
    <w:p w14:paraId="64459D84" w14:textId="77777777" w:rsidR="00AD4452" w:rsidRDefault="00AD4452" w:rsidP="00AD4452">
      <w:pPr>
        <w:pStyle w:val="Poetry"/>
      </w:pPr>
      <w:r w:rsidRPr="0003580A">
        <w:t xml:space="preserve">Strife and death he casteth down. </w:t>
      </w:r>
    </w:p>
    <w:p w14:paraId="5DB8B92D" w14:textId="77777777" w:rsidR="00AD4452" w:rsidRDefault="00AD4452" w:rsidP="00AD4452">
      <w:pPr>
        <w:pStyle w:val="Poetry"/>
      </w:pPr>
    </w:p>
    <w:p w14:paraId="12A4E697" w14:textId="77777777" w:rsidR="00AD4452" w:rsidRDefault="00AD4452" w:rsidP="00AD4452">
      <w:pPr>
        <w:pStyle w:val="Poetry"/>
      </w:pPr>
      <w:r w:rsidRPr="0003580A">
        <w:t xml:space="preserve">Kind is God, ah, kind indeed; </w:t>
      </w:r>
    </w:p>
    <w:p w14:paraId="5B2EF044" w14:textId="77777777" w:rsidR="00AD4452" w:rsidRPr="0003580A" w:rsidRDefault="00AD4452" w:rsidP="00AD4452">
      <w:pPr>
        <w:pStyle w:val="Poetry"/>
      </w:pPr>
      <w:r w:rsidRPr="0003580A">
        <w:t>Tuka he will guard and lead.</w:t>
      </w:r>
    </w:p>
    <w:p w14:paraId="32C4507F" w14:textId="77777777" w:rsidR="00AD4452" w:rsidRPr="0003580A" w:rsidRDefault="00AD4452" w:rsidP="00AD4452">
      <w:pPr>
        <w:pStyle w:val="Poetry"/>
      </w:pPr>
    </w:p>
    <w:p w14:paraId="3050F247" w14:textId="1B04EA71" w:rsidR="00AD4452" w:rsidRDefault="00AD4452" w:rsidP="00AD4452">
      <w:pPr>
        <w:pStyle w:val="Heading3"/>
      </w:pPr>
      <w:r>
        <w:t>“</w:t>
      </w:r>
      <w:r w:rsidRPr="0003580A">
        <w:t>One Thing I Do</w:t>
      </w:r>
      <w:r>
        <w:t>”</w:t>
      </w:r>
      <w:r w:rsidRPr="0003580A">
        <w:t xml:space="preserve"> </w:t>
      </w:r>
    </w:p>
    <w:p w14:paraId="2CA7C3BA" w14:textId="77777777" w:rsidR="00AD4452" w:rsidRDefault="00AD4452" w:rsidP="00AD4452">
      <w:pPr>
        <w:pStyle w:val="Poetry"/>
      </w:pPr>
      <w:r w:rsidRPr="0003580A">
        <w:t xml:space="preserve">I serve thee, not because </w:t>
      </w:r>
    </w:p>
    <w:p w14:paraId="3B0C864B" w14:textId="77777777" w:rsidR="00AD4452" w:rsidRDefault="00AD4452" w:rsidP="00AD4452">
      <w:pPr>
        <w:pStyle w:val="Poetry"/>
      </w:pPr>
      <w:r w:rsidRPr="0003580A">
        <w:t xml:space="preserve">Honour I crave; </w:t>
      </w:r>
    </w:p>
    <w:p w14:paraId="6A88CF46" w14:textId="77777777" w:rsidR="00AD4452" w:rsidRDefault="00AD4452" w:rsidP="00AD4452">
      <w:pPr>
        <w:pStyle w:val="Poetry"/>
      </w:pPr>
      <w:r w:rsidRPr="0003580A">
        <w:t xml:space="preserve">Nay, KeSav, for I am </w:t>
      </w:r>
    </w:p>
    <w:p w14:paraId="1D849D14" w14:textId="77777777" w:rsidR="00AD4452" w:rsidRDefault="00AD4452" w:rsidP="00AD4452">
      <w:pPr>
        <w:pStyle w:val="Poetry"/>
      </w:pPr>
      <w:r w:rsidRPr="0003580A">
        <w:t xml:space="preserve">Thy slave. </w:t>
      </w:r>
    </w:p>
    <w:p w14:paraId="038ACA48" w14:textId="77777777" w:rsidR="00AD4452" w:rsidRDefault="00AD4452" w:rsidP="00AD4452">
      <w:pPr>
        <w:pStyle w:val="Poetry"/>
      </w:pPr>
    </w:p>
    <w:p w14:paraId="7E7EE09A" w14:textId="77777777" w:rsidR="00AD4452" w:rsidRDefault="00AD4452" w:rsidP="00AD4452">
      <w:pPr>
        <w:pStyle w:val="Poetry"/>
      </w:pPr>
      <w:r w:rsidRPr="0003580A">
        <w:t>Therefore to serve thy feet,—</w:t>
      </w:r>
    </w:p>
    <w:p w14:paraId="647B79D7" w14:textId="77777777" w:rsidR="00AD4452" w:rsidRDefault="00AD4452" w:rsidP="00AD4452">
      <w:pPr>
        <w:pStyle w:val="Poetry"/>
      </w:pPr>
      <w:r w:rsidRPr="0003580A">
        <w:t xml:space="preserve">For this I cry; </w:t>
      </w:r>
    </w:p>
    <w:p w14:paraId="6FFE1DB8" w14:textId="77777777" w:rsidR="00AD4452" w:rsidRDefault="00AD4452" w:rsidP="00AD4452">
      <w:pPr>
        <w:pStyle w:val="Poetry"/>
      </w:pPr>
      <w:r w:rsidRPr="0003580A">
        <w:t xml:space="preserve">For naught, for naught but this </w:t>
      </w:r>
    </w:p>
    <w:p w14:paraId="02C71C46" w14:textId="77777777" w:rsidR="00AD4452" w:rsidRDefault="00AD4452" w:rsidP="00AD4452">
      <w:pPr>
        <w:pStyle w:val="Poetry"/>
      </w:pPr>
      <w:r w:rsidRPr="0003580A">
        <w:t xml:space="preserve">Crave I. </w:t>
      </w:r>
    </w:p>
    <w:p w14:paraId="2B9469CB" w14:textId="77777777" w:rsidR="00AD4452" w:rsidRDefault="00AD4452" w:rsidP="00AD4452">
      <w:pPr>
        <w:pStyle w:val="Poetry"/>
      </w:pPr>
    </w:p>
    <w:p w14:paraId="77AB6BB5" w14:textId="77777777" w:rsidR="00AD4452" w:rsidRPr="0003580A" w:rsidRDefault="00AD4452" w:rsidP="00AD4452">
      <w:pPr>
        <w:pStyle w:val="Poetry"/>
      </w:pPr>
      <w:r w:rsidRPr="0003580A">
        <w:t>To my Lord</w:t>
      </w:r>
      <w:r>
        <w:t>’</w:t>
      </w:r>
      <w:r w:rsidRPr="0003580A">
        <w:t xml:space="preserve">s service, see, </w:t>
      </w:r>
    </w:p>
    <w:p w14:paraId="0650033B" w14:textId="77777777" w:rsidR="00AD4452" w:rsidRDefault="00AD4452" w:rsidP="00AD4452">
      <w:pPr>
        <w:pStyle w:val="Poetry"/>
      </w:pPr>
      <w:r w:rsidRPr="0003580A">
        <w:t>One heart I</w:t>
      </w:r>
      <w:r>
        <w:t>’</w:t>
      </w:r>
      <w:r w:rsidRPr="0003580A">
        <w:t xml:space="preserve">ve brought, </w:t>
      </w:r>
    </w:p>
    <w:p w14:paraId="4698A74E" w14:textId="77777777" w:rsidR="00AD4452" w:rsidRDefault="00AD4452" w:rsidP="00AD4452">
      <w:pPr>
        <w:pStyle w:val="Poetry"/>
      </w:pPr>
      <w:r w:rsidRPr="0003580A">
        <w:t>Ever,—without, within,—</w:t>
      </w:r>
    </w:p>
    <w:p w14:paraId="69573001" w14:textId="77777777" w:rsidR="00AD4452" w:rsidRDefault="00AD4452" w:rsidP="00AD4452">
      <w:pPr>
        <w:pStyle w:val="Poetry"/>
      </w:pPr>
      <w:r w:rsidRPr="0003580A">
        <w:t xml:space="preserve">One thought. </w:t>
      </w:r>
    </w:p>
    <w:p w14:paraId="50D979F1" w14:textId="77777777" w:rsidR="00AD4452" w:rsidRDefault="00AD4452" w:rsidP="00AD4452">
      <w:pPr>
        <w:pStyle w:val="Poetry"/>
      </w:pPr>
    </w:p>
    <w:p w14:paraId="4227FBC0" w14:textId="77777777" w:rsidR="00AD4452" w:rsidRDefault="00AD4452" w:rsidP="00AD4452">
      <w:pPr>
        <w:pStyle w:val="Poetry"/>
      </w:pPr>
      <w:r w:rsidRPr="0003580A">
        <w:t xml:space="preserve">Thus mine appointed task </w:t>
      </w:r>
    </w:p>
    <w:p w14:paraId="12F1CF7E" w14:textId="77777777" w:rsidR="00AD4452" w:rsidRDefault="00AD4452" w:rsidP="00AD4452">
      <w:pPr>
        <w:pStyle w:val="Poetry"/>
      </w:pPr>
      <w:r w:rsidRPr="0003580A">
        <w:t xml:space="preserve">Do I somehow; </w:t>
      </w:r>
    </w:p>
    <w:p w14:paraId="61B1C6F9" w14:textId="77777777" w:rsidR="00AD4452" w:rsidRDefault="00AD4452" w:rsidP="00AD4452">
      <w:pPr>
        <w:pStyle w:val="Poetry"/>
      </w:pPr>
      <w:r w:rsidRPr="0003580A">
        <w:t xml:space="preserve">Whether </w:t>
      </w:r>
      <w:r>
        <w:t>‘</w:t>
      </w:r>
      <w:r w:rsidRPr="0003580A">
        <w:t xml:space="preserve">tis wrong or right </w:t>
      </w:r>
    </w:p>
    <w:p w14:paraId="7C2B331E" w14:textId="77777777" w:rsidR="00AD4452" w:rsidRDefault="00AD4452" w:rsidP="00AD4452">
      <w:pPr>
        <w:pStyle w:val="Poetry"/>
      </w:pPr>
      <w:r w:rsidRPr="0003580A">
        <w:t xml:space="preserve">Judge thou. </w:t>
      </w:r>
    </w:p>
    <w:p w14:paraId="2054FEFC" w14:textId="77777777" w:rsidR="00AD4452" w:rsidRDefault="00AD4452" w:rsidP="00AD4452">
      <w:pPr>
        <w:pStyle w:val="Poetry"/>
      </w:pPr>
    </w:p>
    <w:p w14:paraId="77C6D166" w14:textId="47C849A3" w:rsidR="00AD4452" w:rsidRDefault="00AD4452" w:rsidP="00AD4452">
      <w:pPr>
        <w:pStyle w:val="Heading3"/>
      </w:pPr>
      <w:r w:rsidRPr="0003580A">
        <w:t xml:space="preserve">He Knows Our Needs </w:t>
      </w:r>
    </w:p>
    <w:p w14:paraId="6AB6E6FE" w14:textId="77777777" w:rsidR="00AD4452" w:rsidRDefault="00AD4452" w:rsidP="00AD4452">
      <w:pPr>
        <w:pStyle w:val="Poetry"/>
      </w:pPr>
      <w:r w:rsidRPr="0003580A">
        <w:t xml:space="preserve">Unwearied he bears up the universe; </w:t>
      </w:r>
    </w:p>
    <w:p w14:paraId="05C8939D" w14:textId="77777777" w:rsidR="00AD4452" w:rsidRDefault="00AD4452" w:rsidP="00AD4452">
      <w:pPr>
        <w:pStyle w:val="Poetry"/>
      </w:pPr>
      <w:r w:rsidRPr="0003580A">
        <w:t xml:space="preserve">How light a burden I! </w:t>
      </w:r>
    </w:p>
    <w:p w14:paraId="7AD3B2BE" w14:textId="77777777" w:rsidR="00AD4452" w:rsidRDefault="00AD4452" w:rsidP="00AD4452">
      <w:pPr>
        <w:pStyle w:val="Poetry"/>
      </w:pPr>
      <w:r w:rsidRPr="0003580A">
        <w:t xml:space="preserve">Does not his care the frog within the stone </w:t>
      </w:r>
    </w:p>
    <w:p w14:paraId="267D1285" w14:textId="77777777" w:rsidR="00AD4452" w:rsidRDefault="00AD4452" w:rsidP="00AD4452">
      <w:pPr>
        <w:pStyle w:val="Poetry"/>
      </w:pPr>
      <w:r w:rsidRPr="0003580A">
        <w:t xml:space="preserve">With food supply? </w:t>
      </w:r>
    </w:p>
    <w:p w14:paraId="273C3695" w14:textId="77777777" w:rsidR="00AD4452" w:rsidRDefault="00AD4452" w:rsidP="00AD4452">
      <w:pPr>
        <w:pStyle w:val="Poetry"/>
      </w:pPr>
    </w:p>
    <w:p w14:paraId="4C06C9CB" w14:textId="77777777" w:rsidR="00AD4452" w:rsidRDefault="00AD4452" w:rsidP="00AD4452">
      <w:pPr>
        <w:pStyle w:val="Poetry"/>
      </w:pPr>
      <w:r w:rsidRPr="0003580A">
        <w:t xml:space="preserve">The bird, the creeping thing, lays up no store; </w:t>
      </w:r>
    </w:p>
    <w:p w14:paraId="3B785E84" w14:textId="77777777" w:rsidR="00AD4452" w:rsidRDefault="00AD4452" w:rsidP="00AD4452">
      <w:pPr>
        <w:pStyle w:val="Poetry"/>
      </w:pPr>
      <w:r w:rsidRPr="0003580A">
        <w:t xml:space="preserve">This great One knows their need. </w:t>
      </w:r>
    </w:p>
    <w:p w14:paraId="13CECBC4" w14:textId="77777777" w:rsidR="00AD4452" w:rsidRDefault="00AD4452" w:rsidP="00AD4452">
      <w:pPr>
        <w:pStyle w:val="Poetry"/>
      </w:pPr>
      <w:r w:rsidRPr="0003580A">
        <w:t xml:space="preserve">And if I, Tuka, cast on him my load, </w:t>
      </w:r>
    </w:p>
    <w:p w14:paraId="7F6BE18F" w14:textId="77777777" w:rsidR="00AD4452" w:rsidRPr="0003580A" w:rsidRDefault="00AD4452" w:rsidP="00AD4452">
      <w:pPr>
        <w:pStyle w:val="Poetry"/>
      </w:pPr>
      <w:r w:rsidRPr="0003580A">
        <w:t>Will not his mercy heed?</w:t>
      </w:r>
    </w:p>
    <w:p w14:paraId="68B93677" w14:textId="77777777" w:rsidR="00AD4452" w:rsidRDefault="00AD4452" w:rsidP="00AD4452">
      <w:pPr>
        <w:pStyle w:val="Poetry"/>
      </w:pPr>
    </w:p>
    <w:p w14:paraId="246B5577" w14:textId="790A95A8" w:rsidR="00AD4452" w:rsidRDefault="00AD4452" w:rsidP="00AD4452">
      <w:pPr>
        <w:pStyle w:val="Heading3"/>
      </w:pPr>
      <w:r>
        <w:t>“</w:t>
      </w:r>
      <w:r w:rsidRPr="0003580A">
        <w:t>In Him Abide</w:t>
      </w:r>
      <w:r>
        <w:t>”</w:t>
      </w:r>
      <w:r w:rsidRPr="0003580A">
        <w:t xml:space="preserve"> </w:t>
      </w:r>
    </w:p>
    <w:p w14:paraId="3F36ADC3" w14:textId="77777777" w:rsidR="00AD4452" w:rsidRDefault="00AD4452" w:rsidP="00AD4452">
      <w:pPr>
        <w:pStyle w:val="Poetry"/>
      </w:pPr>
      <w:r w:rsidRPr="0003580A">
        <w:t xml:space="preserve">The mother knows her child, his secret heart, </w:t>
      </w:r>
    </w:p>
    <w:p w14:paraId="2FB4E3AA" w14:textId="77777777" w:rsidR="00AD4452" w:rsidRDefault="00AD4452" w:rsidP="00AD4452">
      <w:pPr>
        <w:pStyle w:val="Poetry"/>
      </w:pPr>
      <w:r w:rsidRPr="0003580A">
        <w:t xml:space="preserve">His joy or woe. </w:t>
      </w:r>
    </w:p>
    <w:p w14:paraId="498EB1B8" w14:textId="77777777" w:rsidR="00AD4452" w:rsidRDefault="00AD4452" w:rsidP="00AD4452">
      <w:pPr>
        <w:pStyle w:val="Poetry"/>
      </w:pPr>
      <w:r w:rsidRPr="0003580A">
        <w:t>Who holds the blind man</w:t>
      </w:r>
      <w:r>
        <w:t>’</w:t>
      </w:r>
      <w:r w:rsidRPr="0003580A">
        <w:t xml:space="preserve">s hand alone can tell </w:t>
      </w:r>
    </w:p>
    <w:p w14:paraId="0244CC32" w14:textId="77777777" w:rsidR="00AD4452" w:rsidRDefault="00AD4452" w:rsidP="00AD4452">
      <w:pPr>
        <w:pStyle w:val="Poetry"/>
      </w:pPr>
      <w:r w:rsidRPr="0003580A">
        <w:t xml:space="preserve">Where he desires to go. </w:t>
      </w:r>
    </w:p>
    <w:p w14:paraId="245A404E" w14:textId="77777777" w:rsidR="00AD4452" w:rsidRDefault="00AD4452" w:rsidP="00AD4452">
      <w:pPr>
        <w:pStyle w:val="Poetry"/>
      </w:pPr>
      <w:r w:rsidRPr="0003580A">
        <w:t>The timid suppliant at his champion</w:t>
      </w:r>
      <w:r>
        <w:t>’</w:t>
      </w:r>
      <w:r w:rsidRPr="0003580A">
        <w:t xml:space="preserve">s back </w:t>
      </w:r>
    </w:p>
    <w:p w14:paraId="3561B546" w14:textId="77777777" w:rsidR="00AD4452" w:rsidRDefault="00AD4452" w:rsidP="00AD4452">
      <w:pPr>
        <w:pStyle w:val="Poetry"/>
      </w:pPr>
      <w:r w:rsidRPr="0003580A">
        <w:t xml:space="preserve">Can safely hide. </w:t>
      </w:r>
    </w:p>
    <w:p w14:paraId="00740D1C" w14:textId="77777777" w:rsidR="00AD4452" w:rsidRDefault="00AD4452" w:rsidP="00AD4452">
      <w:pPr>
        <w:pStyle w:val="Poetry"/>
      </w:pPr>
      <w:r w:rsidRPr="0003580A">
        <w:t xml:space="preserve">Who only clings, see, the strong swimmer bears </w:t>
      </w:r>
    </w:p>
    <w:p w14:paraId="7F279401" w14:textId="77777777" w:rsidR="00AD4452" w:rsidRDefault="00AD4452" w:rsidP="00AD4452">
      <w:pPr>
        <w:pStyle w:val="Poetry"/>
      </w:pPr>
      <w:r w:rsidRPr="0003580A">
        <w:t>To the stream</w:t>
      </w:r>
      <w:r>
        <w:t>’</w:t>
      </w:r>
      <w:r w:rsidRPr="0003580A">
        <w:t xml:space="preserve">s further side. </w:t>
      </w:r>
    </w:p>
    <w:p w14:paraId="2C65EA58" w14:textId="77777777" w:rsidR="00AD4452" w:rsidRDefault="00AD4452" w:rsidP="00AD4452">
      <w:pPr>
        <w:pStyle w:val="Poetry"/>
      </w:pPr>
      <w:r w:rsidRPr="0003580A">
        <w:t xml:space="preserve">Vitthal, says Tuka, knows our every need; </w:t>
      </w:r>
    </w:p>
    <w:p w14:paraId="5CDBFA46" w14:textId="77777777" w:rsidR="00AD4452" w:rsidRDefault="00AD4452" w:rsidP="00AD4452">
      <w:pPr>
        <w:pStyle w:val="Poetry"/>
      </w:pPr>
      <w:r w:rsidRPr="0003580A">
        <w:t xml:space="preserve">Only in him abide. </w:t>
      </w:r>
    </w:p>
    <w:p w14:paraId="7E1D3421" w14:textId="77777777" w:rsidR="00AD4452" w:rsidRDefault="00AD4452" w:rsidP="00AD4452">
      <w:pPr>
        <w:pStyle w:val="Poetry"/>
      </w:pPr>
    </w:p>
    <w:p w14:paraId="4165DAFC" w14:textId="286214FE" w:rsidR="00AD4452" w:rsidRDefault="00AD4452" w:rsidP="00AD4452">
      <w:pPr>
        <w:pStyle w:val="Heading3"/>
      </w:pPr>
      <w:r w:rsidRPr="0003580A">
        <w:t xml:space="preserve">The Boldness Of Faith </w:t>
      </w:r>
    </w:p>
    <w:p w14:paraId="33183F39" w14:textId="77777777" w:rsidR="00AD4452" w:rsidRDefault="00AD4452" w:rsidP="00AD4452">
      <w:pPr>
        <w:pStyle w:val="Poetry"/>
      </w:pPr>
      <w:r w:rsidRPr="0003580A">
        <w:t xml:space="preserve">Launch upon the sea of life; </w:t>
      </w:r>
    </w:p>
    <w:p w14:paraId="443E2993" w14:textId="77777777" w:rsidR="00AD4452" w:rsidRDefault="00AD4452" w:rsidP="00AD4452">
      <w:pPr>
        <w:pStyle w:val="Poetry"/>
      </w:pPr>
      <w:r w:rsidRPr="0003580A">
        <w:t xml:space="preserve">Fear not aught that thou mayst meet. </w:t>
      </w:r>
    </w:p>
    <w:p w14:paraId="1FCDCB44" w14:textId="77777777" w:rsidR="00AD4452" w:rsidRDefault="00AD4452" w:rsidP="00AD4452">
      <w:pPr>
        <w:pStyle w:val="Poetry"/>
      </w:pPr>
      <w:r w:rsidRPr="0003580A">
        <w:t xml:space="preserve">Stout the ship of Pandurang; </w:t>
      </w:r>
    </w:p>
    <w:p w14:paraId="34FBA188" w14:textId="77777777" w:rsidR="00AD4452" w:rsidRDefault="00AD4452" w:rsidP="00AD4452">
      <w:pPr>
        <w:pStyle w:val="Poetry"/>
      </w:pPr>
      <w:r w:rsidRPr="0003580A">
        <w:t xml:space="preserve">Not a wave shall wet thy feet. </w:t>
      </w:r>
    </w:p>
    <w:p w14:paraId="3470B03B" w14:textId="77777777" w:rsidR="00AD4452" w:rsidRDefault="00AD4452" w:rsidP="00AD4452">
      <w:pPr>
        <w:pStyle w:val="Poetry"/>
      </w:pPr>
      <w:r w:rsidRPr="0003580A">
        <w:t xml:space="preserve">Many saints await thee there, </w:t>
      </w:r>
    </w:p>
    <w:p w14:paraId="62258865" w14:textId="77777777" w:rsidR="00AD4452" w:rsidRPr="0003580A" w:rsidRDefault="00AD4452" w:rsidP="00AD4452">
      <w:pPr>
        <w:pStyle w:val="Poetry"/>
      </w:pPr>
      <w:r w:rsidRPr="0003580A">
        <w:t xml:space="preserve">Standing on the further shore: </w:t>
      </w:r>
    </w:p>
    <w:p w14:paraId="54EE7709" w14:textId="77777777" w:rsidR="00AD4452" w:rsidRDefault="00AD4452" w:rsidP="00AD4452">
      <w:pPr>
        <w:pStyle w:val="Poetry"/>
      </w:pPr>
      <w:r w:rsidRPr="0003580A">
        <w:t xml:space="preserve">Haste, says Tuka, haste away, </w:t>
      </w:r>
    </w:p>
    <w:p w14:paraId="5B598722" w14:textId="77777777" w:rsidR="00AD4452" w:rsidRDefault="00AD4452" w:rsidP="00AD4452">
      <w:pPr>
        <w:pStyle w:val="Poetry"/>
      </w:pPr>
      <w:r w:rsidRPr="0003580A">
        <w:t>Follow those who</w:t>
      </w:r>
      <w:r>
        <w:t>’</w:t>
      </w:r>
      <w:r w:rsidRPr="0003580A">
        <w:t xml:space="preserve">ve gone before. </w:t>
      </w:r>
    </w:p>
    <w:p w14:paraId="14A20EA7" w14:textId="77777777" w:rsidR="00AD4452" w:rsidRDefault="00AD4452" w:rsidP="00AD4452">
      <w:pPr>
        <w:pStyle w:val="Poetry"/>
      </w:pPr>
    </w:p>
    <w:p w14:paraId="2818D457" w14:textId="11BC269F" w:rsidR="00AD4452" w:rsidRDefault="00AD4452" w:rsidP="00AD4452">
      <w:pPr>
        <w:pStyle w:val="Heading3"/>
      </w:pPr>
      <w:r w:rsidRPr="0003580A">
        <w:t xml:space="preserve">Beata Culpa </w:t>
      </w:r>
    </w:p>
    <w:p w14:paraId="46FD74CD" w14:textId="77777777" w:rsidR="00AD4452" w:rsidRDefault="00AD4452" w:rsidP="00AD4452">
      <w:pPr>
        <w:pStyle w:val="Poetry"/>
      </w:pPr>
      <w:r w:rsidRPr="0003580A">
        <w:t>How couldst thou e</w:t>
      </w:r>
      <w:r>
        <w:t>’</w:t>
      </w:r>
      <w:r w:rsidRPr="0003580A">
        <w:t xml:space="preserve">er have cleansed me, </w:t>
      </w:r>
    </w:p>
    <w:p w14:paraId="0476BFAF" w14:textId="77777777" w:rsidR="00AD4452" w:rsidRDefault="00AD4452" w:rsidP="00AD4452">
      <w:pPr>
        <w:pStyle w:val="Poetry"/>
      </w:pPr>
      <w:r w:rsidRPr="0003580A">
        <w:t xml:space="preserve">But for my sinful plight? </w:t>
      </w:r>
    </w:p>
    <w:p w14:paraId="5AA43C91" w14:textId="77777777" w:rsidR="00AD4452" w:rsidRDefault="00AD4452" w:rsidP="00AD4452">
      <w:pPr>
        <w:pStyle w:val="Poetry"/>
      </w:pPr>
      <w:r w:rsidRPr="0003580A">
        <w:t xml:space="preserve">So first come I, and then thy grace, </w:t>
      </w:r>
    </w:p>
    <w:p w14:paraId="69B47604" w14:textId="77777777" w:rsidR="00AD4452" w:rsidRDefault="00AD4452" w:rsidP="00AD4452">
      <w:pPr>
        <w:pStyle w:val="Poetry"/>
      </w:pPr>
      <w:r w:rsidRPr="0003580A">
        <w:t xml:space="preserve">O mercy infinite. </w:t>
      </w:r>
    </w:p>
    <w:p w14:paraId="4B207482" w14:textId="77777777" w:rsidR="00AD4452" w:rsidRPr="0003580A" w:rsidRDefault="00AD4452" w:rsidP="00AD4452">
      <w:pPr>
        <w:pStyle w:val="Poetry"/>
      </w:pPr>
    </w:p>
    <w:p w14:paraId="37227F23" w14:textId="77777777" w:rsidR="00AD4452" w:rsidRDefault="00AD4452" w:rsidP="00AD4452">
      <w:pPr>
        <w:pStyle w:val="Poetry"/>
      </w:pPr>
      <w:r>
        <w:lastRenderedPageBreak/>
        <w:t>The magic stone</w:t>
      </w:r>
      <w:r w:rsidRPr="0003580A">
        <w:t xml:space="preserve"> was nothing worth, </w:t>
      </w:r>
    </w:p>
    <w:p w14:paraId="4174285F" w14:textId="77777777" w:rsidR="00AD4452" w:rsidRDefault="00AD4452" w:rsidP="00AD4452">
      <w:pPr>
        <w:pStyle w:val="Poetry"/>
      </w:pPr>
      <w:r w:rsidRPr="0003580A">
        <w:t xml:space="preserve">Till iron brought it fame. </w:t>
      </w:r>
    </w:p>
    <w:p w14:paraId="203DA95E" w14:textId="77777777" w:rsidR="00AD4452" w:rsidRDefault="00AD4452" w:rsidP="00AD4452">
      <w:pPr>
        <w:pStyle w:val="Poetry"/>
      </w:pPr>
      <w:r w:rsidRPr="0003580A">
        <w:t xml:space="preserve">Did no one by the Wish Tree wish, </w:t>
      </w:r>
    </w:p>
    <w:p w14:paraId="7897415A" w14:textId="77777777" w:rsidR="00AD4452" w:rsidRPr="0003580A" w:rsidRDefault="00AD4452" w:rsidP="00AD4452">
      <w:pPr>
        <w:pStyle w:val="Poetry"/>
      </w:pPr>
      <w:r w:rsidRPr="0003580A">
        <w:t>Whence would it get its name?</w:t>
      </w:r>
    </w:p>
    <w:p w14:paraId="5DB32177" w14:textId="77777777" w:rsidR="00AD4452" w:rsidRPr="0003580A" w:rsidRDefault="00AD4452" w:rsidP="00AD4452">
      <w:pPr>
        <w:pStyle w:val="Poetry"/>
      </w:pPr>
    </w:p>
    <w:p w14:paraId="3C17B12A" w14:textId="07879AE8" w:rsidR="00AD4452" w:rsidRDefault="00AD4452" w:rsidP="00AD4452">
      <w:pPr>
        <w:pStyle w:val="Heading3"/>
      </w:pPr>
      <w:r w:rsidRPr="0003580A">
        <w:t xml:space="preserve">The Snare </w:t>
      </w:r>
      <w:r>
        <w:t>o</w:t>
      </w:r>
      <w:r w:rsidRPr="0003580A">
        <w:t xml:space="preserve">f Pride </w:t>
      </w:r>
    </w:p>
    <w:p w14:paraId="04961193" w14:textId="77777777" w:rsidR="00AD4452" w:rsidRDefault="00AD4452" w:rsidP="00AD4452">
      <w:pPr>
        <w:pStyle w:val="Poetry"/>
      </w:pPr>
      <w:r w:rsidRPr="0003580A">
        <w:t xml:space="preserve">None skilled as I in craft of subtle speech; </w:t>
      </w:r>
    </w:p>
    <w:p w14:paraId="0C2CF5D1" w14:textId="77777777" w:rsidR="00AD4452" w:rsidRDefault="00AD4452" w:rsidP="00AD4452">
      <w:pPr>
        <w:pStyle w:val="Poetry"/>
      </w:pPr>
      <w:r w:rsidRPr="0003580A">
        <w:t xml:space="preserve">But, ah, the root of things I cannot reach. </w:t>
      </w:r>
    </w:p>
    <w:p w14:paraId="33DF1C5B" w14:textId="77777777" w:rsidR="00AD4452" w:rsidRDefault="00AD4452" w:rsidP="00AD4452">
      <w:pPr>
        <w:pStyle w:val="Poetry"/>
      </w:pPr>
    </w:p>
    <w:p w14:paraId="114FA933" w14:textId="77777777" w:rsidR="00AD4452" w:rsidRDefault="00AD4452" w:rsidP="00AD4452">
      <w:pPr>
        <w:pStyle w:val="Poetry"/>
      </w:pPr>
      <w:r w:rsidRPr="0003580A">
        <w:t xml:space="preserve">Therefore, O Lord of Pandharl, my heart </w:t>
      </w:r>
    </w:p>
    <w:p w14:paraId="381AD0B6" w14:textId="77777777" w:rsidR="00AD4452" w:rsidRDefault="00AD4452" w:rsidP="00AD4452">
      <w:pPr>
        <w:pStyle w:val="Poetry"/>
      </w:pPr>
      <w:r w:rsidRPr="0003580A">
        <w:t xml:space="preserve">Is sore distressed. Who knows my inward part? </w:t>
      </w:r>
    </w:p>
    <w:p w14:paraId="77C59F05" w14:textId="77777777" w:rsidR="00AD4452" w:rsidRDefault="00AD4452" w:rsidP="00AD4452">
      <w:pPr>
        <w:pStyle w:val="Poetry"/>
      </w:pPr>
    </w:p>
    <w:p w14:paraId="737278E7" w14:textId="77777777" w:rsidR="00AD4452" w:rsidRDefault="00AD4452" w:rsidP="00AD4452">
      <w:pPr>
        <w:pStyle w:val="Poetry"/>
      </w:pPr>
      <w:r w:rsidRPr="0003580A">
        <w:t xml:space="preserve">I proud became from honour that men paid </w:t>
      </w:r>
    </w:p>
    <w:p w14:paraId="099519F3" w14:textId="77777777" w:rsidR="00AD4452" w:rsidRDefault="00AD4452" w:rsidP="00AD4452">
      <w:pPr>
        <w:pStyle w:val="Poetry"/>
      </w:pPr>
      <w:r w:rsidRPr="0003580A">
        <w:t xml:space="preserve">To me, and thus my upward growth was stayed. </w:t>
      </w:r>
    </w:p>
    <w:p w14:paraId="381145A3" w14:textId="77777777" w:rsidR="00AD4452" w:rsidRDefault="00AD4452" w:rsidP="00AD4452">
      <w:pPr>
        <w:pStyle w:val="Poetry"/>
      </w:pPr>
    </w:p>
    <w:p w14:paraId="09A94733" w14:textId="77777777" w:rsidR="00AD4452" w:rsidRDefault="00AD4452" w:rsidP="00AD4452">
      <w:pPr>
        <w:pStyle w:val="Poetry"/>
      </w:pPr>
      <w:r w:rsidRPr="0003580A">
        <w:t xml:space="preserve">Alas! The way of truth I cannot see, </w:t>
      </w:r>
    </w:p>
    <w:p w14:paraId="3E1D1FDB" w14:textId="77777777" w:rsidR="00AD4452" w:rsidRDefault="00AD4452" w:rsidP="00AD4452">
      <w:pPr>
        <w:pStyle w:val="Poetry"/>
      </w:pPr>
      <w:r w:rsidRPr="0003580A">
        <w:t xml:space="preserve">Held fast by Self in dark captivity. </w:t>
      </w:r>
    </w:p>
    <w:p w14:paraId="7E5BF477" w14:textId="77777777" w:rsidR="00AD4452" w:rsidRDefault="00AD4452" w:rsidP="00AD4452">
      <w:pPr>
        <w:pStyle w:val="Poetry"/>
      </w:pPr>
    </w:p>
    <w:p w14:paraId="28BE6641" w14:textId="70DD846F" w:rsidR="00AD4452" w:rsidRDefault="00AD4452" w:rsidP="00AD4452">
      <w:pPr>
        <w:pStyle w:val="Heading3"/>
      </w:pPr>
      <w:r w:rsidRPr="0003580A">
        <w:t xml:space="preserve">I Am Poor And Needy </w:t>
      </w:r>
    </w:p>
    <w:p w14:paraId="7172D3E2" w14:textId="77777777" w:rsidR="00AD4452" w:rsidRDefault="00AD4452" w:rsidP="00AD4452">
      <w:pPr>
        <w:pStyle w:val="Poetry"/>
      </w:pPr>
      <w:r w:rsidRPr="0003580A">
        <w:t>No deeds I</w:t>
      </w:r>
      <w:r>
        <w:t>’</w:t>
      </w:r>
      <w:r w:rsidRPr="0003580A">
        <w:t>ve done nor thoughts I</w:t>
      </w:r>
      <w:r>
        <w:t>’</w:t>
      </w:r>
      <w:r w:rsidRPr="0003580A">
        <w:t xml:space="preserve">ve thought; </w:t>
      </w:r>
    </w:p>
    <w:p w14:paraId="5D3788C0" w14:textId="77777777" w:rsidR="00AD4452" w:rsidRDefault="00AD4452" w:rsidP="00AD4452">
      <w:pPr>
        <w:pStyle w:val="Poetry"/>
      </w:pPr>
      <w:r w:rsidRPr="0003580A">
        <w:t xml:space="preserve">Save as thy servant, I am nought. </w:t>
      </w:r>
    </w:p>
    <w:p w14:paraId="36860D22" w14:textId="77777777" w:rsidR="00AD4452" w:rsidRDefault="00AD4452" w:rsidP="00AD4452">
      <w:pPr>
        <w:pStyle w:val="Poetry"/>
      </w:pPr>
    </w:p>
    <w:p w14:paraId="4FB2B3F5" w14:textId="77777777" w:rsidR="00AD4452" w:rsidRDefault="00AD4452" w:rsidP="00AD4452">
      <w:pPr>
        <w:pStyle w:val="Poetry"/>
      </w:pPr>
      <w:r w:rsidRPr="0003580A">
        <w:t xml:space="preserve">Guard me, O God, and O, control </w:t>
      </w:r>
    </w:p>
    <w:p w14:paraId="15AE9958" w14:textId="77777777" w:rsidR="00AD4452" w:rsidRDefault="00AD4452" w:rsidP="00AD4452">
      <w:pPr>
        <w:pStyle w:val="Poetry"/>
      </w:pPr>
      <w:r w:rsidRPr="0003580A">
        <w:t xml:space="preserve">The tumult of my restless soul. </w:t>
      </w:r>
    </w:p>
    <w:p w14:paraId="663D888D" w14:textId="77777777" w:rsidR="00AD4452" w:rsidRDefault="00AD4452" w:rsidP="00AD4452">
      <w:pPr>
        <w:pStyle w:val="Poetry"/>
      </w:pPr>
    </w:p>
    <w:p w14:paraId="61AC8347" w14:textId="77777777" w:rsidR="00AD4452" w:rsidRDefault="00AD4452" w:rsidP="00AD4452">
      <w:pPr>
        <w:pStyle w:val="Poetry"/>
      </w:pPr>
      <w:r w:rsidRPr="0003580A">
        <w:t xml:space="preserve">Ah, do not, do not cast on me </w:t>
      </w:r>
    </w:p>
    <w:p w14:paraId="323536E0" w14:textId="77777777" w:rsidR="00AD4452" w:rsidRDefault="00AD4452" w:rsidP="00AD4452">
      <w:pPr>
        <w:pStyle w:val="Poetry"/>
      </w:pPr>
      <w:r w:rsidRPr="0003580A">
        <w:t xml:space="preserve">The guilt of mine iniquity. </w:t>
      </w:r>
    </w:p>
    <w:p w14:paraId="3E87016C" w14:textId="77777777" w:rsidR="00AD4452" w:rsidRDefault="00AD4452" w:rsidP="00AD4452">
      <w:pPr>
        <w:pStyle w:val="Poetry"/>
      </w:pPr>
    </w:p>
    <w:p w14:paraId="5C4E621A" w14:textId="77777777" w:rsidR="00AD4452" w:rsidRDefault="00AD4452" w:rsidP="00AD4452">
      <w:pPr>
        <w:pStyle w:val="Poetry"/>
      </w:pPr>
      <w:r w:rsidRPr="0003580A">
        <w:t xml:space="preserve">My countless sins, I, Tuka, say, </w:t>
      </w:r>
    </w:p>
    <w:p w14:paraId="46165F6E" w14:textId="77777777" w:rsidR="00AD4452" w:rsidRDefault="00AD4452" w:rsidP="00AD4452">
      <w:pPr>
        <w:pStyle w:val="Poetry"/>
      </w:pPr>
      <w:r w:rsidRPr="0003580A">
        <w:t xml:space="preserve">Upon thy loving heart I lay. </w:t>
      </w:r>
    </w:p>
    <w:p w14:paraId="6357CC96" w14:textId="77777777" w:rsidR="00AD4452" w:rsidRDefault="00AD4452" w:rsidP="00AD4452">
      <w:pPr>
        <w:pStyle w:val="Poetry"/>
      </w:pPr>
    </w:p>
    <w:p w14:paraId="3A50773A" w14:textId="40B005EA" w:rsidR="00AD4452" w:rsidRDefault="00AD4452" w:rsidP="00AD4452">
      <w:pPr>
        <w:pStyle w:val="Heading3"/>
      </w:pPr>
      <w:r w:rsidRPr="0003580A">
        <w:t xml:space="preserve">A Blind Leader </w:t>
      </w:r>
      <w:r>
        <w:t>o</w:t>
      </w:r>
      <w:r w:rsidRPr="0003580A">
        <w:t xml:space="preserve">f </w:t>
      </w:r>
      <w:r>
        <w:t>t</w:t>
      </w:r>
      <w:r w:rsidRPr="0003580A">
        <w:t xml:space="preserve">he Blind </w:t>
      </w:r>
    </w:p>
    <w:p w14:paraId="1BA48E8E" w14:textId="77777777" w:rsidR="00AD4452" w:rsidRDefault="00AD4452" w:rsidP="00AD4452">
      <w:pPr>
        <w:pStyle w:val="Poetry"/>
      </w:pPr>
      <w:r w:rsidRPr="0003580A">
        <w:t xml:space="preserve">I have grown very wise </w:t>
      </w:r>
    </w:p>
    <w:p w14:paraId="12FDA7EB" w14:textId="77777777" w:rsidR="00AD4452" w:rsidRPr="0003580A" w:rsidRDefault="00AD4452" w:rsidP="00AD4452">
      <w:pPr>
        <w:pStyle w:val="Poetry"/>
      </w:pPr>
      <w:r w:rsidRPr="0003580A">
        <w:t xml:space="preserve">In mine own foolish eyes, </w:t>
      </w:r>
    </w:p>
    <w:p w14:paraId="281F9D0B" w14:textId="77777777" w:rsidR="00AD4452" w:rsidRDefault="00AD4452" w:rsidP="00AD4452">
      <w:pPr>
        <w:pStyle w:val="Poetry"/>
      </w:pPr>
      <w:r w:rsidRPr="0003580A">
        <w:lastRenderedPageBreak/>
        <w:t xml:space="preserve">But faith has fled. </w:t>
      </w:r>
    </w:p>
    <w:p w14:paraId="5FD86B16" w14:textId="77777777" w:rsidR="00AD4452" w:rsidRDefault="00AD4452" w:rsidP="00AD4452">
      <w:pPr>
        <w:pStyle w:val="Poetry"/>
      </w:pPr>
      <w:r w:rsidRPr="0003580A">
        <w:t xml:space="preserve">My life is vain indeed; </w:t>
      </w:r>
    </w:p>
    <w:p w14:paraId="0C911EC3" w14:textId="77777777" w:rsidR="00AD4452" w:rsidRDefault="00AD4452" w:rsidP="00AD4452">
      <w:pPr>
        <w:pStyle w:val="Poetry"/>
      </w:pPr>
      <w:r w:rsidRPr="0003580A">
        <w:t xml:space="preserve">But worse that rage and greed </w:t>
      </w:r>
    </w:p>
    <w:p w14:paraId="3655C44E" w14:textId="77777777" w:rsidR="00AD4452" w:rsidRPr="0003580A" w:rsidRDefault="00AD4452" w:rsidP="00AD4452">
      <w:pPr>
        <w:pStyle w:val="Poetry"/>
      </w:pPr>
      <w:r w:rsidRPr="0003580A">
        <w:t>Dwell in faith</w:t>
      </w:r>
      <w:r>
        <w:t>’</w:t>
      </w:r>
      <w:r w:rsidRPr="0003580A">
        <w:t>s stead.</w:t>
      </w:r>
    </w:p>
    <w:p w14:paraId="1358B749" w14:textId="77777777" w:rsidR="00AD4452" w:rsidRDefault="00AD4452" w:rsidP="00AD4452">
      <w:pPr>
        <w:pStyle w:val="Poetry"/>
      </w:pPr>
      <w:r w:rsidRPr="0003580A">
        <w:t>The world</w:t>
      </w:r>
      <w:r>
        <w:t>’</w:t>
      </w:r>
      <w:r w:rsidRPr="0003580A">
        <w:t xml:space="preserve">s possessed by sin </w:t>
      </w:r>
    </w:p>
    <w:p w14:paraId="4D7C21EB" w14:textId="77777777" w:rsidR="00AD4452" w:rsidRDefault="00AD4452" w:rsidP="00AD4452">
      <w:pPr>
        <w:pStyle w:val="Poetry"/>
      </w:pPr>
      <w:r w:rsidRPr="0003580A">
        <w:t xml:space="preserve">And envy reigns within </w:t>
      </w:r>
    </w:p>
    <w:p w14:paraId="2E2E0944" w14:textId="77777777" w:rsidR="00AD4452" w:rsidRDefault="00AD4452" w:rsidP="00AD4452">
      <w:pPr>
        <w:pStyle w:val="Poetry"/>
      </w:pPr>
      <w:r w:rsidRPr="0003580A">
        <w:t xml:space="preserve">The human breast; </w:t>
      </w:r>
    </w:p>
    <w:p w14:paraId="372647D3" w14:textId="77777777" w:rsidR="00AD4452" w:rsidRDefault="00AD4452" w:rsidP="00AD4452">
      <w:pPr>
        <w:pStyle w:val="Poetry"/>
      </w:pPr>
      <w:r w:rsidRPr="0003580A">
        <w:t xml:space="preserve">And I shall teach mankind, </w:t>
      </w:r>
    </w:p>
    <w:p w14:paraId="529E467D" w14:textId="77777777" w:rsidR="00AD4452" w:rsidRDefault="00AD4452" w:rsidP="00AD4452">
      <w:pPr>
        <w:pStyle w:val="Poetry"/>
      </w:pPr>
      <w:r w:rsidRPr="0003580A">
        <w:t>Though I</w:t>
      </w:r>
      <w:r>
        <w:t>’</w:t>
      </w:r>
      <w:r w:rsidRPr="0003580A">
        <w:t xml:space="preserve">m myself as blind </w:t>
      </w:r>
    </w:p>
    <w:p w14:paraId="1D030546" w14:textId="77777777" w:rsidR="00AD4452" w:rsidRDefault="00AD4452" w:rsidP="00AD4452">
      <w:pPr>
        <w:pStyle w:val="Poetry"/>
      </w:pPr>
      <w:r w:rsidRPr="0003580A">
        <w:t xml:space="preserve">As all the rest. </w:t>
      </w:r>
    </w:p>
    <w:p w14:paraId="17EE1C6F" w14:textId="77777777" w:rsidR="00AD4452" w:rsidRDefault="00AD4452" w:rsidP="00AD4452">
      <w:pPr>
        <w:pStyle w:val="Poetry"/>
      </w:pPr>
    </w:p>
    <w:p w14:paraId="24C5852C" w14:textId="303BFE20" w:rsidR="00AD4452" w:rsidRDefault="00AD4452" w:rsidP="00AD4452">
      <w:pPr>
        <w:pStyle w:val="Heading3"/>
      </w:pPr>
      <w:r w:rsidRPr="0003580A">
        <w:t xml:space="preserve">The Pride </w:t>
      </w:r>
      <w:r>
        <w:t>o</w:t>
      </w:r>
      <w:r w:rsidRPr="0003580A">
        <w:t xml:space="preserve">f Knowledge </w:t>
      </w:r>
    </w:p>
    <w:p w14:paraId="410F6CE9" w14:textId="77777777" w:rsidR="00AD4452" w:rsidRDefault="00AD4452" w:rsidP="00AD4452">
      <w:pPr>
        <w:pStyle w:val="Poetry"/>
      </w:pPr>
      <w:r w:rsidRPr="0003580A">
        <w:t>Though I</w:t>
      </w:r>
      <w:r>
        <w:t>’</w:t>
      </w:r>
      <w:r w:rsidRPr="0003580A">
        <w:t xml:space="preserve">m a man of lowly birth </w:t>
      </w:r>
    </w:p>
    <w:p w14:paraId="07D205BB" w14:textId="77777777" w:rsidR="00AD4452" w:rsidRDefault="00AD4452" w:rsidP="00AD4452">
      <w:pPr>
        <w:pStyle w:val="Poetry"/>
      </w:pPr>
      <w:r w:rsidRPr="0003580A">
        <w:t xml:space="preserve">The saints have magnified my worth. </w:t>
      </w:r>
    </w:p>
    <w:p w14:paraId="1F329DAB" w14:textId="77777777" w:rsidR="00AD4452" w:rsidRDefault="00AD4452" w:rsidP="00AD4452">
      <w:pPr>
        <w:pStyle w:val="Poetry"/>
      </w:pPr>
    </w:p>
    <w:p w14:paraId="73D76E94" w14:textId="77777777" w:rsidR="00AD4452" w:rsidRDefault="00AD4452" w:rsidP="00AD4452">
      <w:pPr>
        <w:pStyle w:val="Poetry"/>
      </w:pPr>
      <w:r w:rsidRPr="0003580A">
        <w:t xml:space="preserve">And so within my heart to hide </w:t>
      </w:r>
    </w:p>
    <w:p w14:paraId="2ABA0C38" w14:textId="77777777" w:rsidR="00AD4452" w:rsidRDefault="00AD4452" w:rsidP="00AD4452">
      <w:pPr>
        <w:pStyle w:val="Poetry"/>
      </w:pPr>
      <w:r w:rsidRPr="0003580A">
        <w:t xml:space="preserve">Has come the great destroyer, pride. </w:t>
      </w:r>
    </w:p>
    <w:p w14:paraId="3E737BEA" w14:textId="77777777" w:rsidR="00AD4452" w:rsidRDefault="00AD4452" w:rsidP="00AD4452">
      <w:pPr>
        <w:pStyle w:val="Poetry"/>
      </w:pPr>
    </w:p>
    <w:p w14:paraId="6F6582FE" w14:textId="77777777" w:rsidR="00AD4452" w:rsidRDefault="00AD4452" w:rsidP="00AD4452">
      <w:pPr>
        <w:pStyle w:val="Poetry"/>
      </w:pPr>
      <w:r w:rsidRPr="0003580A">
        <w:t xml:space="preserve">In my fond heart the fancy dwells </w:t>
      </w:r>
    </w:p>
    <w:p w14:paraId="245F32F3" w14:textId="77777777" w:rsidR="00AD4452" w:rsidRDefault="00AD4452" w:rsidP="00AD4452">
      <w:pPr>
        <w:pStyle w:val="Poetry"/>
      </w:pPr>
      <w:r w:rsidRPr="0003580A">
        <w:t xml:space="preserve">That I am wise and no one else. </w:t>
      </w:r>
    </w:p>
    <w:p w14:paraId="733264AC" w14:textId="77777777" w:rsidR="00AD4452" w:rsidRDefault="00AD4452" w:rsidP="00AD4452">
      <w:pPr>
        <w:pStyle w:val="Poetry"/>
      </w:pPr>
    </w:p>
    <w:p w14:paraId="6F4D16DD" w14:textId="77777777" w:rsidR="00AD4452" w:rsidRDefault="00AD4452" w:rsidP="00AD4452">
      <w:pPr>
        <w:pStyle w:val="Poetry"/>
      </w:pPr>
      <w:r w:rsidRPr="0003580A">
        <w:t xml:space="preserve">O, save me, save me, Tuka prays; </w:t>
      </w:r>
    </w:p>
    <w:p w14:paraId="7B730A34" w14:textId="77777777" w:rsidR="00AD4452" w:rsidRDefault="00AD4452" w:rsidP="00AD4452">
      <w:pPr>
        <w:pStyle w:val="Poetry"/>
      </w:pPr>
      <w:r w:rsidRPr="0003580A">
        <w:t xml:space="preserve">Spent like the wind are all my days. </w:t>
      </w:r>
    </w:p>
    <w:p w14:paraId="075B58B7" w14:textId="77777777" w:rsidR="00AD4452" w:rsidRDefault="00AD4452" w:rsidP="00AD4452">
      <w:pPr>
        <w:pStyle w:val="Poetry"/>
      </w:pPr>
    </w:p>
    <w:p w14:paraId="566726A4" w14:textId="6950859F" w:rsidR="00AD4452" w:rsidRDefault="00AD4452" w:rsidP="00AD4452">
      <w:pPr>
        <w:pStyle w:val="Heading3"/>
      </w:pPr>
      <w:r w:rsidRPr="0003580A">
        <w:t xml:space="preserve">The Unveiling </w:t>
      </w:r>
      <w:r>
        <w:t>o</w:t>
      </w:r>
      <w:r w:rsidRPr="0003580A">
        <w:t xml:space="preserve">f Love </w:t>
      </w:r>
    </w:p>
    <w:p w14:paraId="602A4FCE" w14:textId="77777777" w:rsidR="00AD4452" w:rsidRDefault="00AD4452" w:rsidP="00AD4452">
      <w:pPr>
        <w:pStyle w:val="Poetry"/>
      </w:pPr>
      <w:r w:rsidRPr="0003580A">
        <w:t xml:space="preserve">Enlighten thou mine eyes </w:t>
      </w:r>
    </w:p>
    <w:p w14:paraId="52448320" w14:textId="77777777" w:rsidR="00AD4452" w:rsidRDefault="00AD4452" w:rsidP="00AD4452">
      <w:pPr>
        <w:pStyle w:val="Poetry"/>
      </w:pPr>
      <w:r w:rsidRPr="0003580A">
        <w:t xml:space="preserve">Making me lowly wise; </w:t>
      </w:r>
    </w:p>
    <w:p w14:paraId="2967550B" w14:textId="77777777" w:rsidR="00AD4452" w:rsidRDefault="00AD4452" w:rsidP="00AD4452">
      <w:pPr>
        <w:pStyle w:val="Poetry"/>
      </w:pPr>
      <w:r w:rsidRPr="0003580A">
        <w:t xml:space="preserve">Thy love to me unveil. </w:t>
      </w:r>
    </w:p>
    <w:p w14:paraId="7C36487B" w14:textId="77777777" w:rsidR="00AD4452" w:rsidRDefault="00AD4452" w:rsidP="00AD4452">
      <w:pPr>
        <w:pStyle w:val="Poetry"/>
      </w:pPr>
      <w:r w:rsidRPr="0003580A">
        <w:t>Then in the world I</w:t>
      </w:r>
      <w:r>
        <w:t>’</w:t>
      </w:r>
      <w:r w:rsidRPr="0003580A">
        <w:t xml:space="preserve">ll be </w:t>
      </w:r>
    </w:p>
    <w:p w14:paraId="49878D72" w14:textId="77777777" w:rsidR="00AD4452" w:rsidRDefault="00AD4452" w:rsidP="00AD4452">
      <w:pPr>
        <w:pStyle w:val="Poetry"/>
      </w:pPr>
      <w:r w:rsidRPr="0003580A">
        <w:t xml:space="preserve">As, from all soilure free, </w:t>
      </w:r>
    </w:p>
    <w:p w14:paraId="704A2481" w14:textId="77777777" w:rsidR="00AD4452" w:rsidRDefault="00AD4452" w:rsidP="00AD4452">
      <w:pPr>
        <w:pStyle w:val="Poetry"/>
      </w:pPr>
      <w:r w:rsidRPr="0003580A">
        <w:t xml:space="preserve">The lotus pure and pale. </w:t>
      </w:r>
    </w:p>
    <w:p w14:paraId="67675DC0" w14:textId="77777777" w:rsidR="00AD4452" w:rsidRDefault="00AD4452" w:rsidP="00AD4452">
      <w:pPr>
        <w:pStyle w:val="Poetry"/>
      </w:pPr>
    </w:p>
    <w:p w14:paraId="03847661" w14:textId="77777777" w:rsidR="00AD4452" w:rsidRDefault="00AD4452" w:rsidP="00AD4452">
      <w:pPr>
        <w:pStyle w:val="Poetry"/>
      </w:pPr>
      <w:r w:rsidRPr="0003580A">
        <w:t xml:space="preserve">Whether men praise or jeer, </w:t>
      </w:r>
    </w:p>
    <w:p w14:paraId="0BBE22BC" w14:textId="77777777" w:rsidR="00AD4452" w:rsidRDefault="00AD4452" w:rsidP="00AD4452">
      <w:pPr>
        <w:pStyle w:val="Poetry"/>
      </w:pPr>
      <w:r w:rsidRPr="0003580A">
        <w:t xml:space="preserve">Hearing I shall not hear; </w:t>
      </w:r>
    </w:p>
    <w:p w14:paraId="18474251" w14:textId="77777777" w:rsidR="00AD4452" w:rsidRDefault="00AD4452" w:rsidP="00AD4452">
      <w:pPr>
        <w:pStyle w:val="Poetry"/>
      </w:pPr>
      <w:r w:rsidRPr="0003580A">
        <w:lastRenderedPageBreak/>
        <w:t xml:space="preserve">Like the rapt yogi I. </w:t>
      </w:r>
    </w:p>
    <w:p w14:paraId="00C7E3DD" w14:textId="77777777" w:rsidR="00AD4452" w:rsidRDefault="00AD4452" w:rsidP="00AD4452">
      <w:pPr>
        <w:pStyle w:val="Poetry"/>
      </w:pPr>
      <w:r w:rsidRPr="0003580A">
        <w:t xml:space="preserve">To me the world shall seem </w:t>
      </w:r>
    </w:p>
    <w:p w14:paraId="0F7D3EE0" w14:textId="77777777" w:rsidR="00AD4452" w:rsidRDefault="00AD4452" w:rsidP="00AD4452">
      <w:pPr>
        <w:pStyle w:val="Poetry"/>
      </w:pPr>
      <w:r w:rsidRPr="0003580A">
        <w:t xml:space="preserve">Like visions of a dream </w:t>
      </w:r>
    </w:p>
    <w:p w14:paraId="52E1C395" w14:textId="77777777" w:rsidR="00AD4452" w:rsidRPr="0003580A" w:rsidRDefault="00AD4452" w:rsidP="00AD4452">
      <w:pPr>
        <w:pStyle w:val="Poetry"/>
      </w:pPr>
      <w:r w:rsidRPr="0003580A">
        <w:t xml:space="preserve">That, with our waking, fly. </w:t>
      </w:r>
    </w:p>
    <w:p w14:paraId="3A1916EA" w14:textId="77777777" w:rsidR="00AD4452" w:rsidRPr="0003580A" w:rsidRDefault="00AD4452" w:rsidP="00AD4452">
      <w:pPr>
        <w:pStyle w:val="Poetry"/>
      </w:pPr>
    </w:p>
    <w:p w14:paraId="6F90E0D4" w14:textId="77777777" w:rsidR="00AD4452" w:rsidRDefault="00AD4452" w:rsidP="00AD4452">
      <w:pPr>
        <w:pStyle w:val="Poetry"/>
      </w:pPr>
      <w:r w:rsidRPr="0003580A">
        <w:t xml:space="preserve">Till we that state attain </w:t>
      </w:r>
    </w:p>
    <w:p w14:paraId="240E0C58" w14:textId="77777777" w:rsidR="00AD4452" w:rsidRPr="0003580A" w:rsidRDefault="00AD4452" w:rsidP="00AD4452">
      <w:pPr>
        <w:pStyle w:val="Poetry"/>
      </w:pPr>
      <w:r w:rsidRPr="0003580A">
        <w:t xml:space="preserve">All, all our toil is vain, </w:t>
      </w:r>
    </w:p>
    <w:p w14:paraId="49FC5207" w14:textId="77777777" w:rsidR="00AD4452" w:rsidRPr="0003580A" w:rsidRDefault="00AD4452" w:rsidP="00AD4452">
      <w:pPr>
        <w:pStyle w:val="Poetry"/>
      </w:pPr>
      <w:r w:rsidRPr="0003580A">
        <w:t>I, Tuka, testify.</w:t>
      </w:r>
    </w:p>
    <w:p w14:paraId="6FE3AA03" w14:textId="77777777" w:rsidR="00AD4452" w:rsidRPr="0003580A" w:rsidRDefault="00AD4452" w:rsidP="00AD4452">
      <w:pPr>
        <w:pStyle w:val="Poetry"/>
      </w:pPr>
    </w:p>
    <w:p w14:paraId="0BFE1C45" w14:textId="4BF1ED8A" w:rsidR="00AD4452" w:rsidRDefault="00AD4452" w:rsidP="00AD4452">
      <w:pPr>
        <w:pStyle w:val="Heading3"/>
      </w:pPr>
      <w:r w:rsidRPr="0003580A">
        <w:t xml:space="preserve">The Haven </w:t>
      </w:r>
    </w:p>
    <w:p w14:paraId="47DE7C26" w14:textId="77777777" w:rsidR="00AD4452" w:rsidRDefault="00AD4452" w:rsidP="00AD4452">
      <w:pPr>
        <w:pStyle w:val="Poetry"/>
      </w:pPr>
      <w:r w:rsidRPr="0003580A">
        <w:t xml:space="preserve">Ah, wherefore so unkind? </w:t>
      </w:r>
    </w:p>
    <w:p w14:paraId="3D4DA43B" w14:textId="77777777" w:rsidR="00AD4452" w:rsidRDefault="00AD4452" w:rsidP="00AD4452">
      <w:pPr>
        <w:pStyle w:val="Poetry"/>
      </w:pPr>
      <w:r w:rsidRPr="0003580A">
        <w:t xml:space="preserve">Let my sad breast </w:t>
      </w:r>
    </w:p>
    <w:p w14:paraId="66A250E2" w14:textId="77777777" w:rsidR="00AD4452" w:rsidRDefault="00AD4452" w:rsidP="00AD4452">
      <w:pPr>
        <w:pStyle w:val="Poetry"/>
      </w:pPr>
      <w:r w:rsidRPr="0003580A">
        <w:t xml:space="preserve">At the hid centre find </w:t>
      </w:r>
    </w:p>
    <w:p w14:paraId="7C05EC0D" w14:textId="77777777" w:rsidR="00AD4452" w:rsidRDefault="00AD4452" w:rsidP="00AD4452">
      <w:pPr>
        <w:pStyle w:val="Poetry"/>
      </w:pPr>
      <w:r w:rsidRPr="0003580A">
        <w:t>It</w:t>
      </w:r>
      <w:r>
        <w:t>’</w:t>
      </w:r>
      <w:r w:rsidRPr="0003580A">
        <w:t xml:space="preserve">s place of rest. </w:t>
      </w:r>
    </w:p>
    <w:p w14:paraId="0A3DBBE4" w14:textId="77777777" w:rsidR="00AD4452" w:rsidRDefault="00AD4452" w:rsidP="00AD4452">
      <w:pPr>
        <w:pStyle w:val="Poetry"/>
      </w:pPr>
    </w:p>
    <w:p w14:paraId="7D5DD565" w14:textId="77777777" w:rsidR="00AD4452" w:rsidRDefault="00AD4452" w:rsidP="00AD4452">
      <w:pPr>
        <w:pStyle w:val="Poetry"/>
      </w:pPr>
      <w:r w:rsidRPr="0003580A">
        <w:t xml:space="preserve">No wind of good or ill </w:t>
      </w:r>
    </w:p>
    <w:p w14:paraId="13D06D0B" w14:textId="77777777" w:rsidR="00AD4452" w:rsidRDefault="00AD4452" w:rsidP="00AD4452">
      <w:pPr>
        <w:pStyle w:val="Poetry"/>
      </w:pPr>
      <w:r w:rsidRPr="0003580A">
        <w:t xml:space="preserve">Shall enter there, </w:t>
      </w:r>
    </w:p>
    <w:p w14:paraId="3DF40175" w14:textId="77777777" w:rsidR="00AD4452" w:rsidRDefault="00AD4452" w:rsidP="00AD4452">
      <w:pPr>
        <w:pStyle w:val="Poetry"/>
      </w:pPr>
      <w:r w:rsidRPr="0003580A">
        <w:t xml:space="preserve">But peace, supremely still, </w:t>
      </w:r>
    </w:p>
    <w:p w14:paraId="54E8C3C3" w14:textId="77777777" w:rsidR="00AD4452" w:rsidRDefault="00AD4452" w:rsidP="00AD4452">
      <w:pPr>
        <w:pStyle w:val="Poetry"/>
      </w:pPr>
      <w:r w:rsidRPr="0003580A">
        <w:t xml:space="preserve">Supremely fair. </w:t>
      </w:r>
    </w:p>
    <w:p w14:paraId="00AAFD04" w14:textId="77777777" w:rsidR="00AD4452" w:rsidRDefault="00AD4452" w:rsidP="00AD4452">
      <w:pPr>
        <w:pStyle w:val="Poetry"/>
      </w:pPr>
    </w:p>
    <w:p w14:paraId="3AB92884" w14:textId="77777777" w:rsidR="00AD4452" w:rsidRDefault="00AD4452" w:rsidP="00AD4452">
      <w:pPr>
        <w:pStyle w:val="Poetry"/>
      </w:pPr>
      <w:r w:rsidRPr="0003580A">
        <w:t xml:space="preserve">To me the flux of things </w:t>
      </w:r>
    </w:p>
    <w:p w14:paraId="6C543448" w14:textId="77777777" w:rsidR="00AD4452" w:rsidRDefault="00AD4452" w:rsidP="00AD4452">
      <w:pPr>
        <w:pStyle w:val="Poetry"/>
      </w:pPr>
      <w:r w:rsidRPr="0003580A">
        <w:t xml:space="preserve">Brings sore distress; </w:t>
      </w:r>
    </w:p>
    <w:p w14:paraId="75669BC6" w14:textId="77777777" w:rsidR="00AD4452" w:rsidRDefault="00AD4452" w:rsidP="00AD4452">
      <w:pPr>
        <w:pStyle w:val="Poetry"/>
      </w:pPr>
      <w:r w:rsidRPr="0003580A">
        <w:t>The world</w:t>
      </w:r>
      <w:r>
        <w:t>’</w:t>
      </w:r>
      <w:r w:rsidRPr="0003580A">
        <w:t xml:space="preserve">s mutation brings </w:t>
      </w:r>
    </w:p>
    <w:p w14:paraId="7C72F13D" w14:textId="77777777" w:rsidR="00AD4452" w:rsidRDefault="00AD4452" w:rsidP="00AD4452">
      <w:pPr>
        <w:pStyle w:val="Poetry"/>
      </w:pPr>
      <w:r w:rsidRPr="0003580A">
        <w:t xml:space="preserve">But heaviness. </w:t>
      </w:r>
    </w:p>
    <w:p w14:paraId="609DAA2B" w14:textId="77777777" w:rsidR="00AD4452" w:rsidRDefault="00AD4452" w:rsidP="00AD4452">
      <w:pPr>
        <w:pStyle w:val="Poetry"/>
      </w:pPr>
    </w:p>
    <w:p w14:paraId="1B961AF3" w14:textId="77777777" w:rsidR="00AD4452" w:rsidRDefault="00AD4452" w:rsidP="00AD4452">
      <w:pPr>
        <w:pStyle w:val="Poetry"/>
      </w:pPr>
      <w:r w:rsidRPr="0003580A">
        <w:t xml:space="preserve">Therefore I, Tuka, cry, </w:t>
      </w:r>
    </w:p>
    <w:p w14:paraId="6894A242" w14:textId="77777777" w:rsidR="00AD4452" w:rsidRDefault="00AD4452" w:rsidP="00AD4452">
      <w:pPr>
        <w:pStyle w:val="Poetry"/>
      </w:pPr>
      <w:r w:rsidRPr="0003580A">
        <w:t xml:space="preserve">Clinging thy feet, </w:t>
      </w:r>
    </w:p>
    <w:p w14:paraId="2921B0D8" w14:textId="77777777" w:rsidR="00AD4452" w:rsidRDefault="00AD4452" w:rsidP="00AD4452">
      <w:pPr>
        <w:pStyle w:val="Poetry"/>
      </w:pPr>
      <w:r>
        <w:t>“</w:t>
      </w:r>
      <w:r w:rsidRPr="0003580A">
        <w:t xml:space="preserve">Break, break my </w:t>
      </w:r>
      <w:r>
        <w:t>‘me’</w:t>
      </w:r>
      <w:r w:rsidRPr="0003580A">
        <w:t xml:space="preserve"> and </w:t>
      </w:r>
      <w:r>
        <w:t>‘</w:t>
      </w:r>
      <w:r w:rsidRPr="0003580A">
        <w:t>my,</w:t>
      </w:r>
      <w:r>
        <w:t>’</w:t>
      </w:r>
    </w:p>
    <w:p w14:paraId="0C8A1368" w14:textId="77777777" w:rsidR="00AD4452" w:rsidRDefault="00AD4452" w:rsidP="00AD4452">
      <w:pPr>
        <w:pStyle w:val="Poetry"/>
      </w:pPr>
      <w:r w:rsidRPr="0003580A">
        <w:t>My vain conceit.</w:t>
      </w:r>
      <w:r>
        <w:t>”</w:t>
      </w:r>
      <w:r w:rsidRPr="0003580A">
        <w:t xml:space="preserve"> </w:t>
      </w:r>
    </w:p>
    <w:p w14:paraId="28173474" w14:textId="77777777" w:rsidR="00AD4452" w:rsidRDefault="00AD4452" w:rsidP="00AD4452">
      <w:pPr>
        <w:pStyle w:val="Poetry"/>
      </w:pPr>
    </w:p>
    <w:p w14:paraId="1D441E69" w14:textId="02C8E5F1" w:rsidR="00AD4452" w:rsidRDefault="00AD4452" w:rsidP="00AD4452">
      <w:pPr>
        <w:pStyle w:val="Heading3"/>
      </w:pPr>
      <w:r w:rsidRPr="0003580A">
        <w:t xml:space="preserve">Weariness </w:t>
      </w:r>
    </w:p>
    <w:p w14:paraId="536C483E" w14:textId="77777777" w:rsidR="00AD4452" w:rsidRDefault="00AD4452" w:rsidP="00AD4452">
      <w:pPr>
        <w:pStyle w:val="Poetry"/>
      </w:pPr>
      <w:r w:rsidRPr="0003580A">
        <w:t xml:space="preserve">Shall we, sham saints, the world beguile </w:t>
      </w:r>
    </w:p>
    <w:p w14:paraId="7C1C5F3E" w14:textId="77777777" w:rsidR="00AD4452" w:rsidRDefault="00AD4452" w:rsidP="00AD4452">
      <w:pPr>
        <w:pStyle w:val="Poetry"/>
      </w:pPr>
      <w:r w:rsidRPr="0003580A">
        <w:t>Glutting our belly</w:t>
      </w:r>
      <w:r>
        <w:t>’</w:t>
      </w:r>
      <w:r w:rsidRPr="0003580A">
        <w:t xml:space="preserve">s greed the while? </w:t>
      </w:r>
    </w:p>
    <w:p w14:paraId="677EBCDD" w14:textId="77777777" w:rsidR="00AD4452" w:rsidRDefault="00AD4452" w:rsidP="00AD4452">
      <w:pPr>
        <w:pStyle w:val="Poetry"/>
      </w:pPr>
    </w:p>
    <w:p w14:paraId="0420677F" w14:textId="77777777" w:rsidR="00AD4452" w:rsidRDefault="00AD4452" w:rsidP="00AD4452">
      <w:pPr>
        <w:pStyle w:val="Poetry"/>
      </w:pPr>
      <w:r w:rsidRPr="0003580A">
        <w:lastRenderedPageBreak/>
        <w:t xml:space="preserve">O tell thy thought, if this it be, </w:t>
      </w:r>
    </w:p>
    <w:p w14:paraId="6A2F1441" w14:textId="77777777" w:rsidR="00AD4452" w:rsidRDefault="00AD4452" w:rsidP="00AD4452">
      <w:pPr>
        <w:pStyle w:val="Poetry"/>
      </w:pPr>
      <w:r w:rsidRPr="0003580A">
        <w:t xml:space="preserve">For I am weary utterly. </w:t>
      </w:r>
    </w:p>
    <w:p w14:paraId="2B28E665" w14:textId="77777777" w:rsidR="00AD4452" w:rsidRDefault="00AD4452" w:rsidP="00AD4452">
      <w:pPr>
        <w:pStyle w:val="Poetry"/>
      </w:pPr>
    </w:p>
    <w:p w14:paraId="5B1B6FEE" w14:textId="77777777" w:rsidR="00AD4452" w:rsidRDefault="00AD4452" w:rsidP="00AD4452">
      <w:pPr>
        <w:pStyle w:val="Poetry"/>
      </w:pPr>
      <w:r w:rsidRPr="0003580A">
        <w:t>Shall we the poet</w:t>
      </w:r>
      <w:r>
        <w:t>’</w:t>
      </w:r>
      <w:r w:rsidRPr="0003580A">
        <w:t xml:space="preserve">s mood rehearse </w:t>
      </w:r>
    </w:p>
    <w:p w14:paraId="46A1E2FD" w14:textId="77777777" w:rsidR="00AD4452" w:rsidRDefault="00AD4452" w:rsidP="00AD4452">
      <w:pPr>
        <w:pStyle w:val="Poetry"/>
      </w:pPr>
      <w:r w:rsidRPr="0003580A">
        <w:t xml:space="preserve">And string together endless verse? </w:t>
      </w:r>
    </w:p>
    <w:p w14:paraId="4B8DE278" w14:textId="77777777" w:rsidR="00AD4452" w:rsidRDefault="00AD4452" w:rsidP="00AD4452">
      <w:pPr>
        <w:pStyle w:val="Poetry"/>
      </w:pPr>
    </w:p>
    <w:p w14:paraId="1D35F847" w14:textId="77777777" w:rsidR="00AD4452" w:rsidRDefault="00AD4452" w:rsidP="00AD4452">
      <w:pPr>
        <w:pStyle w:val="Poetry"/>
      </w:pPr>
      <w:r w:rsidRPr="0003580A">
        <w:t>Shall Tuka ope his shop</w:t>
      </w:r>
      <w:r>
        <w:t xml:space="preserve"> </w:t>
      </w:r>
      <w:r w:rsidRPr="0003580A">
        <w:t xml:space="preserve">again </w:t>
      </w:r>
    </w:p>
    <w:p w14:paraId="3A8277BC" w14:textId="77777777" w:rsidR="00AD4452" w:rsidRPr="0003580A" w:rsidRDefault="00AD4452" w:rsidP="00AD4452">
      <w:pPr>
        <w:pStyle w:val="Poetry"/>
      </w:pPr>
      <w:r w:rsidRPr="0003580A">
        <w:t>And, O Narayan, ruin men?</w:t>
      </w:r>
    </w:p>
    <w:p w14:paraId="3A384D20" w14:textId="77777777" w:rsidR="00AD4452" w:rsidRPr="0003580A" w:rsidRDefault="00AD4452" w:rsidP="00AD4452">
      <w:pPr>
        <w:pStyle w:val="Poetry"/>
      </w:pPr>
    </w:p>
    <w:p w14:paraId="1CF398B2" w14:textId="756DF884" w:rsidR="00AD4452" w:rsidRDefault="00AD4452" w:rsidP="00AD4452">
      <w:pPr>
        <w:pStyle w:val="Heading3"/>
      </w:pPr>
      <w:r w:rsidRPr="0003580A">
        <w:t>God</w:t>
      </w:r>
      <w:r>
        <w:t>’</w:t>
      </w:r>
      <w:r w:rsidRPr="0003580A">
        <w:t xml:space="preserve">s Counterfeit </w:t>
      </w:r>
    </w:p>
    <w:p w14:paraId="4FB4F9BA" w14:textId="77777777" w:rsidR="00AD4452" w:rsidRDefault="00AD4452" w:rsidP="00AD4452">
      <w:pPr>
        <w:pStyle w:val="Poetry"/>
      </w:pPr>
      <w:r w:rsidRPr="0003580A">
        <w:t xml:space="preserve">Is there a man who says of all, </w:t>
      </w:r>
    </w:p>
    <w:p w14:paraId="6CDD2C4F" w14:textId="77777777" w:rsidR="00AD4452" w:rsidRDefault="00AD4452" w:rsidP="00AD4452">
      <w:pPr>
        <w:pStyle w:val="Poetry"/>
      </w:pPr>
      <w:r w:rsidRPr="0003580A">
        <w:t xml:space="preserve">Whether upon them sorrow fall, </w:t>
      </w:r>
    </w:p>
    <w:p w14:paraId="7BF9C76F" w14:textId="77777777" w:rsidR="00AD4452" w:rsidRDefault="00AD4452" w:rsidP="00AD4452">
      <w:pPr>
        <w:pStyle w:val="Poetry"/>
      </w:pPr>
      <w:r w:rsidRPr="0003580A">
        <w:t>Or whether joy—</w:t>
      </w:r>
      <w:r>
        <w:t xml:space="preserve"> “</w:t>
      </w:r>
      <w:r w:rsidRPr="0003580A">
        <w:t>These, these are mine</w:t>
      </w:r>
      <w:r>
        <w:t>”</w:t>
      </w:r>
      <w:r w:rsidRPr="0003580A">
        <w:t xml:space="preserve">? </w:t>
      </w:r>
    </w:p>
    <w:p w14:paraId="3864ED87" w14:textId="77777777" w:rsidR="00AD4452" w:rsidRDefault="00AD4452" w:rsidP="00AD4452">
      <w:pPr>
        <w:pStyle w:val="Poetry"/>
      </w:pPr>
      <w:r w:rsidRPr="0003580A">
        <w:t>That is the</w:t>
      </w:r>
      <w:r>
        <w:t xml:space="preserve"> saint: mark well the sign. </w:t>
      </w:r>
    </w:p>
    <w:p w14:paraId="12F925CB" w14:textId="77777777" w:rsidR="00AD4452" w:rsidRDefault="00AD4452" w:rsidP="00AD4452">
      <w:pPr>
        <w:pStyle w:val="Poetry"/>
      </w:pPr>
      <w:r>
        <w:t>Go</w:t>
      </w:r>
      <w:r w:rsidRPr="0003580A">
        <w:t>d dwells in him. The good man</w:t>
      </w:r>
      <w:r>
        <w:t>’</w:t>
      </w:r>
      <w:r w:rsidRPr="0003580A">
        <w:t xml:space="preserve">s breast </w:t>
      </w:r>
    </w:p>
    <w:p w14:paraId="7B2B96BD" w14:textId="77777777" w:rsidR="00AD4452" w:rsidRDefault="00AD4452" w:rsidP="00AD4452">
      <w:pPr>
        <w:pStyle w:val="Poetry"/>
      </w:pPr>
      <w:r w:rsidRPr="0003580A">
        <w:t>Is of all men</w:t>
      </w:r>
      <w:r>
        <w:t>’</w:t>
      </w:r>
      <w:r w:rsidRPr="0003580A">
        <w:t xml:space="preserve">s the tenderest. </w:t>
      </w:r>
    </w:p>
    <w:p w14:paraId="5242C120" w14:textId="77777777" w:rsidR="00AD4452" w:rsidRDefault="00AD4452" w:rsidP="00AD4452">
      <w:pPr>
        <w:pStyle w:val="Poetry"/>
      </w:pPr>
      <w:r w:rsidRPr="0003580A">
        <w:t xml:space="preserve">Is any helpless or undone? </w:t>
      </w:r>
    </w:p>
    <w:p w14:paraId="65F7DB30" w14:textId="77777777" w:rsidR="00AD4452" w:rsidRDefault="00AD4452" w:rsidP="00AD4452">
      <w:pPr>
        <w:pStyle w:val="Poetry"/>
      </w:pPr>
      <w:r w:rsidRPr="0003580A">
        <w:t>Be he a slave, be he a son:—</w:t>
      </w:r>
    </w:p>
    <w:p w14:paraId="70A0B639" w14:textId="77777777" w:rsidR="00AD4452" w:rsidRDefault="00AD4452" w:rsidP="00AD4452">
      <w:pPr>
        <w:pStyle w:val="Poetry"/>
      </w:pPr>
      <w:r w:rsidRPr="0003580A">
        <w:t xml:space="preserve">On all alike he mercy shows, </w:t>
      </w:r>
    </w:p>
    <w:p w14:paraId="607B973A" w14:textId="77777777" w:rsidR="00AD4452" w:rsidRDefault="00AD4452" w:rsidP="00AD4452">
      <w:pPr>
        <w:pStyle w:val="Poetry"/>
      </w:pPr>
      <w:r w:rsidRPr="0003580A">
        <w:t xml:space="preserve">On all an equal love bestows. </w:t>
      </w:r>
    </w:p>
    <w:p w14:paraId="006562EB" w14:textId="77777777" w:rsidR="00AD4452" w:rsidRDefault="00AD4452" w:rsidP="00AD4452">
      <w:pPr>
        <w:pStyle w:val="Poetry"/>
      </w:pPr>
    </w:p>
    <w:p w14:paraId="4C90727D" w14:textId="77777777" w:rsidR="00AD4452" w:rsidRDefault="00AD4452" w:rsidP="00AD4452">
      <w:pPr>
        <w:pStyle w:val="Poetry"/>
      </w:pPr>
      <w:r w:rsidRPr="0003580A">
        <w:t xml:space="preserve">How oft must I this tale repeat! </w:t>
      </w:r>
    </w:p>
    <w:p w14:paraId="5C850A30" w14:textId="77777777" w:rsidR="00AD4452" w:rsidRDefault="00AD4452" w:rsidP="00AD4452">
      <w:pPr>
        <w:pStyle w:val="Poetry"/>
      </w:pPr>
      <w:r w:rsidRPr="0003580A">
        <w:t>That man is God</w:t>
      </w:r>
      <w:r>
        <w:t>’</w:t>
      </w:r>
      <w:r w:rsidRPr="0003580A">
        <w:t xml:space="preserve">s own counterfeit. </w:t>
      </w:r>
    </w:p>
    <w:p w14:paraId="76E4C76C" w14:textId="77777777" w:rsidR="00AD4452" w:rsidRDefault="00AD4452" w:rsidP="00AD4452">
      <w:pPr>
        <w:pStyle w:val="Poetry"/>
      </w:pPr>
    </w:p>
    <w:p w14:paraId="41C38155" w14:textId="4012738B" w:rsidR="00AD4452" w:rsidRDefault="00AD4452" w:rsidP="00AD4452">
      <w:pPr>
        <w:pStyle w:val="Heading3"/>
      </w:pPr>
      <w:r w:rsidRPr="0003580A">
        <w:t xml:space="preserve">Self-Surrender </w:t>
      </w:r>
    </w:p>
    <w:p w14:paraId="74954C9F" w14:textId="77777777" w:rsidR="00AD4452" w:rsidRDefault="00AD4452" w:rsidP="00AD4452">
      <w:pPr>
        <w:pStyle w:val="Poetry"/>
      </w:pPr>
      <w:r w:rsidRPr="0003580A">
        <w:t>My self I</w:t>
      </w:r>
      <w:r>
        <w:t>’</w:t>
      </w:r>
      <w:r w:rsidRPr="0003580A">
        <w:t>ve rendered up to thee</w:t>
      </w:r>
      <w:r>
        <w:t>;</w:t>
      </w:r>
    </w:p>
    <w:p w14:paraId="1EA95C56" w14:textId="77777777" w:rsidR="00AD4452" w:rsidRDefault="00AD4452" w:rsidP="00AD4452">
      <w:pPr>
        <w:pStyle w:val="Poetry"/>
      </w:pPr>
      <w:r w:rsidRPr="0003580A">
        <w:t>I</w:t>
      </w:r>
      <w:r>
        <w:t>’</w:t>
      </w:r>
      <w:r w:rsidRPr="0003580A">
        <w:t xml:space="preserve">ve cast it from me utterly. </w:t>
      </w:r>
    </w:p>
    <w:p w14:paraId="62480A5C" w14:textId="77777777" w:rsidR="00AD4452" w:rsidRDefault="00AD4452" w:rsidP="00AD4452">
      <w:pPr>
        <w:pStyle w:val="Poetry"/>
      </w:pPr>
    </w:p>
    <w:p w14:paraId="00C25154" w14:textId="77777777" w:rsidR="00AD4452" w:rsidRDefault="00AD4452" w:rsidP="00AD4452">
      <w:pPr>
        <w:pStyle w:val="Poetry"/>
      </w:pPr>
      <w:r w:rsidRPr="0003580A">
        <w:t xml:space="preserve">Now here before thee, Lord, I stand, </w:t>
      </w:r>
    </w:p>
    <w:p w14:paraId="39B6B831" w14:textId="77777777" w:rsidR="00AD4452" w:rsidRDefault="00AD4452" w:rsidP="00AD4452">
      <w:pPr>
        <w:pStyle w:val="Poetry"/>
      </w:pPr>
      <w:r w:rsidRPr="0003580A">
        <w:t xml:space="preserve">Attentive to thy least command. </w:t>
      </w:r>
    </w:p>
    <w:p w14:paraId="31C4FDE1" w14:textId="77777777" w:rsidR="00AD4452" w:rsidRDefault="00AD4452" w:rsidP="00AD4452">
      <w:pPr>
        <w:pStyle w:val="Poetry"/>
      </w:pPr>
    </w:p>
    <w:p w14:paraId="6D4C6A04" w14:textId="77777777" w:rsidR="00AD4452" w:rsidRDefault="00AD4452" w:rsidP="00AD4452">
      <w:pPr>
        <w:pStyle w:val="Poetry"/>
      </w:pPr>
      <w:r w:rsidRPr="0003580A">
        <w:t xml:space="preserve">The self within me now is dead, </w:t>
      </w:r>
    </w:p>
    <w:p w14:paraId="278C0E05" w14:textId="77777777" w:rsidR="00AD4452" w:rsidRDefault="00AD4452" w:rsidP="00AD4452">
      <w:pPr>
        <w:pStyle w:val="Poetry"/>
      </w:pPr>
      <w:r w:rsidRPr="0003580A">
        <w:t xml:space="preserve">And thou enthroned in its stead. </w:t>
      </w:r>
    </w:p>
    <w:p w14:paraId="4302A551" w14:textId="77777777" w:rsidR="00AD4452" w:rsidRDefault="00AD4452" w:rsidP="00AD4452">
      <w:pPr>
        <w:pStyle w:val="Poetry"/>
      </w:pPr>
    </w:p>
    <w:p w14:paraId="578CE38D" w14:textId="77777777" w:rsidR="00AD4452" w:rsidRDefault="00AD4452" w:rsidP="00AD4452">
      <w:pPr>
        <w:pStyle w:val="Poetry"/>
      </w:pPr>
      <w:r w:rsidRPr="0003580A">
        <w:lastRenderedPageBreak/>
        <w:t xml:space="preserve">Yea, this I, Tuka, testify, </w:t>
      </w:r>
    </w:p>
    <w:p w14:paraId="53026ADE" w14:textId="77777777" w:rsidR="00AD4452" w:rsidRDefault="00AD4452" w:rsidP="00AD4452">
      <w:pPr>
        <w:pStyle w:val="Poetry"/>
      </w:pPr>
      <w:r w:rsidRPr="0003580A">
        <w:t xml:space="preserve">No longer now is </w:t>
      </w:r>
      <w:r>
        <w:t>“</w:t>
      </w:r>
      <w:r w:rsidRPr="0003580A">
        <w:t>me</w:t>
      </w:r>
      <w:r>
        <w:t>”</w:t>
      </w:r>
      <w:r w:rsidRPr="0003580A">
        <w:t xml:space="preserve"> or </w:t>
      </w:r>
      <w:r>
        <w:t>“</w:t>
      </w:r>
      <w:r w:rsidRPr="0003580A">
        <w:t>my.</w:t>
      </w:r>
      <w:r>
        <w:t>”</w:t>
      </w:r>
      <w:r w:rsidRPr="0003580A">
        <w:t xml:space="preserve"> </w:t>
      </w:r>
    </w:p>
    <w:p w14:paraId="1ECAADE7" w14:textId="77777777" w:rsidR="00AD4452" w:rsidRDefault="00AD4452" w:rsidP="00AD4452">
      <w:pPr>
        <w:pStyle w:val="Poetry"/>
      </w:pPr>
    </w:p>
    <w:p w14:paraId="607E35EE" w14:textId="3BBCB235" w:rsidR="00AD4452" w:rsidRDefault="00AD4452" w:rsidP="00AD4452">
      <w:pPr>
        <w:pStyle w:val="Heading3"/>
      </w:pPr>
      <w:r w:rsidRPr="0003580A">
        <w:t xml:space="preserve">Dying </w:t>
      </w:r>
      <w:r>
        <w:t>t</w:t>
      </w:r>
      <w:r w:rsidRPr="0003580A">
        <w:t xml:space="preserve">o Live </w:t>
      </w:r>
    </w:p>
    <w:p w14:paraId="2EE71A57" w14:textId="77777777" w:rsidR="00AD4452" w:rsidRDefault="00AD4452" w:rsidP="00AD4452">
      <w:pPr>
        <w:pStyle w:val="Poetry"/>
      </w:pPr>
      <w:r w:rsidRPr="0003580A">
        <w:t xml:space="preserve">Before my eyes my dead self lies; </w:t>
      </w:r>
    </w:p>
    <w:p w14:paraId="72EA36CC" w14:textId="77777777" w:rsidR="00AD4452" w:rsidRDefault="00AD4452" w:rsidP="00AD4452">
      <w:pPr>
        <w:pStyle w:val="Poetry"/>
      </w:pPr>
      <w:r w:rsidRPr="0003580A">
        <w:t xml:space="preserve">O, bliss beyond compare! </w:t>
      </w:r>
    </w:p>
    <w:p w14:paraId="1E451CFC" w14:textId="77777777" w:rsidR="00AD4452" w:rsidRDefault="00AD4452" w:rsidP="00AD4452">
      <w:pPr>
        <w:pStyle w:val="Poetry"/>
      </w:pPr>
      <w:r w:rsidRPr="0003580A">
        <w:t xml:space="preserve">Joy fills the worlds, and I rejoice, </w:t>
      </w:r>
    </w:p>
    <w:p w14:paraId="5C75A02D" w14:textId="77777777" w:rsidR="00AD4452" w:rsidRPr="0003580A" w:rsidRDefault="00AD4452" w:rsidP="00AD4452">
      <w:pPr>
        <w:pStyle w:val="Poetry"/>
      </w:pPr>
      <w:r w:rsidRPr="0003580A">
        <w:t>The soul of all things there.</w:t>
      </w:r>
    </w:p>
    <w:p w14:paraId="278EB3C5" w14:textId="77777777" w:rsidR="00AD4452" w:rsidRPr="0003580A" w:rsidRDefault="00AD4452" w:rsidP="00AD4452">
      <w:pPr>
        <w:pStyle w:val="Poetry"/>
      </w:pPr>
    </w:p>
    <w:p w14:paraId="289342BE" w14:textId="77777777" w:rsidR="00AD4452" w:rsidRDefault="00AD4452" w:rsidP="00AD4452">
      <w:pPr>
        <w:pStyle w:val="Poetry"/>
      </w:pPr>
      <w:r w:rsidRPr="0003580A">
        <w:t xml:space="preserve">My selfish bonds are loosed, and now </w:t>
      </w:r>
    </w:p>
    <w:p w14:paraId="34743303" w14:textId="77777777" w:rsidR="00AD4452" w:rsidRDefault="00AD4452" w:rsidP="00AD4452">
      <w:pPr>
        <w:pStyle w:val="Poetry"/>
      </w:pPr>
      <w:r w:rsidRPr="0003580A">
        <w:t xml:space="preserve">I reach forth far and free. </w:t>
      </w:r>
    </w:p>
    <w:p w14:paraId="68D5D892" w14:textId="77777777" w:rsidR="00AD4452" w:rsidRDefault="00AD4452" w:rsidP="00AD4452">
      <w:pPr>
        <w:pStyle w:val="Poetry"/>
      </w:pPr>
      <w:r w:rsidRPr="0003580A">
        <w:t xml:space="preserve">Gone is the soil of birth and death, </w:t>
      </w:r>
    </w:p>
    <w:p w14:paraId="6EE25B1D" w14:textId="77777777" w:rsidR="00AD4452" w:rsidRDefault="00AD4452" w:rsidP="00AD4452">
      <w:pPr>
        <w:pStyle w:val="Poetry"/>
      </w:pPr>
      <w:r w:rsidRPr="0003580A">
        <w:t xml:space="preserve">The petty sense of </w:t>
      </w:r>
      <w:r>
        <w:t>“</w:t>
      </w:r>
      <w:r w:rsidRPr="0003580A">
        <w:t>me.</w:t>
      </w:r>
      <w:r>
        <w:t>”</w:t>
      </w:r>
      <w:r w:rsidRPr="0003580A">
        <w:t xml:space="preserve"> </w:t>
      </w:r>
    </w:p>
    <w:p w14:paraId="7CCE4DF5" w14:textId="77777777" w:rsidR="00AD4452" w:rsidRDefault="00AD4452" w:rsidP="00AD4452">
      <w:pPr>
        <w:pStyle w:val="Poetry"/>
      </w:pPr>
    </w:p>
    <w:p w14:paraId="1191BBE6" w14:textId="77777777" w:rsidR="00AD4452" w:rsidRDefault="00AD4452" w:rsidP="00AD4452">
      <w:pPr>
        <w:pStyle w:val="Poetry"/>
      </w:pPr>
      <w:r w:rsidRPr="0003580A">
        <w:t>Narayan</w:t>
      </w:r>
      <w:r>
        <w:t>’</w:t>
      </w:r>
      <w:r w:rsidRPr="0003580A">
        <w:t xml:space="preserve">s grace gave me this place, </w:t>
      </w:r>
    </w:p>
    <w:p w14:paraId="1EE21ED4" w14:textId="77777777" w:rsidR="00AD4452" w:rsidRDefault="00AD4452" w:rsidP="00AD4452">
      <w:pPr>
        <w:pStyle w:val="Poetry"/>
      </w:pPr>
      <w:r w:rsidRPr="0003580A">
        <w:t xml:space="preserve">Where I in faith abide. </w:t>
      </w:r>
    </w:p>
    <w:p w14:paraId="63C56E4D" w14:textId="77777777" w:rsidR="00AD4452" w:rsidRDefault="00AD4452" w:rsidP="00AD4452">
      <w:pPr>
        <w:pStyle w:val="Poetry"/>
      </w:pPr>
      <w:r w:rsidRPr="0003580A">
        <w:t>Now, Tuka says, my task I</w:t>
      </w:r>
      <w:r>
        <w:t>’</w:t>
      </w:r>
      <w:r w:rsidRPr="0003580A">
        <w:t xml:space="preserve">ve done </w:t>
      </w:r>
    </w:p>
    <w:p w14:paraId="28255E29" w14:textId="77777777" w:rsidR="00AD4452" w:rsidRDefault="00AD4452" w:rsidP="00AD4452">
      <w:pPr>
        <w:pStyle w:val="Poetry"/>
      </w:pPr>
      <w:r w:rsidRPr="0003580A">
        <w:t xml:space="preserve">And spread the message wide. </w:t>
      </w:r>
    </w:p>
    <w:p w14:paraId="3C9A0ABC" w14:textId="77777777" w:rsidR="00AD4452" w:rsidRDefault="00AD4452" w:rsidP="00AD4452">
      <w:pPr>
        <w:pStyle w:val="Poetry"/>
      </w:pPr>
    </w:p>
    <w:p w14:paraId="7C9A9ED7" w14:textId="3A127813" w:rsidR="00AD4452" w:rsidRDefault="00AD4452" w:rsidP="00AD4452">
      <w:pPr>
        <w:pStyle w:val="Heading3"/>
      </w:pPr>
      <w:r w:rsidRPr="0003580A">
        <w:t xml:space="preserve">The Root </w:t>
      </w:r>
      <w:r>
        <w:t>o</w:t>
      </w:r>
      <w:r w:rsidRPr="0003580A">
        <w:t xml:space="preserve">f Longing </w:t>
      </w:r>
    </w:p>
    <w:p w14:paraId="10661D11" w14:textId="77777777" w:rsidR="00AD4452" w:rsidRDefault="00AD4452" w:rsidP="00AD4452">
      <w:pPr>
        <w:pStyle w:val="Poetry"/>
      </w:pPr>
      <w:r w:rsidRPr="0003580A">
        <w:t>Who is he would act the true gosavl</w:t>
      </w:r>
      <w:r>
        <w:t>’</w:t>
      </w:r>
      <w:r w:rsidRPr="0003580A">
        <w:t xml:space="preserve">s part? </w:t>
      </w:r>
    </w:p>
    <w:p w14:paraId="3875C2E2" w14:textId="77777777" w:rsidR="00AD4452" w:rsidRDefault="00AD4452" w:rsidP="00AD4452">
      <w:pPr>
        <w:pStyle w:val="Poetry"/>
      </w:pPr>
      <w:r w:rsidRPr="0003580A">
        <w:t xml:space="preserve">Let him dig the root of longing from his heart. </w:t>
      </w:r>
    </w:p>
    <w:p w14:paraId="18C22A4D" w14:textId="77777777" w:rsidR="00AD4452" w:rsidRDefault="00AD4452" w:rsidP="00AD4452">
      <w:pPr>
        <w:pStyle w:val="Poetry"/>
      </w:pPr>
      <w:r w:rsidRPr="0003580A">
        <w:t xml:space="preserve">If he dare not, in his pleasures let him stay </w:t>
      </w:r>
    </w:p>
    <w:p w14:paraId="6BDD8969" w14:textId="77777777" w:rsidR="00AD4452" w:rsidRDefault="00AD4452" w:rsidP="00AD4452">
      <w:pPr>
        <w:pStyle w:val="Poetry"/>
      </w:pPr>
      <w:r w:rsidRPr="0003580A">
        <w:t xml:space="preserve">Folly were it should he choose another way. </w:t>
      </w:r>
    </w:p>
    <w:p w14:paraId="2CED7F40" w14:textId="77777777" w:rsidR="00AD4452" w:rsidRDefault="00AD4452" w:rsidP="00AD4452">
      <w:pPr>
        <w:pStyle w:val="Poetry"/>
      </w:pPr>
      <w:r w:rsidRPr="0003580A">
        <w:t xml:space="preserve">For when longing he hath slain victoriously, </w:t>
      </w:r>
    </w:p>
    <w:p w14:paraId="2E3788B4" w14:textId="77777777" w:rsidR="00AD4452" w:rsidRDefault="00AD4452" w:rsidP="00AD4452">
      <w:pPr>
        <w:pStyle w:val="Poetry"/>
      </w:pPr>
      <w:r w:rsidRPr="0003580A">
        <w:t xml:space="preserve">Only then shall he from all come forth set free. </w:t>
      </w:r>
    </w:p>
    <w:p w14:paraId="23841BB0" w14:textId="77777777" w:rsidR="00AD4452" w:rsidRDefault="00AD4452" w:rsidP="00AD4452">
      <w:pPr>
        <w:pStyle w:val="Poetry"/>
      </w:pPr>
      <w:r w:rsidRPr="0003580A">
        <w:t xml:space="preserve">Yea, says Tuka, does thy heart for union thirst? </w:t>
      </w:r>
    </w:p>
    <w:p w14:paraId="1E26EE8E" w14:textId="77777777" w:rsidR="00AD4452" w:rsidRDefault="00AD4452" w:rsidP="00AD4452">
      <w:pPr>
        <w:pStyle w:val="Poetry"/>
      </w:pPr>
      <w:r w:rsidRPr="0003580A">
        <w:t xml:space="preserve">Crush—be sure!—the seed of longing in thee first. </w:t>
      </w:r>
    </w:p>
    <w:p w14:paraId="569A793A" w14:textId="77777777" w:rsidR="00AD4452" w:rsidRDefault="00AD4452" w:rsidP="00AD4452">
      <w:pPr>
        <w:pStyle w:val="Poetry"/>
      </w:pPr>
    </w:p>
    <w:p w14:paraId="7F299662" w14:textId="1D6E783E" w:rsidR="00AD4452" w:rsidRDefault="00AD4452" w:rsidP="00AD4452">
      <w:pPr>
        <w:pStyle w:val="Heading3"/>
      </w:pPr>
      <w:r w:rsidRPr="0003580A">
        <w:t xml:space="preserve">The Secret </w:t>
      </w:r>
      <w:r>
        <w:t>o</w:t>
      </w:r>
      <w:r w:rsidRPr="0003580A">
        <w:t xml:space="preserve">f Peace </w:t>
      </w:r>
    </w:p>
    <w:p w14:paraId="0734172B" w14:textId="77777777" w:rsidR="00AD4452" w:rsidRDefault="00AD4452" w:rsidP="00AD4452">
      <w:pPr>
        <w:pStyle w:val="Poetry"/>
      </w:pPr>
      <w:r w:rsidRPr="0003580A">
        <w:t>Calm is life</w:t>
      </w:r>
      <w:r>
        <w:t>’s crown</w:t>
      </w:r>
      <w:r w:rsidRPr="0003580A">
        <w:t xml:space="preserve">; all other joy beside </w:t>
      </w:r>
    </w:p>
    <w:p w14:paraId="74697FCB" w14:textId="77777777" w:rsidR="00AD4452" w:rsidRDefault="00AD4452" w:rsidP="00AD4452">
      <w:pPr>
        <w:pStyle w:val="Poetry"/>
      </w:pPr>
      <w:r w:rsidRPr="0003580A">
        <w:t xml:space="preserve">Is only pain. </w:t>
      </w:r>
    </w:p>
    <w:p w14:paraId="0E589146" w14:textId="77777777" w:rsidR="00AD4452" w:rsidRDefault="00AD4452" w:rsidP="00AD4452">
      <w:pPr>
        <w:pStyle w:val="Poetry"/>
      </w:pPr>
      <w:r w:rsidRPr="0003580A">
        <w:t>Hold thou it fast, thou shalt, whate</w:t>
      </w:r>
      <w:r>
        <w:t>’</w:t>
      </w:r>
      <w:r w:rsidRPr="0003580A">
        <w:t xml:space="preserve">er betide, </w:t>
      </w:r>
    </w:p>
    <w:p w14:paraId="76C9EE16" w14:textId="77777777" w:rsidR="00AD4452" w:rsidRDefault="00AD4452" w:rsidP="00AD4452">
      <w:pPr>
        <w:pStyle w:val="Poetry"/>
      </w:pPr>
      <w:r w:rsidRPr="0003580A">
        <w:t xml:space="preserve">The further shore attain. </w:t>
      </w:r>
    </w:p>
    <w:p w14:paraId="3BBFC305" w14:textId="77777777" w:rsidR="00AD4452" w:rsidRDefault="00AD4452" w:rsidP="00AD4452">
      <w:pPr>
        <w:pStyle w:val="Poetry"/>
      </w:pPr>
    </w:p>
    <w:p w14:paraId="46A96890" w14:textId="77777777" w:rsidR="00AD4452" w:rsidRDefault="00AD4452" w:rsidP="00AD4452">
      <w:pPr>
        <w:pStyle w:val="Poetry"/>
      </w:pPr>
      <w:r w:rsidRPr="0003580A">
        <w:t xml:space="preserve">When passions rage and we are wrung with woe </w:t>
      </w:r>
    </w:p>
    <w:p w14:paraId="6C1D3CAB" w14:textId="77777777" w:rsidR="00AD4452" w:rsidRDefault="00AD4452" w:rsidP="00AD4452">
      <w:pPr>
        <w:pStyle w:val="Poetry"/>
      </w:pPr>
      <w:r w:rsidRPr="0003580A">
        <w:t xml:space="preserve">And sore distress, </w:t>
      </w:r>
    </w:p>
    <w:p w14:paraId="38AD5C97" w14:textId="77777777" w:rsidR="00AD4452" w:rsidRDefault="00AD4452" w:rsidP="00AD4452">
      <w:pPr>
        <w:pStyle w:val="Poetry"/>
      </w:pPr>
      <w:r w:rsidRPr="0003580A">
        <w:t xml:space="preserve">Comes calm, and then—yea, Tuka knows it—lo! </w:t>
      </w:r>
    </w:p>
    <w:p w14:paraId="6DC5D90E" w14:textId="77777777" w:rsidR="00AD4452" w:rsidRPr="0003580A" w:rsidRDefault="00AD4452" w:rsidP="00AD4452">
      <w:pPr>
        <w:pStyle w:val="Poetry"/>
      </w:pPr>
      <w:r w:rsidRPr="0003580A">
        <w:t>The fever vanishes.</w:t>
      </w:r>
    </w:p>
    <w:p w14:paraId="5A24E3DF" w14:textId="77777777" w:rsidR="00AD4452" w:rsidRPr="0003580A" w:rsidRDefault="00AD4452" w:rsidP="00AD4452">
      <w:pPr>
        <w:pStyle w:val="Poetry"/>
      </w:pPr>
    </w:p>
    <w:p w14:paraId="5446D088" w14:textId="421E1E6E" w:rsidR="00AD4452" w:rsidRDefault="00AD4452" w:rsidP="00AD4452">
      <w:pPr>
        <w:pStyle w:val="Heading3"/>
      </w:pPr>
      <w:r w:rsidRPr="0003580A">
        <w:t xml:space="preserve">The Fellowship </w:t>
      </w:r>
      <w:r>
        <w:t>o</w:t>
      </w:r>
      <w:r w:rsidRPr="0003580A">
        <w:t>f Saints</w:t>
      </w:r>
    </w:p>
    <w:p w14:paraId="079E26DD" w14:textId="77777777" w:rsidR="00AD4452" w:rsidRDefault="00AD4452" w:rsidP="00AD4452">
      <w:pPr>
        <w:pStyle w:val="Poetry"/>
      </w:pPr>
      <w:r w:rsidRPr="0003580A">
        <w:t xml:space="preserve">What enters fire, its former nature lost, </w:t>
      </w:r>
    </w:p>
    <w:p w14:paraId="5945AED2" w14:textId="77777777" w:rsidR="00AD4452" w:rsidRDefault="00AD4452" w:rsidP="00AD4452">
      <w:pPr>
        <w:pStyle w:val="Poetry"/>
      </w:pPr>
      <w:r w:rsidRPr="0003580A">
        <w:t xml:space="preserve">Fire to itself transforms. </w:t>
      </w:r>
    </w:p>
    <w:p w14:paraId="61509384" w14:textId="77777777" w:rsidR="00AD4452" w:rsidRDefault="00AD4452" w:rsidP="00AD4452">
      <w:pPr>
        <w:pStyle w:val="Poetry"/>
      </w:pPr>
      <w:r w:rsidRPr="0003580A">
        <w:t xml:space="preserve">Touched by the magic stone, lo, iron now </w:t>
      </w:r>
    </w:p>
    <w:p w14:paraId="6B381800" w14:textId="77777777" w:rsidR="00AD4452" w:rsidRDefault="00AD4452" w:rsidP="00AD4452">
      <w:pPr>
        <w:pStyle w:val="Poetry"/>
      </w:pPr>
      <w:r w:rsidRPr="0003580A">
        <w:t xml:space="preserve">Gold that the world adorns. </w:t>
      </w:r>
    </w:p>
    <w:p w14:paraId="61FDAB2A" w14:textId="77777777" w:rsidR="00AD4452" w:rsidRDefault="00AD4452" w:rsidP="00AD4452">
      <w:pPr>
        <w:pStyle w:val="Poetry"/>
      </w:pPr>
      <w:r w:rsidRPr="0003580A">
        <w:t xml:space="preserve">Into the Ganga flow the little streams, </w:t>
      </w:r>
    </w:p>
    <w:p w14:paraId="5B9C4B24" w14:textId="77777777" w:rsidR="00AD4452" w:rsidRDefault="00AD4452" w:rsidP="00AD4452">
      <w:pPr>
        <w:pStyle w:val="Poetry"/>
      </w:pPr>
      <w:r w:rsidRPr="0003580A">
        <w:t xml:space="preserve">With the great Ganga blent. </w:t>
      </w:r>
    </w:p>
    <w:p w14:paraId="15FB789A" w14:textId="77777777" w:rsidR="00AD4452" w:rsidRDefault="00AD4452" w:rsidP="00AD4452">
      <w:pPr>
        <w:pStyle w:val="Poetry"/>
      </w:pPr>
      <w:r w:rsidRPr="0003580A">
        <w:t>Nay, e</w:t>
      </w:r>
      <w:r>
        <w:t>’</w:t>
      </w:r>
      <w:r w:rsidRPr="0003580A">
        <w:t xml:space="preserve">en its neighbour trees the sandal tree </w:t>
      </w:r>
    </w:p>
    <w:p w14:paraId="6B4E5B39" w14:textId="77777777" w:rsidR="00AD4452" w:rsidRDefault="00AD4452" w:rsidP="00AD4452">
      <w:pPr>
        <w:pStyle w:val="Poetry"/>
      </w:pPr>
      <w:r w:rsidRPr="0003580A">
        <w:t xml:space="preserve">Infects with its sweet scent. </w:t>
      </w:r>
    </w:p>
    <w:p w14:paraId="380E8B26" w14:textId="77777777" w:rsidR="00AD4452" w:rsidRDefault="00AD4452" w:rsidP="00AD4452">
      <w:pPr>
        <w:pStyle w:val="Poetry"/>
      </w:pPr>
      <w:r w:rsidRPr="0003580A">
        <w:t xml:space="preserve">So to the feet of saints is Tuka bound, </w:t>
      </w:r>
    </w:p>
    <w:p w14:paraId="20FD0AF2" w14:textId="77777777" w:rsidR="00AD4452" w:rsidRDefault="00AD4452" w:rsidP="00AD4452">
      <w:pPr>
        <w:pStyle w:val="Poetry"/>
      </w:pPr>
      <w:r w:rsidRPr="0003580A">
        <w:t xml:space="preserve">Linked in a blest content. </w:t>
      </w:r>
    </w:p>
    <w:p w14:paraId="2699AD19" w14:textId="77777777" w:rsidR="00AD4452" w:rsidRDefault="00AD4452" w:rsidP="00AD4452">
      <w:pPr>
        <w:pStyle w:val="Poetry"/>
      </w:pPr>
    </w:p>
    <w:p w14:paraId="709260FC" w14:textId="59C97BC9" w:rsidR="00AD4452" w:rsidRDefault="00AD4452" w:rsidP="00AD4452">
      <w:pPr>
        <w:pStyle w:val="Heading3"/>
      </w:pPr>
      <w:r w:rsidRPr="0003580A">
        <w:t xml:space="preserve">The Simple Path </w:t>
      </w:r>
    </w:p>
    <w:p w14:paraId="17D5BFE2" w14:textId="77777777" w:rsidR="00AD4452" w:rsidRDefault="00AD4452" w:rsidP="00AD4452">
      <w:pPr>
        <w:pStyle w:val="Poetry"/>
      </w:pPr>
      <w:r w:rsidRPr="0003580A">
        <w:t>Diverse men</w:t>
      </w:r>
      <w:r>
        <w:t>’</w:t>
      </w:r>
      <w:r w:rsidRPr="0003580A">
        <w:t xml:space="preserve">s thoughts as are their vanities, </w:t>
      </w:r>
    </w:p>
    <w:p w14:paraId="7E2F0761" w14:textId="77777777" w:rsidR="00AD4452" w:rsidRDefault="00AD4452" w:rsidP="00AD4452">
      <w:pPr>
        <w:pStyle w:val="Poetry"/>
      </w:pPr>
      <w:r w:rsidRPr="0003580A">
        <w:t xml:space="preserve">Distract not thou thy mind to follow these. </w:t>
      </w:r>
    </w:p>
    <w:p w14:paraId="6D3B22F9" w14:textId="77777777" w:rsidR="00AD4452" w:rsidRDefault="00AD4452" w:rsidP="00AD4452">
      <w:pPr>
        <w:pStyle w:val="Poetry"/>
      </w:pPr>
      <w:r w:rsidRPr="0003580A">
        <w:t xml:space="preserve">Cling to the faith that thou hast learned, the love </w:t>
      </w:r>
    </w:p>
    <w:p w14:paraId="10B9ABB6" w14:textId="77777777" w:rsidR="00AD4452" w:rsidRDefault="00AD4452" w:rsidP="00AD4452">
      <w:pPr>
        <w:pStyle w:val="Poetry"/>
      </w:pPr>
      <w:r w:rsidRPr="0003580A">
        <w:t xml:space="preserve">That, coming, filled thee with its fragrances. </w:t>
      </w:r>
    </w:p>
    <w:p w14:paraId="3DFD2555" w14:textId="77777777" w:rsidR="00AD4452" w:rsidRDefault="00AD4452" w:rsidP="00AD4452">
      <w:pPr>
        <w:pStyle w:val="Poetry"/>
      </w:pPr>
    </w:p>
    <w:p w14:paraId="338DFAE8" w14:textId="77777777" w:rsidR="00AD4452" w:rsidRDefault="00AD4452" w:rsidP="00AD4452">
      <w:pPr>
        <w:pStyle w:val="Poetry"/>
      </w:pPr>
      <w:r w:rsidRPr="0003580A">
        <w:t>For Hari</w:t>
      </w:r>
      <w:r>
        <w:t>’</w:t>
      </w:r>
      <w:r w:rsidRPr="0003580A">
        <w:t xml:space="preserve">s worship is a mother,—rest  </w:t>
      </w:r>
    </w:p>
    <w:p w14:paraId="68DF65A1" w14:textId="77777777" w:rsidR="00AD4452" w:rsidRDefault="00AD4452" w:rsidP="00AD4452">
      <w:pPr>
        <w:pStyle w:val="Poetry"/>
      </w:pPr>
      <w:r w:rsidRPr="0003580A">
        <w:t xml:space="preserve">It is and peace, shade for the weariest. </w:t>
      </w:r>
    </w:p>
    <w:p w14:paraId="5D4AB90A" w14:textId="77777777" w:rsidR="00AD4452" w:rsidRDefault="00AD4452" w:rsidP="00AD4452">
      <w:pPr>
        <w:pStyle w:val="Poetry"/>
      </w:pPr>
      <w:r w:rsidRPr="0003580A">
        <w:t xml:space="preserve">Why, then, who ties a stone about his neck </w:t>
      </w:r>
    </w:p>
    <w:p w14:paraId="16A98F86" w14:textId="77777777" w:rsidR="00AD4452" w:rsidRDefault="00AD4452" w:rsidP="00AD4452">
      <w:pPr>
        <w:pStyle w:val="Poetry"/>
      </w:pPr>
      <w:r w:rsidRPr="0003580A">
        <w:t xml:space="preserve">And drowns himself, is but a fool confessed. </w:t>
      </w:r>
    </w:p>
    <w:p w14:paraId="01F3C7D3" w14:textId="77777777" w:rsidR="00AD4452" w:rsidRDefault="00AD4452" w:rsidP="00AD4452">
      <w:pPr>
        <w:pStyle w:val="Poetry"/>
      </w:pPr>
    </w:p>
    <w:p w14:paraId="0045895A" w14:textId="7208D253" w:rsidR="00AD4452" w:rsidRPr="0003580A" w:rsidRDefault="00AD4452" w:rsidP="00AD4452">
      <w:pPr>
        <w:pStyle w:val="Heading3"/>
      </w:pPr>
      <w:r w:rsidRPr="0003580A">
        <w:t xml:space="preserve">The Way </w:t>
      </w:r>
      <w:r>
        <w:t>o</w:t>
      </w:r>
      <w:r w:rsidRPr="0003580A">
        <w:t xml:space="preserve">f Love </w:t>
      </w:r>
    </w:p>
    <w:p w14:paraId="19802CA6" w14:textId="77777777" w:rsidR="00AD4452" w:rsidRDefault="00AD4452" w:rsidP="00AD4452">
      <w:pPr>
        <w:pStyle w:val="Poetry"/>
      </w:pPr>
      <w:r w:rsidRPr="0003580A">
        <w:t xml:space="preserve">The learned in Brahma I shall make to long </w:t>
      </w:r>
    </w:p>
    <w:p w14:paraId="653DA165" w14:textId="77777777" w:rsidR="00AD4452" w:rsidRDefault="00AD4452" w:rsidP="00AD4452">
      <w:pPr>
        <w:pStyle w:val="Poetry"/>
      </w:pPr>
      <w:r w:rsidRPr="0003580A">
        <w:t xml:space="preserve">With new desire; those once so safe and strong, </w:t>
      </w:r>
    </w:p>
    <w:p w14:paraId="08659AEA" w14:textId="77777777" w:rsidR="00AD4452" w:rsidRDefault="00AD4452" w:rsidP="00AD4452">
      <w:pPr>
        <w:pStyle w:val="Poetry"/>
      </w:pPr>
      <w:r w:rsidRPr="0003580A">
        <w:t xml:space="preserve">Set free, I bring back glad to bondage. So, </w:t>
      </w:r>
    </w:p>
    <w:p w14:paraId="3CF4BE80" w14:textId="77777777" w:rsidR="00AD4452" w:rsidRPr="0003580A" w:rsidRDefault="00AD4452" w:rsidP="00AD4452">
      <w:pPr>
        <w:pStyle w:val="Poetry"/>
      </w:pPr>
      <w:r w:rsidRPr="0003580A">
        <w:t xml:space="preserve">They are made one with Brahma by a song. </w:t>
      </w:r>
    </w:p>
    <w:p w14:paraId="143D16E2" w14:textId="77777777" w:rsidR="00AD4452" w:rsidRDefault="00AD4452" w:rsidP="00AD4452">
      <w:pPr>
        <w:pStyle w:val="Poetry"/>
      </w:pPr>
      <w:r w:rsidRPr="0003580A">
        <w:lastRenderedPageBreak/>
        <w:t xml:space="preserve">God is their debtor now, O glad release. </w:t>
      </w:r>
    </w:p>
    <w:p w14:paraId="06A3A28A" w14:textId="77777777" w:rsidR="00AD4452" w:rsidRDefault="00AD4452" w:rsidP="00AD4452">
      <w:pPr>
        <w:pStyle w:val="Poetry"/>
      </w:pPr>
      <w:r w:rsidRPr="0003580A">
        <w:t>I</w:t>
      </w:r>
      <w:r>
        <w:t>’</w:t>
      </w:r>
      <w:r w:rsidRPr="0003580A">
        <w:t xml:space="preserve">ll bid the weary pilgrim take his ease. </w:t>
      </w:r>
    </w:p>
    <w:p w14:paraId="4E9F31B8" w14:textId="77777777" w:rsidR="00AD4452" w:rsidRDefault="00AD4452" w:rsidP="00AD4452">
      <w:pPr>
        <w:pStyle w:val="Poetry"/>
      </w:pPr>
      <w:r w:rsidRPr="0003580A">
        <w:t xml:space="preserve">The proud ascetic may forsake his pride. </w:t>
      </w:r>
    </w:p>
    <w:p w14:paraId="4C43326A" w14:textId="77777777" w:rsidR="00AD4452" w:rsidRDefault="00AD4452" w:rsidP="00AD4452">
      <w:pPr>
        <w:pStyle w:val="Poetry"/>
      </w:pPr>
      <w:r w:rsidRPr="0003580A">
        <w:t xml:space="preserve">Away with offerings and charities! </w:t>
      </w:r>
    </w:p>
    <w:p w14:paraId="48F1ECCA" w14:textId="77777777" w:rsidR="00AD4452" w:rsidRDefault="00AD4452" w:rsidP="00AD4452">
      <w:pPr>
        <w:pStyle w:val="Poetry"/>
      </w:pPr>
      <w:r w:rsidRPr="0003580A">
        <w:t>By love and true devotion life</w:t>
      </w:r>
      <w:r>
        <w:t>’</w:t>
      </w:r>
      <w:r w:rsidRPr="0003580A">
        <w:t xml:space="preserve">s high goal </w:t>
      </w:r>
    </w:p>
    <w:p w14:paraId="0415EAE3" w14:textId="77777777" w:rsidR="00AD4452" w:rsidRDefault="00AD4452" w:rsidP="00AD4452">
      <w:pPr>
        <w:pStyle w:val="Poetry"/>
      </w:pPr>
      <w:r w:rsidRPr="0003580A">
        <w:t>I</w:t>
      </w:r>
      <w:r>
        <w:t>’</w:t>
      </w:r>
      <w:r w:rsidRPr="0003580A">
        <w:t>ll help men to attain—yea, Brahma</w:t>
      </w:r>
      <w:r>
        <w:t>’</w:t>
      </w:r>
      <w:r w:rsidRPr="0003580A">
        <w:t xml:space="preserve">s soul. </w:t>
      </w:r>
    </w:p>
    <w:p w14:paraId="57E0B059" w14:textId="77777777" w:rsidR="00AD4452" w:rsidRDefault="00AD4452" w:rsidP="00AD4452">
      <w:pPr>
        <w:pStyle w:val="Poetry"/>
      </w:pPr>
      <w:r>
        <w:t>“</w:t>
      </w:r>
      <w:r w:rsidRPr="0003580A">
        <w:t>O, happy we, who Tuka</w:t>
      </w:r>
      <w:r>
        <w:t>’</w:t>
      </w:r>
      <w:r w:rsidRPr="0003580A">
        <w:t>s face have seen</w:t>
      </w:r>
      <w:r>
        <w:t>”</w:t>
      </w:r>
      <w:r w:rsidRPr="0003580A">
        <w:t>—</w:t>
      </w:r>
    </w:p>
    <w:p w14:paraId="61DA34C6" w14:textId="77777777" w:rsidR="00AD4452" w:rsidRDefault="00AD4452" w:rsidP="00AD4452">
      <w:pPr>
        <w:pStyle w:val="Poetry"/>
      </w:pPr>
      <w:r w:rsidRPr="0003580A">
        <w:t>So men will say and Tuka they</w:t>
      </w:r>
      <w:r>
        <w:t>’</w:t>
      </w:r>
      <w:r w:rsidRPr="0003580A">
        <w:t xml:space="preserve">ll extol. </w:t>
      </w:r>
    </w:p>
    <w:p w14:paraId="0B278618" w14:textId="77777777" w:rsidR="00AD4452" w:rsidRDefault="00AD4452" w:rsidP="00AD4452">
      <w:pPr>
        <w:pStyle w:val="Poetry"/>
      </w:pPr>
    </w:p>
    <w:p w14:paraId="06500B5B" w14:textId="73C558B7" w:rsidR="00AD4452" w:rsidRDefault="00AD4452" w:rsidP="00AD4452">
      <w:pPr>
        <w:pStyle w:val="Heading3"/>
      </w:pPr>
      <w:r w:rsidRPr="0003580A">
        <w:t xml:space="preserve">The Thief </w:t>
      </w:r>
    </w:p>
    <w:p w14:paraId="20A1A119" w14:textId="77777777" w:rsidR="00AD4452" w:rsidRDefault="00AD4452" w:rsidP="00AD4452">
      <w:pPr>
        <w:pStyle w:val="Poetry"/>
      </w:pPr>
      <w:r w:rsidRPr="0003580A">
        <w:t xml:space="preserve">I came to him in woful plight; </w:t>
      </w:r>
    </w:p>
    <w:p w14:paraId="73ADED02" w14:textId="77777777" w:rsidR="00AD4452" w:rsidRDefault="00AD4452" w:rsidP="00AD4452">
      <w:pPr>
        <w:pStyle w:val="Poetry"/>
      </w:pPr>
      <w:r w:rsidRPr="0003580A">
        <w:t xml:space="preserve">He, gracious, girded me with might. </w:t>
      </w:r>
    </w:p>
    <w:p w14:paraId="726A5704" w14:textId="77777777" w:rsidR="00AD4452" w:rsidRDefault="00AD4452" w:rsidP="00AD4452">
      <w:pPr>
        <w:pStyle w:val="Poetry"/>
      </w:pPr>
      <w:r w:rsidRPr="0003580A">
        <w:t xml:space="preserve">His house I entered unaware </w:t>
      </w:r>
    </w:p>
    <w:p w14:paraId="749926DE" w14:textId="77777777" w:rsidR="00AD4452" w:rsidRDefault="00AD4452" w:rsidP="00AD4452">
      <w:pPr>
        <w:pStyle w:val="Poetry"/>
      </w:pPr>
      <w:r w:rsidRPr="0003580A">
        <w:t xml:space="preserve">And stole the treasure hidden there. </w:t>
      </w:r>
    </w:p>
    <w:p w14:paraId="3274FA93" w14:textId="77777777" w:rsidR="00AD4452" w:rsidRDefault="00AD4452" w:rsidP="00AD4452">
      <w:pPr>
        <w:pStyle w:val="Poetry"/>
      </w:pPr>
      <w:r w:rsidRPr="0003580A">
        <w:t xml:space="preserve">So I have wrought a deep design </w:t>
      </w:r>
    </w:p>
    <w:p w14:paraId="4CBDB0D8" w14:textId="77777777" w:rsidR="00AD4452" w:rsidRDefault="00AD4452" w:rsidP="00AD4452">
      <w:pPr>
        <w:pStyle w:val="Poetry"/>
      </w:pPr>
      <w:r w:rsidRPr="0003580A">
        <w:t xml:space="preserve">That all his riches shall be mine. </w:t>
      </w:r>
    </w:p>
    <w:p w14:paraId="24362756" w14:textId="77777777" w:rsidR="00AD4452" w:rsidRDefault="00AD4452" w:rsidP="00AD4452">
      <w:pPr>
        <w:pStyle w:val="Poetry"/>
      </w:pPr>
      <w:r w:rsidRPr="0003580A">
        <w:t xml:space="preserve">I kissed his feet and then by stealth </w:t>
      </w:r>
    </w:p>
    <w:p w14:paraId="4C8FD20D" w14:textId="77777777" w:rsidR="00AD4452" w:rsidRDefault="00AD4452" w:rsidP="00AD4452">
      <w:pPr>
        <w:pStyle w:val="Poetry"/>
      </w:pPr>
      <w:r w:rsidRPr="0003580A">
        <w:t xml:space="preserve">I, Tuka, robbed him of his wealth. </w:t>
      </w:r>
    </w:p>
    <w:p w14:paraId="447A2553" w14:textId="77777777" w:rsidR="00AD4452" w:rsidRDefault="00AD4452" w:rsidP="00AD4452">
      <w:pPr>
        <w:pStyle w:val="Poetry"/>
      </w:pPr>
    </w:p>
    <w:p w14:paraId="1CF6AA82" w14:textId="37BD0B6D" w:rsidR="00AD4452" w:rsidRDefault="00AD4452" w:rsidP="00AD4452">
      <w:pPr>
        <w:pStyle w:val="Heading3"/>
      </w:pPr>
      <w:r w:rsidRPr="0003580A">
        <w:t xml:space="preserve">The Traveller </w:t>
      </w:r>
    </w:p>
    <w:p w14:paraId="7099E45B" w14:textId="77777777" w:rsidR="00AD4452" w:rsidRDefault="00AD4452" w:rsidP="00AD4452">
      <w:pPr>
        <w:pStyle w:val="Poetry"/>
      </w:pPr>
      <w:r w:rsidRPr="0003580A">
        <w:t xml:space="preserve">Let thy thought at all times be,— </w:t>
      </w:r>
    </w:p>
    <w:p w14:paraId="5ADA65F3" w14:textId="77777777" w:rsidR="00AD4452" w:rsidRDefault="00AD4452" w:rsidP="00AD4452">
      <w:pPr>
        <w:pStyle w:val="Poetry"/>
      </w:pPr>
      <w:r w:rsidRPr="0003580A">
        <w:t>Over life</w:t>
      </w:r>
      <w:r>
        <w:t>’</w:t>
      </w:r>
      <w:r w:rsidRPr="0003580A">
        <w:t xml:space="preserve">s tempestuous sea </w:t>
      </w:r>
    </w:p>
    <w:p w14:paraId="078614E4" w14:textId="77777777" w:rsidR="00AD4452" w:rsidRDefault="00AD4452" w:rsidP="00AD4452">
      <w:pPr>
        <w:pStyle w:val="Poetry"/>
      </w:pPr>
      <w:r w:rsidRPr="0003580A">
        <w:t xml:space="preserve">We must fare. </w:t>
      </w:r>
    </w:p>
    <w:p w14:paraId="3DDC1ABD" w14:textId="77777777" w:rsidR="00AD4452" w:rsidRDefault="00AD4452" w:rsidP="00AD4452">
      <w:pPr>
        <w:pStyle w:val="Poetry"/>
      </w:pPr>
      <w:r w:rsidRPr="0003580A">
        <w:t xml:space="preserve">Soon the body perisheth; </w:t>
      </w:r>
    </w:p>
    <w:p w14:paraId="3FFA8912" w14:textId="77777777" w:rsidR="00AD4452" w:rsidRDefault="00AD4452" w:rsidP="00AD4452">
      <w:pPr>
        <w:pStyle w:val="Poetry"/>
      </w:pPr>
      <w:r w:rsidRPr="0003580A">
        <w:t xml:space="preserve">Life is swallowed up of Death. </w:t>
      </w:r>
    </w:p>
    <w:p w14:paraId="09694B2A" w14:textId="77777777" w:rsidR="00AD4452" w:rsidRDefault="00AD4452" w:rsidP="00AD4452">
      <w:pPr>
        <w:pStyle w:val="Poetry"/>
      </w:pPr>
      <w:r w:rsidRPr="0003580A">
        <w:t xml:space="preserve">O beware! </w:t>
      </w:r>
    </w:p>
    <w:p w14:paraId="277532A5" w14:textId="77777777" w:rsidR="00AD4452" w:rsidRDefault="00AD4452" w:rsidP="00AD4452">
      <w:pPr>
        <w:pStyle w:val="Poetry"/>
      </w:pPr>
      <w:r w:rsidRPr="0003580A">
        <w:t xml:space="preserve">Seek the fellowship of saints; </w:t>
      </w:r>
    </w:p>
    <w:p w14:paraId="5624BA1C" w14:textId="77777777" w:rsidR="00AD4452" w:rsidRDefault="00AD4452" w:rsidP="00AD4452">
      <w:pPr>
        <w:pStyle w:val="Poetry"/>
      </w:pPr>
      <w:r w:rsidRPr="0003580A">
        <w:t xml:space="preserve">Seek, until thy spirit faints, </w:t>
      </w:r>
    </w:p>
    <w:p w14:paraId="5A0499AA" w14:textId="77777777" w:rsidR="00AD4452" w:rsidRDefault="00AD4452" w:rsidP="00AD4452">
      <w:pPr>
        <w:pStyle w:val="Poetry"/>
      </w:pPr>
      <w:r w:rsidRPr="0003580A">
        <w:t>Heaven</w:t>
      </w:r>
      <w:r>
        <w:t>’</w:t>
      </w:r>
      <w:r w:rsidRPr="0003580A">
        <w:t xml:space="preserve">s ways! </w:t>
      </w:r>
    </w:p>
    <w:p w14:paraId="7D87F242" w14:textId="77777777" w:rsidR="00AD4452" w:rsidRDefault="00AD4452" w:rsidP="00AD4452">
      <w:pPr>
        <w:pStyle w:val="Poetry"/>
      </w:pPr>
      <w:r w:rsidRPr="0003580A">
        <w:t xml:space="preserve">Let not dust make blind thine eyes, </w:t>
      </w:r>
    </w:p>
    <w:p w14:paraId="6365D692" w14:textId="77777777" w:rsidR="00AD4452" w:rsidRDefault="00AD4452" w:rsidP="00AD4452">
      <w:pPr>
        <w:pStyle w:val="Poetry"/>
      </w:pPr>
      <w:r w:rsidRPr="0003580A">
        <w:t xml:space="preserve">Dust of worldly enterprise, </w:t>
      </w:r>
    </w:p>
    <w:p w14:paraId="54E57DF9" w14:textId="77777777" w:rsidR="00AD4452" w:rsidRPr="0003580A" w:rsidRDefault="00AD4452" w:rsidP="00AD4452">
      <w:pPr>
        <w:pStyle w:val="Poetry"/>
      </w:pPr>
      <w:r w:rsidRPr="0003580A">
        <w:t>Tuka says.</w:t>
      </w:r>
    </w:p>
    <w:p w14:paraId="031E989F" w14:textId="77777777" w:rsidR="00AD4452" w:rsidRPr="0003580A" w:rsidRDefault="00AD4452" w:rsidP="00AD4452">
      <w:pPr>
        <w:pStyle w:val="Poetry"/>
      </w:pPr>
    </w:p>
    <w:p w14:paraId="47D1B319" w14:textId="4F787BD0" w:rsidR="00AD4452" w:rsidRDefault="00AD4452" w:rsidP="00AD4452">
      <w:pPr>
        <w:pStyle w:val="Heading3"/>
      </w:pPr>
      <w:r w:rsidRPr="0003580A">
        <w:t xml:space="preserve">By Faith Alone </w:t>
      </w:r>
    </w:p>
    <w:p w14:paraId="2AA7D17C" w14:textId="77777777" w:rsidR="00AD4452" w:rsidRDefault="00AD4452" w:rsidP="00AD4452">
      <w:pPr>
        <w:pStyle w:val="Poetry"/>
      </w:pPr>
      <w:r w:rsidRPr="0003580A">
        <w:lastRenderedPageBreak/>
        <w:t>In God, in God—forget him not!—</w:t>
      </w:r>
    </w:p>
    <w:p w14:paraId="031C573F" w14:textId="77777777" w:rsidR="00AD4452" w:rsidRDefault="00AD4452" w:rsidP="00AD4452">
      <w:pPr>
        <w:pStyle w:val="Poetry"/>
      </w:pPr>
      <w:r w:rsidRPr="0003580A">
        <w:t xml:space="preserve">Do thou thy refuge find. </w:t>
      </w:r>
    </w:p>
    <w:p w14:paraId="714BAD27" w14:textId="77777777" w:rsidR="00AD4452" w:rsidRDefault="00AD4452" w:rsidP="00AD4452">
      <w:pPr>
        <w:pStyle w:val="Poetry"/>
      </w:pPr>
      <w:r w:rsidRPr="0003580A">
        <w:t xml:space="preserve">Let every other plan or plot </w:t>
      </w:r>
    </w:p>
    <w:p w14:paraId="7F3EA3E2" w14:textId="77777777" w:rsidR="00AD4452" w:rsidRDefault="00AD4452" w:rsidP="00AD4452">
      <w:pPr>
        <w:pStyle w:val="Poetry"/>
      </w:pPr>
      <w:r w:rsidRPr="0003580A">
        <w:t xml:space="preserve">Go with the wind! </w:t>
      </w:r>
    </w:p>
    <w:p w14:paraId="21220978" w14:textId="77777777" w:rsidR="00AD4452" w:rsidRDefault="00AD4452" w:rsidP="00AD4452">
      <w:pPr>
        <w:pStyle w:val="Poetry"/>
      </w:pPr>
    </w:p>
    <w:p w14:paraId="31D1F784" w14:textId="77777777" w:rsidR="00AD4452" w:rsidRDefault="00AD4452" w:rsidP="00AD4452">
      <w:pPr>
        <w:pStyle w:val="Poetry"/>
      </w:pPr>
      <w:r w:rsidRPr="0003580A">
        <w:t xml:space="preserve">Why toil for nought? Wake, wake from sleep! </w:t>
      </w:r>
    </w:p>
    <w:p w14:paraId="5F116243" w14:textId="77777777" w:rsidR="00AD4452" w:rsidRDefault="00AD4452" w:rsidP="00AD4452">
      <w:pPr>
        <w:pStyle w:val="Poetry"/>
      </w:pPr>
      <w:r w:rsidRPr="0003580A">
        <w:t>By learning</w:t>
      </w:r>
      <w:r>
        <w:t>’</w:t>
      </w:r>
      <w:r w:rsidRPr="0003580A">
        <w:t xml:space="preserve">s load weighed down, </w:t>
      </w:r>
    </w:p>
    <w:p w14:paraId="38F37FFA" w14:textId="77777777" w:rsidR="00AD4452" w:rsidRDefault="00AD4452" w:rsidP="00AD4452">
      <w:pPr>
        <w:pStyle w:val="Poetry"/>
      </w:pPr>
      <w:r w:rsidRPr="0003580A">
        <w:t>Thou in the world</w:t>
      </w:r>
      <w:r>
        <w:t>’</w:t>
      </w:r>
      <w:r w:rsidRPr="0003580A">
        <w:t xml:space="preserve">s abysses deep </w:t>
      </w:r>
    </w:p>
    <w:p w14:paraId="70817947" w14:textId="77777777" w:rsidR="00AD4452" w:rsidRDefault="00AD4452" w:rsidP="00AD4452">
      <w:pPr>
        <w:pStyle w:val="Poetry"/>
      </w:pPr>
      <w:r w:rsidRPr="0003580A">
        <w:t xml:space="preserve">Art like to drown. </w:t>
      </w:r>
    </w:p>
    <w:p w14:paraId="3216825E" w14:textId="77777777" w:rsidR="00AD4452" w:rsidRDefault="00AD4452" w:rsidP="00AD4452">
      <w:pPr>
        <w:pStyle w:val="Poetry"/>
      </w:pPr>
    </w:p>
    <w:p w14:paraId="24942771" w14:textId="77777777" w:rsidR="00AD4452" w:rsidRDefault="00AD4452" w:rsidP="00AD4452">
      <w:pPr>
        <w:pStyle w:val="Poetry"/>
      </w:pPr>
      <w:r w:rsidRPr="0003580A">
        <w:t xml:space="preserve">O, flee from thence. Only by faith </w:t>
      </w:r>
    </w:p>
    <w:p w14:paraId="62B9E4FA" w14:textId="77777777" w:rsidR="00AD4452" w:rsidRDefault="00AD4452" w:rsidP="00AD4452">
      <w:pPr>
        <w:pStyle w:val="Poetry"/>
      </w:pPr>
      <w:r w:rsidRPr="0003580A">
        <w:t xml:space="preserve">Canst thou to God attain. </w:t>
      </w:r>
    </w:p>
    <w:p w14:paraId="10923D3D" w14:textId="77777777" w:rsidR="00AD4452" w:rsidRDefault="00AD4452" w:rsidP="00AD4452">
      <w:pPr>
        <w:pStyle w:val="Poetry"/>
      </w:pPr>
      <w:r w:rsidRPr="0003580A">
        <w:t xml:space="preserve">And all thy knowledge, Tuka saith, </w:t>
      </w:r>
    </w:p>
    <w:p w14:paraId="55440EA6" w14:textId="77777777" w:rsidR="00AD4452" w:rsidRDefault="00AD4452" w:rsidP="00AD4452">
      <w:pPr>
        <w:pStyle w:val="Poetry"/>
      </w:pPr>
      <w:r w:rsidRPr="0003580A">
        <w:t xml:space="preserve">Will prove in </w:t>
      </w:r>
      <w:r>
        <w:t xml:space="preserve">vain. </w:t>
      </w:r>
    </w:p>
    <w:p w14:paraId="2EF2C6B4" w14:textId="77777777" w:rsidR="00AD4452" w:rsidRDefault="00AD4452" w:rsidP="00AD4452">
      <w:pPr>
        <w:pStyle w:val="Poetry"/>
      </w:pPr>
    </w:p>
    <w:p w14:paraId="32BDBD69" w14:textId="20B85FA9" w:rsidR="00AD4452" w:rsidRDefault="00AD4452" w:rsidP="00AD4452">
      <w:pPr>
        <w:pStyle w:val="Heading3"/>
      </w:pPr>
      <w:r>
        <w:t xml:space="preserve">A Steadfast Mind </w:t>
      </w:r>
    </w:p>
    <w:p w14:paraId="1E77BAC7" w14:textId="77777777" w:rsidR="00AD4452" w:rsidRDefault="00AD4452" w:rsidP="00AD4452">
      <w:pPr>
        <w:pStyle w:val="Poetry"/>
      </w:pPr>
      <w:r w:rsidRPr="0003580A">
        <w:t xml:space="preserve">Honour, dishonour that men may pay, </w:t>
      </w:r>
    </w:p>
    <w:p w14:paraId="72451F69" w14:textId="77777777" w:rsidR="00AD4452" w:rsidRDefault="00AD4452" w:rsidP="00AD4452">
      <w:pPr>
        <w:pStyle w:val="Poetry"/>
      </w:pPr>
      <w:r w:rsidRPr="0003580A">
        <w:t xml:space="preserve">Bundle them up and throw them away. </w:t>
      </w:r>
    </w:p>
    <w:p w14:paraId="60D2E50C" w14:textId="77777777" w:rsidR="00AD4452" w:rsidRDefault="00AD4452" w:rsidP="00AD4452">
      <w:pPr>
        <w:pStyle w:val="Poetry"/>
      </w:pPr>
    </w:p>
    <w:p w14:paraId="15A9D866" w14:textId="77777777" w:rsidR="00AD4452" w:rsidRDefault="00AD4452" w:rsidP="00AD4452">
      <w:pPr>
        <w:pStyle w:val="Poetry"/>
      </w:pPr>
      <w:r w:rsidRPr="0003580A">
        <w:t xml:space="preserve">Where there is ever a steadfast mind, </w:t>
      </w:r>
    </w:p>
    <w:p w14:paraId="2FDF8F22" w14:textId="77777777" w:rsidR="00AD4452" w:rsidRDefault="00AD4452" w:rsidP="00AD4452">
      <w:pPr>
        <w:pStyle w:val="Poetry"/>
      </w:pPr>
      <w:r w:rsidRPr="0003580A">
        <w:t xml:space="preserve">There thou the vision of God shalt find. </w:t>
      </w:r>
    </w:p>
    <w:p w14:paraId="2E82C92B" w14:textId="77777777" w:rsidR="00AD4452" w:rsidRDefault="00AD4452" w:rsidP="00AD4452">
      <w:pPr>
        <w:pStyle w:val="Poetry"/>
      </w:pPr>
    </w:p>
    <w:p w14:paraId="6A6C4AD7" w14:textId="77777777" w:rsidR="00AD4452" w:rsidRDefault="00AD4452" w:rsidP="00AD4452">
      <w:pPr>
        <w:pStyle w:val="Poetry"/>
      </w:pPr>
      <w:r w:rsidRPr="0003580A">
        <w:t xml:space="preserve">Whereso the fountains of peace abide, </w:t>
      </w:r>
    </w:p>
    <w:p w14:paraId="577FFA3D" w14:textId="77777777" w:rsidR="00AD4452" w:rsidRDefault="00AD4452" w:rsidP="00AD4452">
      <w:pPr>
        <w:pStyle w:val="Poetry"/>
      </w:pPr>
      <w:r w:rsidRPr="0003580A">
        <w:t xml:space="preserve">Stayed is the passage of time and tide. </w:t>
      </w:r>
    </w:p>
    <w:p w14:paraId="63AFD1B8" w14:textId="77777777" w:rsidR="00AD4452" w:rsidRDefault="00AD4452" w:rsidP="00AD4452">
      <w:pPr>
        <w:pStyle w:val="Poetry"/>
      </w:pPr>
    </w:p>
    <w:p w14:paraId="6B0D7EB2" w14:textId="77777777" w:rsidR="00AD4452" w:rsidRDefault="00AD4452" w:rsidP="00AD4452">
      <w:pPr>
        <w:pStyle w:val="Poetry"/>
      </w:pPr>
      <w:r w:rsidRPr="0003580A">
        <w:t xml:space="preserve">Calm thou the impulse that stirs thy breast; </w:t>
      </w:r>
    </w:p>
    <w:p w14:paraId="7FC2605B" w14:textId="77777777" w:rsidR="00AD4452" w:rsidRDefault="00AD4452" w:rsidP="00AD4452">
      <w:pPr>
        <w:pStyle w:val="Poetry"/>
      </w:pPr>
      <w:r w:rsidRPr="0003580A">
        <w:t xml:space="preserve">Surely, says Tuka, a small request. </w:t>
      </w:r>
    </w:p>
    <w:p w14:paraId="5EF78043" w14:textId="77777777" w:rsidR="00AD4452" w:rsidRDefault="00AD4452" w:rsidP="00AD4452">
      <w:pPr>
        <w:pStyle w:val="Poetry"/>
      </w:pPr>
    </w:p>
    <w:p w14:paraId="58007842" w14:textId="12D721A1" w:rsidR="00AD4452" w:rsidRDefault="00AD4452" w:rsidP="00AD4452">
      <w:pPr>
        <w:pStyle w:val="Heading3"/>
      </w:pPr>
      <w:r w:rsidRPr="0003580A">
        <w:t xml:space="preserve">The Name </w:t>
      </w:r>
      <w:r>
        <w:t>o</w:t>
      </w:r>
      <w:r w:rsidRPr="0003580A">
        <w:t xml:space="preserve">f </w:t>
      </w:r>
      <w:r>
        <w:t>t</w:t>
      </w:r>
      <w:r w:rsidRPr="0003580A">
        <w:t xml:space="preserve">he Living One </w:t>
      </w:r>
    </w:p>
    <w:p w14:paraId="4E2205B0" w14:textId="77777777" w:rsidR="00AD4452" w:rsidRDefault="00AD4452" w:rsidP="00AD4452">
      <w:pPr>
        <w:pStyle w:val="Poetry"/>
      </w:pPr>
      <w:r w:rsidRPr="0003580A">
        <w:t>Hear, O God, my supplication,—</w:t>
      </w:r>
    </w:p>
    <w:p w14:paraId="0A4116D8" w14:textId="77777777" w:rsidR="00AD4452" w:rsidRPr="0003580A" w:rsidRDefault="00AD4452" w:rsidP="00AD4452">
      <w:pPr>
        <w:pStyle w:val="Poetry"/>
      </w:pPr>
      <w:r w:rsidRPr="0003580A">
        <w:t xml:space="preserve">Do not grant me Liberation. </w:t>
      </w:r>
    </w:p>
    <w:p w14:paraId="7E161124" w14:textId="77777777" w:rsidR="00AD4452" w:rsidRPr="0003580A" w:rsidRDefault="00AD4452" w:rsidP="00AD4452">
      <w:pPr>
        <w:pStyle w:val="Poetry"/>
      </w:pPr>
    </w:p>
    <w:p w14:paraId="2F9C8685" w14:textId="77777777" w:rsidR="00AD4452" w:rsidRDefault="00AD4452" w:rsidP="00AD4452">
      <w:pPr>
        <w:pStyle w:val="Poetry"/>
      </w:pPr>
      <w:r>
        <w:t>‘</w:t>
      </w:r>
      <w:r w:rsidRPr="0003580A">
        <w:t xml:space="preserve">Tis what men so much desire; </w:t>
      </w:r>
    </w:p>
    <w:p w14:paraId="22E15A49" w14:textId="77777777" w:rsidR="00AD4452" w:rsidRDefault="00AD4452" w:rsidP="00AD4452">
      <w:pPr>
        <w:pStyle w:val="Poetry"/>
      </w:pPr>
      <w:r w:rsidRPr="0003580A">
        <w:t xml:space="preserve">Yet how much this joy is higher! </w:t>
      </w:r>
    </w:p>
    <w:p w14:paraId="3A515E50" w14:textId="77777777" w:rsidR="00AD4452" w:rsidRDefault="00AD4452" w:rsidP="00AD4452">
      <w:pPr>
        <w:pStyle w:val="Poetry"/>
      </w:pPr>
    </w:p>
    <w:p w14:paraId="5E9BFAF4" w14:textId="77777777" w:rsidR="00AD4452" w:rsidRDefault="00AD4452" w:rsidP="00AD4452">
      <w:pPr>
        <w:pStyle w:val="Poetry"/>
      </w:pPr>
      <w:r w:rsidRPr="0003580A">
        <w:t xml:space="preserve">Home of every Vaisnavite, </w:t>
      </w:r>
    </w:p>
    <w:p w14:paraId="20F73EF4" w14:textId="77777777" w:rsidR="00AD4452" w:rsidRDefault="00AD4452" w:rsidP="00AD4452">
      <w:pPr>
        <w:pStyle w:val="Poetry"/>
      </w:pPr>
      <w:r w:rsidRPr="0003580A">
        <w:t xml:space="preserve">See, with glow of love alight! </w:t>
      </w:r>
    </w:p>
    <w:p w14:paraId="4836E816" w14:textId="77777777" w:rsidR="00AD4452" w:rsidRDefault="00AD4452" w:rsidP="00AD4452">
      <w:pPr>
        <w:pStyle w:val="Poetry"/>
      </w:pPr>
    </w:p>
    <w:p w14:paraId="7D727ED6" w14:textId="77777777" w:rsidR="00AD4452" w:rsidRDefault="00AD4452" w:rsidP="00AD4452">
      <w:pPr>
        <w:pStyle w:val="Poetry"/>
      </w:pPr>
      <w:r w:rsidRPr="0003580A">
        <w:t xml:space="preserve">By their door with folded hands </w:t>
      </w:r>
    </w:p>
    <w:p w14:paraId="2C78D8B2" w14:textId="77777777" w:rsidR="00AD4452" w:rsidRDefault="00AD4452" w:rsidP="00AD4452">
      <w:pPr>
        <w:pStyle w:val="Poetry"/>
      </w:pPr>
      <w:r w:rsidRPr="0003580A">
        <w:t xml:space="preserve">Full Attainment waiting stands. </w:t>
      </w:r>
    </w:p>
    <w:p w14:paraId="331DEF5E" w14:textId="77777777" w:rsidR="00AD4452" w:rsidRDefault="00AD4452" w:rsidP="00AD4452">
      <w:pPr>
        <w:pStyle w:val="Poetry"/>
      </w:pPr>
    </w:p>
    <w:p w14:paraId="1E74C6A9" w14:textId="77777777" w:rsidR="00AD4452" w:rsidRDefault="00AD4452" w:rsidP="00AD4452">
      <w:pPr>
        <w:pStyle w:val="Poetry"/>
      </w:pPr>
      <w:r w:rsidRPr="0003580A">
        <w:t xml:space="preserve">Heavenly joy is not for me, </w:t>
      </w:r>
    </w:p>
    <w:p w14:paraId="00F60F40" w14:textId="77777777" w:rsidR="00AD4452" w:rsidRDefault="00AD4452" w:rsidP="00AD4452">
      <w:pPr>
        <w:pStyle w:val="Poetry"/>
      </w:pPr>
      <w:r w:rsidRPr="0003580A">
        <w:t xml:space="preserve">For it passeth speedily; </w:t>
      </w:r>
    </w:p>
    <w:p w14:paraId="7AB3B328" w14:textId="77777777" w:rsidR="00AD4452" w:rsidRDefault="00AD4452" w:rsidP="00AD4452">
      <w:pPr>
        <w:pStyle w:val="Poetry"/>
      </w:pPr>
    </w:p>
    <w:p w14:paraId="5AED0C7A" w14:textId="77777777" w:rsidR="00AD4452" w:rsidRPr="0003580A" w:rsidRDefault="00AD4452" w:rsidP="00AD4452">
      <w:pPr>
        <w:pStyle w:val="Poetry"/>
      </w:pPr>
      <w:r w:rsidRPr="0003580A">
        <w:t xml:space="preserve">But that name how strangely dear </w:t>
      </w:r>
    </w:p>
    <w:p w14:paraId="53048EF1" w14:textId="77777777" w:rsidR="00AD4452" w:rsidRDefault="00AD4452" w:rsidP="00AD4452">
      <w:pPr>
        <w:pStyle w:val="Poetry"/>
      </w:pPr>
      <w:r w:rsidRPr="0003580A">
        <w:t xml:space="preserve">That in songs of praise we hear! </w:t>
      </w:r>
    </w:p>
    <w:p w14:paraId="70EC9F98" w14:textId="77777777" w:rsidR="00AD4452" w:rsidRDefault="00AD4452" w:rsidP="00AD4452">
      <w:pPr>
        <w:pStyle w:val="Poetry"/>
      </w:pPr>
    </w:p>
    <w:p w14:paraId="40B38793" w14:textId="77777777" w:rsidR="00AD4452" w:rsidRDefault="00AD4452" w:rsidP="00AD4452">
      <w:pPr>
        <w:pStyle w:val="Poetry"/>
      </w:pPr>
      <w:r w:rsidRPr="0003580A">
        <w:t xml:space="preserve">Yea, thou, dark as clouds that lower, </w:t>
      </w:r>
    </w:p>
    <w:p w14:paraId="4264E7E5" w14:textId="77777777" w:rsidR="00AD4452" w:rsidRDefault="00AD4452" w:rsidP="00AD4452">
      <w:pPr>
        <w:pStyle w:val="Poetry"/>
      </w:pPr>
      <w:r w:rsidRPr="0003580A">
        <w:t>Knowest not thine own name</w:t>
      </w:r>
      <w:r>
        <w:t>’</w:t>
      </w:r>
      <w:r w:rsidRPr="0003580A">
        <w:t xml:space="preserve">s power. </w:t>
      </w:r>
    </w:p>
    <w:p w14:paraId="34211FB2" w14:textId="77777777" w:rsidR="00AD4452" w:rsidRDefault="00AD4452" w:rsidP="00AD4452">
      <w:pPr>
        <w:pStyle w:val="Poetry"/>
      </w:pPr>
    </w:p>
    <w:p w14:paraId="75C9D1E4" w14:textId="77777777" w:rsidR="00AD4452" w:rsidRDefault="00AD4452" w:rsidP="00AD4452">
      <w:pPr>
        <w:pStyle w:val="Poetry"/>
      </w:pPr>
      <w:r w:rsidRPr="0003580A">
        <w:t xml:space="preserve">Ah, says Tuka, it is this </w:t>
      </w:r>
    </w:p>
    <w:p w14:paraId="5A861D0D" w14:textId="77777777" w:rsidR="00AD4452" w:rsidRDefault="00AD4452" w:rsidP="00AD4452">
      <w:pPr>
        <w:pStyle w:val="Poetry"/>
      </w:pPr>
      <w:r w:rsidRPr="0003580A">
        <w:t xml:space="preserve">Makes our lives so full of bliss. </w:t>
      </w:r>
    </w:p>
    <w:p w14:paraId="66155410" w14:textId="77777777" w:rsidR="00AD4452" w:rsidRDefault="00AD4452" w:rsidP="00AD4452">
      <w:pPr>
        <w:pStyle w:val="Poetry"/>
      </w:pPr>
    </w:p>
    <w:p w14:paraId="5B46C992" w14:textId="2CBA1EF0" w:rsidR="00AD4452" w:rsidRDefault="00AD4452" w:rsidP="00AD4452">
      <w:pPr>
        <w:pStyle w:val="Heading3"/>
      </w:pPr>
      <w:r w:rsidRPr="0003580A">
        <w:t xml:space="preserve">The Dedicated Life </w:t>
      </w:r>
    </w:p>
    <w:p w14:paraId="032A235D" w14:textId="77777777" w:rsidR="00AD4452" w:rsidRDefault="00AD4452" w:rsidP="00AD4452">
      <w:pPr>
        <w:pStyle w:val="Poetry"/>
      </w:pPr>
      <w:r w:rsidRPr="0003580A">
        <w:t xml:space="preserve">Ah, wherefore fast or wherefore go </w:t>
      </w:r>
    </w:p>
    <w:p w14:paraId="029B45E2" w14:textId="77777777" w:rsidR="00AD4452" w:rsidRDefault="00AD4452" w:rsidP="00AD4452">
      <w:pPr>
        <w:pStyle w:val="Poetry"/>
      </w:pPr>
      <w:r w:rsidRPr="0003580A">
        <w:t xml:space="preserve">To solitude apart? </w:t>
      </w:r>
    </w:p>
    <w:p w14:paraId="19D4B131" w14:textId="77777777" w:rsidR="00AD4452" w:rsidRDefault="00AD4452" w:rsidP="00AD4452">
      <w:pPr>
        <w:pStyle w:val="Poetry"/>
      </w:pPr>
      <w:r w:rsidRPr="0003580A">
        <w:t xml:space="preserve">Whether thou joy or sorrow know </w:t>
      </w:r>
    </w:p>
    <w:p w14:paraId="0F9E7738" w14:textId="77777777" w:rsidR="00AD4452" w:rsidRDefault="00AD4452" w:rsidP="00AD4452">
      <w:pPr>
        <w:pStyle w:val="Poetry"/>
      </w:pPr>
      <w:r w:rsidRPr="0003580A">
        <w:t xml:space="preserve">Have God within thy heart. </w:t>
      </w:r>
    </w:p>
    <w:p w14:paraId="4D506A11" w14:textId="77777777" w:rsidR="00AD4452" w:rsidRDefault="00AD4452" w:rsidP="00AD4452">
      <w:pPr>
        <w:pStyle w:val="Poetry"/>
      </w:pPr>
    </w:p>
    <w:p w14:paraId="2101E3D7" w14:textId="77777777" w:rsidR="00AD4452" w:rsidRDefault="00AD4452" w:rsidP="00AD4452">
      <w:pPr>
        <w:pStyle w:val="Poetry"/>
      </w:pPr>
      <w:r w:rsidRPr="0003580A">
        <w:t>If in his mother</w:t>
      </w:r>
      <w:r>
        <w:t>’</w:t>
      </w:r>
      <w:r w:rsidRPr="0003580A">
        <w:t xml:space="preserve">s arms he be </w:t>
      </w:r>
    </w:p>
    <w:p w14:paraId="608E7251" w14:textId="77777777" w:rsidR="00AD4452" w:rsidRDefault="00AD4452" w:rsidP="00AD4452">
      <w:pPr>
        <w:pStyle w:val="Poetry"/>
      </w:pPr>
      <w:r w:rsidRPr="0003580A">
        <w:t xml:space="preserve">The child knows nought amiss. </w:t>
      </w:r>
    </w:p>
    <w:p w14:paraId="53C464A4" w14:textId="77777777" w:rsidR="00AD4452" w:rsidRDefault="00AD4452" w:rsidP="00AD4452">
      <w:pPr>
        <w:pStyle w:val="Poetry"/>
      </w:pPr>
      <w:r w:rsidRPr="0003580A">
        <w:t xml:space="preserve">Cast out, yea, cast out utterly </w:t>
      </w:r>
    </w:p>
    <w:p w14:paraId="3055D1E7" w14:textId="77777777" w:rsidR="00AD4452" w:rsidRDefault="00AD4452" w:rsidP="00AD4452">
      <w:pPr>
        <w:pStyle w:val="Poetry"/>
      </w:pPr>
      <w:r w:rsidRPr="0003580A">
        <w:t xml:space="preserve">All other thought than this. </w:t>
      </w:r>
    </w:p>
    <w:p w14:paraId="67625B17" w14:textId="77777777" w:rsidR="00AD4452" w:rsidRDefault="00AD4452" w:rsidP="00AD4452">
      <w:pPr>
        <w:pStyle w:val="Poetry"/>
      </w:pPr>
    </w:p>
    <w:p w14:paraId="434D68D5" w14:textId="77777777" w:rsidR="00AD4452" w:rsidRDefault="00AD4452" w:rsidP="00AD4452">
      <w:pPr>
        <w:pStyle w:val="Poetry"/>
      </w:pPr>
      <w:r w:rsidRPr="0003580A">
        <w:t xml:space="preserve">Love not the world nor yet forsake </w:t>
      </w:r>
    </w:p>
    <w:p w14:paraId="0BBB874D" w14:textId="77777777" w:rsidR="00AD4452" w:rsidRDefault="00AD4452" w:rsidP="00AD4452">
      <w:pPr>
        <w:pStyle w:val="Poetry"/>
      </w:pPr>
      <w:r w:rsidRPr="0003580A">
        <w:t xml:space="preserve">Its gifts in fear and hate. </w:t>
      </w:r>
    </w:p>
    <w:p w14:paraId="3442593C" w14:textId="77777777" w:rsidR="00AD4452" w:rsidRDefault="00AD4452" w:rsidP="00AD4452">
      <w:pPr>
        <w:pStyle w:val="Poetry"/>
      </w:pPr>
      <w:r w:rsidRPr="0003580A">
        <w:t xml:space="preserve">Thy life to God an offering make </w:t>
      </w:r>
    </w:p>
    <w:p w14:paraId="7066187A" w14:textId="77777777" w:rsidR="00AD4452" w:rsidRDefault="00AD4452" w:rsidP="00AD4452">
      <w:pPr>
        <w:pStyle w:val="Poetry"/>
      </w:pPr>
      <w:r w:rsidRPr="0003580A">
        <w:t xml:space="preserve">And to him dedicate. </w:t>
      </w:r>
    </w:p>
    <w:p w14:paraId="17C5FDAE" w14:textId="77777777" w:rsidR="00AD4452" w:rsidRDefault="00AD4452" w:rsidP="00AD4452">
      <w:pPr>
        <w:pStyle w:val="Poetry"/>
      </w:pPr>
    </w:p>
    <w:p w14:paraId="21A1AB58" w14:textId="77777777" w:rsidR="00AD4452" w:rsidRDefault="00AD4452" w:rsidP="00AD4452">
      <w:pPr>
        <w:pStyle w:val="Poetry"/>
      </w:pPr>
      <w:r w:rsidRPr="0003580A">
        <w:t xml:space="preserve">Nay, Tjukasays, ask not again, </w:t>
      </w:r>
    </w:p>
    <w:p w14:paraId="52370C1C" w14:textId="77777777" w:rsidR="00AD4452" w:rsidRDefault="00AD4452" w:rsidP="00AD4452">
      <w:pPr>
        <w:pStyle w:val="Poetry"/>
      </w:pPr>
      <w:r w:rsidRPr="0003580A">
        <w:t xml:space="preserve">Waking old doubts anew. </w:t>
      </w:r>
    </w:p>
    <w:p w14:paraId="24D87068" w14:textId="77777777" w:rsidR="00AD4452" w:rsidRDefault="00AD4452" w:rsidP="00AD4452">
      <w:pPr>
        <w:pStyle w:val="Poetry"/>
      </w:pPr>
      <w:r w:rsidRPr="0003580A">
        <w:t xml:space="preserve">Whatever else is taught by men, </w:t>
      </w:r>
    </w:p>
    <w:p w14:paraId="1E5CFE48" w14:textId="77777777" w:rsidR="00AD4452" w:rsidRDefault="00AD4452" w:rsidP="00AD4452">
      <w:pPr>
        <w:pStyle w:val="Poetry"/>
      </w:pPr>
      <w:r w:rsidRPr="0003580A">
        <w:t xml:space="preserve">None other word is true. </w:t>
      </w:r>
    </w:p>
    <w:p w14:paraId="7093C1FB" w14:textId="77777777" w:rsidR="00AD4452" w:rsidRDefault="00AD4452" w:rsidP="00AD4452">
      <w:pPr>
        <w:pStyle w:val="Poetry"/>
      </w:pPr>
    </w:p>
    <w:p w14:paraId="6F85B25E" w14:textId="20E3F291" w:rsidR="00AD4452" w:rsidRDefault="00AD4452" w:rsidP="00AD4452">
      <w:pPr>
        <w:pStyle w:val="Heading3"/>
      </w:pPr>
      <w:r w:rsidRPr="0003580A">
        <w:t xml:space="preserve">The Inward Purpose </w:t>
      </w:r>
    </w:p>
    <w:p w14:paraId="07DDB962" w14:textId="77777777" w:rsidR="00AD4452" w:rsidRDefault="00AD4452" w:rsidP="00AD4452">
      <w:pPr>
        <w:pStyle w:val="Poetry"/>
      </w:pPr>
      <w:r w:rsidRPr="0003580A">
        <w:t>To keep the Holy Order pure,—</w:t>
      </w:r>
    </w:p>
    <w:p w14:paraId="601D91C8" w14:textId="77777777" w:rsidR="00AD4452" w:rsidRDefault="00AD4452" w:rsidP="00AD4452">
      <w:pPr>
        <w:pStyle w:val="Poetry"/>
      </w:pPr>
      <w:r w:rsidRPr="0003580A">
        <w:t xml:space="preserve">This ever is my purpose sure. </w:t>
      </w:r>
    </w:p>
    <w:p w14:paraId="696E93CC" w14:textId="77777777" w:rsidR="00AD4452" w:rsidRDefault="00AD4452" w:rsidP="00AD4452">
      <w:pPr>
        <w:pStyle w:val="Poetry"/>
      </w:pPr>
    </w:p>
    <w:p w14:paraId="5228F9C3" w14:textId="77777777" w:rsidR="00AD4452" w:rsidRDefault="00AD4452" w:rsidP="00AD4452">
      <w:pPr>
        <w:pStyle w:val="Poetry"/>
      </w:pPr>
      <w:r w:rsidRPr="0003580A">
        <w:t xml:space="preserve">The Vedic statutes I proclaim; </w:t>
      </w:r>
    </w:p>
    <w:p w14:paraId="090282F6" w14:textId="77777777" w:rsidR="00AD4452" w:rsidRDefault="00AD4452" w:rsidP="00AD4452">
      <w:pPr>
        <w:pStyle w:val="Poetry"/>
      </w:pPr>
      <w:r w:rsidRPr="0003580A">
        <w:t xml:space="preserve">To imitate the saints my aim. </w:t>
      </w:r>
    </w:p>
    <w:p w14:paraId="4066D808" w14:textId="77777777" w:rsidR="00AD4452" w:rsidRDefault="00AD4452" w:rsidP="00AD4452">
      <w:pPr>
        <w:pStyle w:val="Poetry"/>
      </w:pPr>
    </w:p>
    <w:p w14:paraId="447A7B61" w14:textId="77777777" w:rsidR="00AD4452" w:rsidRDefault="00AD4452" w:rsidP="00AD4452">
      <w:pPr>
        <w:pStyle w:val="Poetry"/>
      </w:pPr>
      <w:r w:rsidRPr="0003580A">
        <w:t xml:space="preserve">For, with no firm resolve within, </w:t>
      </w:r>
    </w:p>
    <w:p w14:paraId="29DC153A" w14:textId="77777777" w:rsidR="00AD4452" w:rsidRDefault="00AD4452" w:rsidP="00AD4452">
      <w:pPr>
        <w:pStyle w:val="Poetry"/>
      </w:pPr>
      <w:r w:rsidRPr="0003580A">
        <w:t xml:space="preserve">To quit the world is deadly sin. </w:t>
      </w:r>
    </w:p>
    <w:p w14:paraId="7B271581" w14:textId="77777777" w:rsidR="00AD4452" w:rsidRDefault="00AD4452" w:rsidP="00AD4452">
      <w:pPr>
        <w:pStyle w:val="Poetry"/>
      </w:pPr>
    </w:p>
    <w:p w14:paraId="2570E1FD" w14:textId="77777777" w:rsidR="00AD4452" w:rsidRDefault="00AD4452" w:rsidP="00AD4452">
      <w:pPr>
        <w:pStyle w:val="Poetry"/>
      </w:pPr>
      <w:r w:rsidRPr="0003580A">
        <w:t xml:space="preserve">Vile he who does so, Tuka says,— </w:t>
      </w:r>
    </w:p>
    <w:p w14:paraId="769A5E94" w14:textId="77777777" w:rsidR="00AD4452" w:rsidRDefault="00AD4452" w:rsidP="00AD4452">
      <w:pPr>
        <w:pStyle w:val="Poetry"/>
      </w:pPr>
      <w:r w:rsidRPr="0003580A">
        <w:t xml:space="preserve">Evil the worship that he pays. </w:t>
      </w:r>
    </w:p>
    <w:p w14:paraId="1B2B5266" w14:textId="77777777" w:rsidR="00AD4452" w:rsidRDefault="00AD4452" w:rsidP="00AD4452">
      <w:pPr>
        <w:pStyle w:val="Poetry"/>
      </w:pPr>
    </w:p>
    <w:p w14:paraId="6804C5A1" w14:textId="791B7ADD" w:rsidR="00AD4452" w:rsidRDefault="00AD4452" w:rsidP="00AD4452">
      <w:pPr>
        <w:pStyle w:val="Heading3"/>
      </w:pPr>
      <w:r w:rsidRPr="0003580A">
        <w:t>The Bhakta</w:t>
      </w:r>
      <w:r>
        <w:t>’</w:t>
      </w:r>
      <w:r w:rsidRPr="0003580A">
        <w:t xml:space="preserve">s Task </w:t>
      </w:r>
    </w:p>
    <w:p w14:paraId="2451DEF8" w14:textId="77777777" w:rsidR="00AD4452" w:rsidRDefault="00AD4452" w:rsidP="00AD4452">
      <w:pPr>
        <w:pStyle w:val="Poetry"/>
      </w:pPr>
      <w:r w:rsidRPr="0003580A">
        <w:t xml:space="preserve">When from Vaikuntha forth we came </w:t>
      </w:r>
    </w:p>
    <w:p w14:paraId="73E399D2" w14:textId="77777777" w:rsidR="00AD4452" w:rsidRDefault="00AD4452" w:rsidP="00AD4452">
      <w:pPr>
        <w:pStyle w:val="Poetry"/>
      </w:pPr>
      <w:r w:rsidRPr="0003580A">
        <w:t xml:space="preserve">This of our coming was the aim— </w:t>
      </w:r>
    </w:p>
    <w:p w14:paraId="7D91034C" w14:textId="77777777" w:rsidR="00AD4452" w:rsidRDefault="00AD4452" w:rsidP="00AD4452">
      <w:pPr>
        <w:pStyle w:val="Poetry"/>
      </w:pPr>
      <w:r w:rsidRPr="0003580A">
        <w:t xml:space="preserve">That what the sages taught we by our lives proclaim. </w:t>
      </w:r>
    </w:p>
    <w:p w14:paraId="3F387E1C" w14:textId="77777777" w:rsidR="00AD4452" w:rsidRDefault="00AD4452" w:rsidP="00AD4452">
      <w:pPr>
        <w:pStyle w:val="Poetry"/>
      </w:pPr>
    </w:p>
    <w:p w14:paraId="754AC99E" w14:textId="77777777" w:rsidR="00AD4452" w:rsidRDefault="00AD4452" w:rsidP="00AD4452">
      <w:pPr>
        <w:pStyle w:val="Poetry"/>
      </w:pPr>
      <w:r w:rsidRPr="0003580A">
        <w:t xml:space="preserve">Since filled the world with sedge and weed, </w:t>
      </w:r>
    </w:p>
    <w:p w14:paraId="51259D3F" w14:textId="77777777" w:rsidR="00AD4452" w:rsidRDefault="00AD4452" w:rsidP="00AD4452">
      <w:pPr>
        <w:pStyle w:val="Poetry"/>
      </w:pPr>
      <w:r w:rsidRPr="0003580A">
        <w:t xml:space="preserve">To sweep the paths our lowly meed, </w:t>
      </w:r>
    </w:p>
    <w:p w14:paraId="2B0E54A0" w14:textId="77777777" w:rsidR="00AD4452" w:rsidRDefault="00AD4452" w:rsidP="00AD4452">
      <w:pPr>
        <w:pStyle w:val="Poetry"/>
      </w:pPr>
      <w:r w:rsidRPr="0003580A">
        <w:t xml:space="preserve">Trod by the saints, and on their sacred scraps 3 to feed. </w:t>
      </w:r>
    </w:p>
    <w:p w14:paraId="5FD156B0" w14:textId="77777777" w:rsidR="00AD4452" w:rsidRDefault="00AD4452" w:rsidP="00AD4452">
      <w:pPr>
        <w:pStyle w:val="Poetry"/>
      </w:pPr>
    </w:p>
    <w:p w14:paraId="7CF79299" w14:textId="77777777" w:rsidR="00AD4452" w:rsidRDefault="00AD4452" w:rsidP="00AD4452">
      <w:pPr>
        <w:pStyle w:val="Poetry"/>
      </w:pPr>
      <w:r w:rsidRPr="0003580A">
        <w:t xml:space="preserve">Gone the old wisdom, and instead </w:t>
      </w:r>
    </w:p>
    <w:p w14:paraId="40BFF0AB" w14:textId="77777777" w:rsidR="00AD4452" w:rsidRDefault="00AD4452" w:rsidP="00AD4452">
      <w:pPr>
        <w:pStyle w:val="Poetry"/>
      </w:pPr>
      <w:r w:rsidRPr="0003580A">
        <w:t xml:space="preserve">Mere words that wide have ruin spread. </w:t>
      </w:r>
    </w:p>
    <w:p w14:paraId="1E8097FB" w14:textId="77777777" w:rsidR="00AD4452" w:rsidRDefault="00AD4452" w:rsidP="00AD4452">
      <w:pPr>
        <w:pStyle w:val="Poetry"/>
      </w:pPr>
      <w:r w:rsidRPr="0003580A">
        <w:t>Lustful men</w:t>
      </w:r>
      <w:r>
        <w:t>’</w:t>
      </w:r>
      <w:r w:rsidRPr="0003580A">
        <w:t xml:space="preserve">s minds, the way to God quite vanished. </w:t>
      </w:r>
    </w:p>
    <w:p w14:paraId="46533314" w14:textId="77777777" w:rsidR="00AD4452" w:rsidRDefault="00AD4452" w:rsidP="00AD4452">
      <w:pPr>
        <w:pStyle w:val="Poetry"/>
      </w:pPr>
    </w:p>
    <w:p w14:paraId="00DB5744" w14:textId="77777777" w:rsidR="00AD4452" w:rsidRDefault="00AD4452" w:rsidP="00AD4452">
      <w:pPr>
        <w:pStyle w:val="Poetry"/>
      </w:pPr>
      <w:r w:rsidRPr="0003580A">
        <w:t xml:space="preserve">Beat we the drum of Love, whose din </w:t>
      </w:r>
    </w:p>
    <w:p w14:paraId="79AF8CBD" w14:textId="77777777" w:rsidR="00AD4452" w:rsidRDefault="00AD4452" w:rsidP="00AD4452">
      <w:pPr>
        <w:pStyle w:val="Poetry"/>
      </w:pPr>
      <w:r w:rsidRPr="0003580A">
        <w:t xml:space="preserve">Brings terror to this age of sin. </w:t>
      </w:r>
    </w:p>
    <w:p w14:paraId="5EB721F9" w14:textId="77777777" w:rsidR="00AD4452" w:rsidRDefault="00AD4452" w:rsidP="00AD4452">
      <w:pPr>
        <w:pStyle w:val="Poetry"/>
      </w:pPr>
      <w:r w:rsidRPr="0003580A">
        <w:lastRenderedPageBreak/>
        <w:t xml:space="preserve">Hail, Tuka bids, with joy the victory we win. </w:t>
      </w:r>
    </w:p>
    <w:p w14:paraId="329F47D1" w14:textId="77777777" w:rsidR="00AD4452" w:rsidRDefault="00AD4452" w:rsidP="00AD4452">
      <w:pPr>
        <w:pStyle w:val="Poetry"/>
      </w:pPr>
    </w:p>
    <w:p w14:paraId="2392E828" w14:textId="38B7200F" w:rsidR="00AD4452" w:rsidRDefault="00AD4452" w:rsidP="00AD4452">
      <w:pPr>
        <w:pStyle w:val="Heading3"/>
      </w:pPr>
      <w:r w:rsidRPr="0003580A">
        <w:t xml:space="preserve">Maya </w:t>
      </w:r>
    </w:p>
    <w:p w14:paraId="35005816" w14:textId="77777777" w:rsidR="00AD4452" w:rsidRDefault="00AD4452" w:rsidP="00AD4452">
      <w:pPr>
        <w:pStyle w:val="Poetry"/>
      </w:pPr>
      <w:r w:rsidRPr="0003580A">
        <w:t xml:space="preserve">If the river be a mirage that I see </w:t>
      </w:r>
    </w:p>
    <w:p w14:paraId="694015E3" w14:textId="77777777" w:rsidR="00AD4452" w:rsidRDefault="00AD4452" w:rsidP="00AD4452">
      <w:pPr>
        <w:pStyle w:val="Poetry"/>
      </w:pPr>
      <w:r w:rsidRPr="0003580A">
        <w:t xml:space="preserve">Then what need for me </w:t>
      </w:r>
    </w:p>
    <w:p w14:paraId="5A9493C2" w14:textId="77777777" w:rsidR="00AD4452" w:rsidRPr="0003580A" w:rsidRDefault="00AD4452" w:rsidP="00AD4452">
      <w:pPr>
        <w:pStyle w:val="Poetry"/>
      </w:pPr>
      <w:r w:rsidRPr="0003580A">
        <w:t>Of a ford?</w:t>
      </w:r>
    </w:p>
    <w:p w14:paraId="10F561B4" w14:textId="77777777" w:rsidR="00AD4452" w:rsidRPr="0003580A" w:rsidRDefault="00AD4452" w:rsidP="00AD4452">
      <w:pPr>
        <w:pStyle w:val="Poetry"/>
      </w:pPr>
    </w:p>
    <w:p w14:paraId="30B20345" w14:textId="77777777" w:rsidR="00AD4452" w:rsidRDefault="00AD4452" w:rsidP="00AD4452">
      <w:pPr>
        <w:pStyle w:val="Poetry"/>
      </w:pPr>
      <w:r w:rsidRPr="0003580A">
        <w:t xml:space="preserve">If the children buy and sell in make-believe, </w:t>
      </w:r>
    </w:p>
    <w:p w14:paraId="38342F7B" w14:textId="77777777" w:rsidR="00AD4452" w:rsidRDefault="00AD4452" w:rsidP="00AD4452">
      <w:pPr>
        <w:pStyle w:val="Poetry"/>
      </w:pPr>
      <w:r w:rsidRPr="0003580A">
        <w:t xml:space="preserve">Who should joy or grieve, </w:t>
      </w:r>
    </w:p>
    <w:p w14:paraId="450E4B1D" w14:textId="77777777" w:rsidR="00AD4452" w:rsidRDefault="00AD4452" w:rsidP="00AD4452">
      <w:pPr>
        <w:pStyle w:val="Poetry"/>
      </w:pPr>
      <w:r w:rsidRPr="0003580A">
        <w:t xml:space="preserve">Gain or lose? </w:t>
      </w:r>
    </w:p>
    <w:p w14:paraId="506471AC" w14:textId="77777777" w:rsidR="00AD4452" w:rsidRDefault="00AD4452" w:rsidP="00AD4452">
      <w:pPr>
        <w:pStyle w:val="Poetry"/>
      </w:pPr>
    </w:p>
    <w:p w14:paraId="3869C108" w14:textId="77777777" w:rsidR="00AD4452" w:rsidRDefault="00AD4452" w:rsidP="00AD4452">
      <w:pPr>
        <w:pStyle w:val="Poetry"/>
      </w:pPr>
      <w:r w:rsidRPr="0003580A">
        <w:t xml:space="preserve">Are not maidens still in kinship just the same, </w:t>
      </w:r>
    </w:p>
    <w:p w14:paraId="4C1F18D0" w14:textId="77777777" w:rsidR="00AD4452" w:rsidRDefault="00AD4452" w:rsidP="00AD4452">
      <w:pPr>
        <w:pStyle w:val="Poetry"/>
      </w:pPr>
      <w:r w:rsidRPr="0003580A">
        <w:t xml:space="preserve">Though they wedded in a game, </w:t>
      </w:r>
    </w:p>
    <w:p w14:paraId="6007B349" w14:textId="77777777" w:rsidR="00AD4452" w:rsidRDefault="00AD4452" w:rsidP="00AD4452">
      <w:pPr>
        <w:pStyle w:val="Poetry"/>
      </w:pPr>
      <w:r w:rsidRPr="0003580A">
        <w:t xml:space="preserve">Girl with girl? </w:t>
      </w:r>
    </w:p>
    <w:p w14:paraId="2275DB8D" w14:textId="77777777" w:rsidR="00AD4452" w:rsidRDefault="00AD4452" w:rsidP="00AD4452">
      <w:pPr>
        <w:pStyle w:val="Poetry"/>
      </w:pPr>
    </w:p>
    <w:p w14:paraId="1E747682" w14:textId="77777777" w:rsidR="00AD4452" w:rsidRDefault="00AD4452" w:rsidP="00AD4452">
      <w:pPr>
        <w:pStyle w:val="Poetry"/>
      </w:pPr>
      <w:r w:rsidRPr="0003580A">
        <w:t xml:space="preserve">Joy or sorrow that we meet with in our dreams </w:t>
      </w:r>
    </w:p>
    <w:p w14:paraId="74F31B3C" w14:textId="77777777" w:rsidR="00AD4452" w:rsidRDefault="00AD4452" w:rsidP="00AD4452">
      <w:pPr>
        <w:pStyle w:val="Poetry"/>
      </w:pPr>
      <w:r w:rsidRPr="0003580A">
        <w:t xml:space="preserve">To us waking seems </w:t>
      </w:r>
    </w:p>
    <w:p w14:paraId="2D68CDFA" w14:textId="77777777" w:rsidR="00AD4452" w:rsidRDefault="00AD4452" w:rsidP="00AD4452">
      <w:pPr>
        <w:pStyle w:val="Poetry"/>
      </w:pPr>
      <w:r w:rsidRPr="0003580A">
        <w:t xml:space="preserve">Nothing real. </w:t>
      </w:r>
    </w:p>
    <w:p w14:paraId="28B2A8FE" w14:textId="77777777" w:rsidR="00AD4452" w:rsidRDefault="00AD4452" w:rsidP="00AD4452">
      <w:pPr>
        <w:pStyle w:val="Poetry"/>
      </w:pPr>
    </w:p>
    <w:p w14:paraId="6909E273" w14:textId="77777777" w:rsidR="00AD4452" w:rsidRDefault="00AD4452" w:rsidP="00AD4452">
      <w:pPr>
        <w:pStyle w:val="Poetry"/>
      </w:pPr>
      <w:r w:rsidRPr="0003580A">
        <w:t xml:space="preserve">So, says Tuka, births and dying,—nought is true. </w:t>
      </w:r>
    </w:p>
    <w:p w14:paraId="3B414F3D" w14:textId="77777777" w:rsidR="00AD4452" w:rsidRDefault="00AD4452" w:rsidP="00AD4452">
      <w:pPr>
        <w:pStyle w:val="Poetry"/>
      </w:pPr>
      <w:r w:rsidRPr="0003580A">
        <w:t xml:space="preserve">Bondage, freedom too, </w:t>
      </w:r>
    </w:p>
    <w:p w14:paraId="53899B7E" w14:textId="77777777" w:rsidR="00AD4452" w:rsidRDefault="00AD4452" w:rsidP="00AD4452">
      <w:pPr>
        <w:pStyle w:val="Poetry"/>
      </w:pPr>
      <w:r w:rsidRPr="0003580A">
        <w:t xml:space="preserve">Weary me. </w:t>
      </w:r>
    </w:p>
    <w:p w14:paraId="611F23C9" w14:textId="77777777" w:rsidR="00AD4452" w:rsidRDefault="00AD4452" w:rsidP="00AD4452">
      <w:pPr>
        <w:pStyle w:val="Poetry"/>
      </w:pPr>
    </w:p>
    <w:p w14:paraId="02ACCF42" w14:textId="50301AC7" w:rsidR="00AD4452" w:rsidRDefault="00AD4452" w:rsidP="00AD4452">
      <w:pPr>
        <w:pStyle w:val="Heading3"/>
      </w:pPr>
      <w:r>
        <w:t>“</w:t>
      </w:r>
      <w:r w:rsidRPr="0003580A">
        <w:t>The World Passeth Away</w:t>
      </w:r>
      <w:r>
        <w:t>”</w:t>
      </w:r>
      <w:r w:rsidRPr="0003580A">
        <w:t xml:space="preserve"> </w:t>
      </w:r>
    </w:p>
    <w:p w14:paraId="6BA35CCC" w14:textId="77777777" w:rsidR="00AD4452" w:rsidRDefault="00AD4452" w:rsidP="00AD4452">
      <w:pPr>
        <w:pStyle w:val="Poetry"/>
      </w:pPr>
      <w:r w:rsidRPr="0003580A">
        <w:t xml:space="preserve">Who dares call aught his own </w:t>
      </w:r>
    </w:p>
    <w:p w14:paraId="752BE6DB" w14:textId="77777777" w:rsidR="00AD4452" w:rsidRDefault="00AD4452" w:rsidP="00AD4452">
      <w:pPr>
        <w:pStyle w:val="Poetry"/>
      </w:pPr>
      <w:r w:rsidRPr="0003580A">
        <w:t xml:space="preserve">As swiftly speed the days? </w:t>
      </w:r>
    </w:p>
    <w:p w14:paraId="30445D5D" w14:textId="77777777" w:rsidR="00AD4452" w:rsidRDefault="00AD4452" w:rsidP="00AD4452">
      <w:pPr>
        <w:pStyle w:val="Poetry"/>
      </w:pPr>
      <w:r w:rsidRPr="0003580A">
        <w:t xml:space="preserve">Time keeps the fatal score, </w:t>
      </w:r>
    </w:p>
    <w:p w14:paraId="49BE91BA" w14:textId="77777777" w:rsidR="00AD4452" w:rsidRDefault="00AD4452" w:rsidP="00AD4452">
      <w:pPr>
        <w:pStyle w:val="Poetry"/>
      </w:pPr>
      <w:r w:rsidRPr="0003580A">
        <w:t xml:space="preserve">And not a moment strays. </w:t>
      </w:r>
    </w:p>
    <w:p w14:paraId="2EE9575A" w14:textId="77777777" w:rsidR="00AD4452" w:rsidRDefault="00AD4452" w:rsidP="00AD4452">
      <w:pPr>
        <w:pStyle w:val="Poetry"/>
      </w:pPr>
    </w:p>
    <w:p w14:paraId="48C8D5D0" w14:textId="77777777" w:rsidR="00AD4452" w:rsidRDefault="00AD4452" w:rsidP="00AD4452">
      <w:pPr>
        <w:pStyle w:val="Poetry"/>
      </w:pPr>
      <w:r w:rsidRPr="0003580A">
        <w:t xml:space="preserve">Hair, ears, and eyes grow old, </w:t>
      </w:r>
    </w:p>
    <w:p w14:paraId="5BBF564A" w14:textId="77777777" w:rsidR="00AD4452" w:rsidRDefault="00AD4452" w:rsidP="00AD4452">
      <w:pPr>
        <w:pStyle w:val="Poetry"/>
      </w:pPr>
      <w:r w:rsidRPr="0003580A">
        <w:t xml:space="preserve">As, dullard, grow they must; </w:t>
      </w:r>
    </w:p>
    <w:p w14:paraId="565E4AE5" w14:textId="77777777" w:rsidR="00AD4452" w:rsidRDefault="00AD4452" w:rsidP="00AD4452">
      <w:pPr>
        <w:pStyle w:val="Poetry"/>
      </w:pPr>
      <w:r w:rsidRPr="0003580A">
        <w:t xml:space="preserve">The best is nigh thee, yet </w:t>
      </w:r>
    </w:p>
    <w:p w14:paraId="7A6C1040" w14:textId="77777777" w:rsidR="00AD4452" w:rsidRDefault="00AD4452" w:rsidP="00AD4452">
      <w:pPr>
        <w:pStyle w:val="Poetry"/>
      </w:pPr>
      <w:r w:rsidRPr="0003580A">
        <w:t>Thou fill</w:t>
      </w:r>
      <w:r>
        <w:t>’</w:t>
      </w:r>
      <w:r w:rsidRPr="0003580A">
        <w:t xml:space="preserve">st thy mouth with dust. </w:t>
      </w:r>
    </w:p>
    <w:p w14:paraId="1EB85805" w14:textId="77777777" w:rsidR="00AD4452" w:rsidRDefault="00AD4452" w:rsidP="00AD4452">
      <w:pPr>
        <w:pStyle w:val="Poetry"/>
      </w:pPr>
    </w:p>
    <w:p w14:paraId="21157988" w14:textId="77777777" w:rsidR="00AD4452" w:rsidRDefault="00AD4452" w:rsidP="00AD4452">
      <w:pPr>
        <w:pStyle w:val="Poetry"/>
      </w:pPr>
      <w:r w:rsidRPr="0003580A">
        <w:lastRenderedPageBreak/>
        <w:t xml:space="preserve">Dying and yet thou buildst </w:t>
      </w:r>
    </w:p>
    <w:p w14:paraId="4FE41558" w14:textId="77777777" w:rsidR="00AD4452" w:rsidRDefault="00AD4452" w:rsidP="00AD4452">
      <w:pPr>
        <w:pStyle w:val="Poetry"/>
      </w:pPr>
      <w:r w:rsidRPr="0003580A">
        <w:t xml:space="preserve">As for eternity! </w:t>
      </w:r>
    </w:p>
    <w:p w14:paraId="7C13C0FC" w14:textId="77777777" w:rsidR="00AD4452" w:rsidRDefault="00AD4452" w:rsidP="00AD4452">
      <w:pPr>
        <w:pStyle w:val="Poetry"/>
      </w:pPr>
      <w:r w:rsidRPr="0003580A">
        <w:t xml:space="preserve">Nay, haste to Pandurang! </w:t>
      </w:r>
    </w:p>
    <w:p w14:paraId="1CDF7298" w14:textId="77777777" w:rsidR="00AD4452" w:rsidRDefault="00AD4452" w:rsidP="00AD4452">
      <w:pPr>
        <w:pStyle w:val="Poetry"/>
      </w:pPr>
      <w:r>
        <w:t>‘</w:t>
      </w:r>
      <w:r w:rsidRPr="0003580A">
        <w:t xml:space="preserve">Tis Tuka says it: flee! </w:t>
      </w:r>
    </w:p>
    <w:p w14:paraId="433BEC30" w14:textId="77777777" w:rsidR="00AD4452" w:rsidRDefault="00AD4452" w:rsidP="00AD4452">
      <w:pPr>
        <w:pStyle w:val="Poetry"/>
      </w:pPr>
    </w:p>
    <w:p w14:paraId="6CE0C567" w14:textId="56C03C29" w:rsidR="00AD4452" w:rsidRDefault="00AD4452" w:rsidP="00AD4452">
      <w:pPr>
        <w:pStyle w:val="Heading3"/>
      </w:pPr>
      <w:r w:rsidRPr="0003580A">
        <w:t xml:space="preserve">The Way </w:t>
      </w:r>
      <w:r>
        <w:t>o</w:t>
      </w:r>
      <w:r w:rsidRPr="0003580A">
        <w:t xml:space="preserve">f Death. </w:t>
      </w:r>
    </w:p>
    <w:p w14:paraId="1189176E" w14:textId="77777777" w:rsidR="00AD4452" w:rsidRDefault="00AD4452" w:rsidP="00AD4452">
      <w:pPr>
        <w:pStyle w:val="Poetry"/>
      </w:pPr>
      <w:r w:rsidRPr="0003580A">
        <w:t xml:space="preserve">Ah, friend, beware; see how they bear </w:t>
      </w:r>
    </w:p>
    <w:p w14:paraId="5354A2CA" w14:textId="77777777" w:rsidR="00AD4452" w:rsidRDefault="00AD4452" w:rsidP="00AD4452">
      <w:pPr>
        <w:pStyle w:val="Poetry"/>
      </w:pPr>
      <w:r w:rsidRPr="0003580A">
        <w:t xml:space="preserve">The dead men to the ghaut. </w:t>
      </w:r>
    </w:p>
    <w:p w14:paraId="70F5F253" w14:textId="77777777" w:rsidR="00AD4452" w:rsidRDefault="00AD4452" w:rsidP="00AD4452">
      <w:pPr>
        <w:pStyle w:val="Poetry"/>
      </w:pPr>
      <w:r w:rsidRPr="0003580A">
        <w:t xml:space="preserve">To God on high with agony </w:t>
      </w:r>
    </w:p>
    <w:p w14:paraId="265E5D47" w14:textId="77777777" w:rsidR="00AD4452" w:rsidRPr="0003580A" w:rsidRDefault="00AD4452" w:rsidP="00AD4452">
      <w:pPr>
        <w:pStyle w:val="Poetry"/>
      </w:pPr>
      <w:r w:rsidRPr="0003580A">
        <w:t>Call and cease not.</w:t>
      </w:r>
    </w:p>
    <w:p w14:paraId="0D2D41D7" w14:textId="77777777" w:rsidR="00AD4452" w:rsidRPr="0003580A" w:rsidRDefault="00AD4452" w:rsidP="00AD4452">
      <w:pPr>
        <w:pStyle w:val="Poetry"/>
      </w:pPr>
    </w:p>
    <w:p w14:paraId="1C438ECE" w14:textId="77777777" w:rsidR="00AD4452" w:rsidRDefault="00AD4452" w:rsidP="00AD4452">
      <w:pPr>
        <w:pStyle w:val="Poetry"/>
      </w:pPr>
      <w:r w:rsidRPr="0003580A">
        <w:t xml:space="preserve">Though </w:t>
      </w:r>
      <w:r>
        <w:t>‘</w:t>
      </w:r>
      <w:r w:rsidRPr="0003580A">
        <w:t xml:space="preserve">mong the dead not numbered, </w:t>
      </w:r>
    </w:p>
    <w:p w14:paraId="66CA2311" w14:textId="77777777" w:rsidR="00AD4452" w:rsidRDefault="00AD4452" w:rsidP="00AD4452">
      <w:pPr>
        <w:pStyle w:val="Poetry"/>
      </w:pPr>
      <w:r w:rsidRPr="0003580A">
        <w:t xml:space="preserve">Within thy scrip is death. </w:t>
      </w:r>
    </w:p>
    <w:p w14:paraId="73B01FC9" w14:textId="77777777" w:rsidR="00AD4452" w:rsidRDefault="00AD4452" w:rsidP="00AD4452">
      <w:pPr>
        <w:pStyle w:val="Poetry"/>
      </w:pPr>
      <w:r w:rsidRPr="0003580A">
        <w:t xml:space="preserve">Fill up, fill up with good thy cup, </w:t>
      </w:r>
    </w:p>
    <w:p w14:paraId="46C04F57" w14:textId="77777777" w:rsidR="00AD4452" w:rsidRDefault="00AD4452" w:rsidP="00AD4452">
      <w:pPr>
        <w:pStyle w:val="Poetry"/>
      </w:pPr>
      <w:r w:rsidRPr="0003580A">
        <w:t xml:space="preserve">While thou hast breath. </w:t>
      </w:r>
    </w:p>
    <w:p w14:paraId="5AB0970B" w14:textId="77777777" w:rsidR="00AD4452" w:rsidRDefault="00AD4452" w:rsidP="00AD4452">
      <w:pPr>
        <w:pStyle w:val="Poetry"/>
      </w:pPr>
    </w:p>
    <w:p w14:paraId="439F640D" w14:textId="77777777" w:rsidR="00AD4452" w:rsidRDefault="00AD4452" w:rsidP="00AD4452">
      <w:pPr>
        <w:pStyle w:val="Poetry"/>
      </w:pPr>
      <w:r w:rsidRPr="0003580A">
        <w:t xml:space="preserve">List what I say;—the narrow way </w:t>
      </w:r>
    </w:p>
    <w:p w14:paraId="54CE2582" w14:textId="77777777" w:rsidR="00AD4452" w:rsidRDefault="00AD4452" w:rsidP="00AD4452">
      <w:pPr>
        <w:pStyle w:val="Poetry"/>
      </w:pPr>
      <w:r w:rsidRPr="0003580A">
        <w:t xml:space="preserve">Is dense with dying men; </w:t>
      </w:r>
    </w:p>
    <w:p w14:paraId="0381BD74" w14:textId="77777777" w:rsidR="00AD4452" w:rsidRDefault="00AD4452" w:rsidP="00AD4452">
      <w:pPr>
        <w:pStyle w:val="Poetry"/>
      </w:pPr>
      <w:r>
        <w:t>‘</w:t>
      </w:r>
      <w:r w:rsidRPr="0003580A">
        <w:t xml:space="preserve">Mong them at last thy lot is cast. </w:t>
      </w:r>
    </w:p>
    <w:p w14:paraId="234DBAB9" w14:textId="77777777" w:rsidR="00AD4452" w:rsidRDefault="00AD4452" w:rsidP="00AD4452">
      <w:pPr>
        <w:pStyle w:val="Poetry"/>
      </w:pPr>
      <w:r w:rsidRPr="0003580A">
        <w:t xml:space="preserve">No succour then. </w:t>
      </w:r>
    </w:p>
    <w:p w14:paraId="78010BCB" w14:textId="77777777" w:rsidR="00AD4452" w:rsidRDefault="00AD4452" w:rsidP="00AD4452">
      <w:pPr>
        <w:pStyle w:val="Poetry"/>
      </w:pPr>
    </w:p>
    <w:p w14:paraId="5B2E5A9D" w14:textId="341AC21C" w:rsidR="00AD4452" w:rsidRDefault="00AD4452" w:rsidP="00AD4452">
      <w:pPr>
        <w:pStyle w:val="Heading3"/>
      </w:pPr>
      <w:r>
        <w:t>“</w:t>
      </w:r>
      <w:r w:rsidRPr="0003580A">
        <w:t>The Night Cometh</w:t>
      </w:r>
      <w:r>
        <w:t>”</w:t>
      </w:r>
      <w:r w:rsidRPr="0003580A">
        <w:t xml:space="preserve"> </w:t>
      </w:r>
    </w:p>
    <w:p w14:paraId="5495A05F" w14:textId="77777777" w:rsidR="00AD4452" w:rsidRDefault="00AD4452" w:rsidP="00AD4452">
      <w:pPr>
        <w:pStyle w:val="Poetry"/>
      </w:pPr>
      <w:r w:rsidRPr="0003580A">
        <w:t xml:space="preserve">Lo, Death draws nigh; and what know I </w:t>
      </w:r>
    </w:p>
    <w:p w14:paraId="0B36480A" w14:textId="77777777" w:rsidR="00AD4452" w:rsidRDefault="00AD4452" w:rsidP="00AD4452">
      <w:pPr>
        <w:pStyle w:val="Poetry"/>
      </w:pPr>
      <w:r w:rsidRPr="0003580A">
        <w:t xml:space="preserve">Of rite, or vow, or prayer? </w:t>
      </w:r>
    </w:p>
    <w:p w14:paraId="3C764DD9" w14:textId="77777777" w:rsidR="00AD4452" w:rsidRDefault="00AD4452" w:rsidP="00AD4452">
      <w:pPr>
        <w:pStyle w:val="Poetry"/>
      </w:pPr>
      <w:r w:rsidRPr="0003580A">
        <w:t xml:space="preserve">To God alone who guards his own </w:t>
      </w:r>
    </w:p>
    <w:p w14:paraId="219549BD" w14:textId="77777777" w:rsidR="00AD4452" w:rsidRDefault="00AD4452" w:rsidP="00AD4452">
      <w:pPr>
        <w:pStyle w:val="Poetry"/>
      </w:pPr>
      <w:r w:rsidRPr="0003580A">
        <w:t xml:space="preserve">I flee and hide me there. </w:t>
      </w:r>
    </w:p>
    <w:p w14:paraId="773A8B35" w14:textId="77777777" w:rsidR="00AD4452" w:rsidRDefault="00AD4452" w:rsidP="00AD4452">
      <w:pPr>
        <w:pStyle w:val="Poetry"/>
      </w:pPr>
    </w:p>
    <w:p w14:paraId="1BFB6F43" w14:textId="77777777" w:rsidR="00AD4452" w:rsidRDefault="00AD4452" w:rsidP="00AD4452">
      <w:pPr>
        <w:pStyle w:val="Poetry"/>
      </w:pPr>
      <w:r w:rsidRPr="0003580A">
        <w:t>The tally</w:t>
      </w:r>
      <w:r>
        <w:t>’</w:t>
      </w:r>
      <w:r w:rsidRPr="0003580A">
        <w:t xml:space="preserve">s score grows more and more, </w:t>
      </w:r>
    </w:p>
    <w:p w14:paraId="17E80C53" w14:textId="77777777" w:rsidR="00AD4452" w:rsidRDefault="00AD4452" w:rsidP="00AD4452">
      <w:pPr>
        <w:pStyle w:val="Poetry"/>
      </w:pPr>
      <w:r w:rsidRPr="0003580A">
        <w:t xml:space="preserve">Then night and all is done. </w:t>
      </w:r>
    </w:p>
    <w:p w14:paraId="3C2D7B5C" w14:textId="77777777" w:rsidR="00AD4452" w:rsidRDefault="00AD4452" w:rsidP="00AD4452">
      <w:pPr>
        <w:pStyle w:val="Poetry"/>
      </w:pPr>
      <w:r w:rsidRPr="0003580A">
        <w:t xml:space="preserve">Hear Tuka say, dear every day </w:t>
      </w:r>
    </w:p>
    <w:p w14:paraId="37E23C88" w14:textId="77777777" w:rsidR="00AD4452" w:rsidRDefault="00AD4452" w:rsidP="00AD4452">
      <w:pPr>
        <w:pStyle w:val="Poetry"/>
      </w:pPr>
      <w:r w:rsidRPr="0003580A">
        <w:t xml:space="preserve">From that grim robber won. </w:t>
      </w:r>
    </w:p>
    <w:p w14:paraId="7D390B83" w14:textId="77777777" w:rsidR="00AD4452" w:rsidRDefault="00AD4452" w:rsidP="00AD4452">
      <w:pPr>
        <w:pStyle w:val="Poetry"/>
      </w:pPr>
    </w:p>
    <w:p w14:paraId="107BA631" w14:textId="552741FD" w:rsidR="00AD4452" w:rsidRDefault="00AD4452" w:rsidP="00AD4452">
      <w:pPr>
        <w:pStyle w:val="Heading3"/>
      </w:pPr>
      <w:r>
        <w:t>‘</w:t>
      </w:r>
      <w:r w:rsidRPr="0003580A">
        <w:t xml:space="preserve">Tis </w:t>
      </w:r>
      <w:r>
        <w:t>a</w:t>
      </w:r>
      <w:r w:rsidRPr="0003580A">
        <w:t xml:space="preserve">ll </w:t>
      </w:r>
      <w:r>
        <w:t>f</w:t>
      </w:r>
      <w:r w:rsidRPr="0003580A">
        <w:t xml:space="preserve">or Naught </w:t>
      </w:r>
    </w:p>
    <w:p w14:paraId="7EE15341" w14:textId="77777777" w:rsidR="00AD4452" w:rsidRDefault="00AD4452" w:rsidP="00AD4452">
      <w:pPr>
        <w:pStyle w:val="Poetry"/>
      </w:pPr>
      <w:r w:rsidRPr="0003580A">
        <w:t xml:space="preserve">With whatso skill he may his verse refine, </w:t>
      </w:r>
    </w:p>
    <w:p w14:paraId="2543F035" w14:textId="77777777" w:rsidR="00AD4452" w:rsidRDefault="00AD4452" w:rsidP="00AD4452">
      <w:pPr>
        <w:pStyle w:val="Poetry"/>
      </w:pPr>
      <w:r>
        <w:lastRenderedPageBreak/>
        <w:t>‘</w:t>
      </w:r>
      <w:r w:rsidRPr="0003580A">
        <w:t xml:space="preserve">Tis all for naught without the breath divine. </w:t>
      </w:r>
    </w:p>
    <w:p w14:paraId="3A62E404" w14:textId="77777777" w:rsidR="00AD4452" w:rsidRDefault="00AD4452" w:rsidP="00AD4452">
      <w:pPr>
        <w:pStyle w:val="Poetry"/>
      </w:pPr>
    </w:p>
    <w:p w14:paraId="7ED24138" w14:textId="77777777" w:rsidR="00AD4452" w:rsidRDefault="00AD4452" w:rsidP="00AD4452">
      <w:pPr>
        <w:pStyle w:val="Poetry"/>
      </w:pPr>
      <w:r w:rsidRPr="0003580A">
        <w:t>Let him put on the holy beggar</w:t>
      </w:r>
      <w:r>
        <w:t>’</w:t>
      </w:r>
      <w:r w:rsidRPr="0003580A">
        <w:t xml:space="preserve">s dress; </w:t>
      </w:r>
    </w:p>
    <w:p w14:paraId="631D0464" w14:textId="77777777" w:rsidR="00AD4452" w:rsidRDefault="00AD4452" w:rsidP="00AD4452">
      <w:pPr>
        <w:pStyle w:val="Poetry"/>
      </w:pPr>
      <w:r>
        <w:t>‘</w:t>
      </w:r>
      <w:r w:rsidRPr="0003580A">
        <w:t xml:space="preserve">Tis all for naught without unworldliness. </w:t>
      </w:r>
    </w:p>
    <w:p w14:paraId="6B3E64B0" w14:textId="77777777" w:rsidR="00AD4452" w:rsidRDefault="00AD4452" w:rsidP="00AD4452">
      <w:pPr>
        <w:pStyle w:val="Poetry"/>
      </w:pPr>
    </w:p>
    <w:p w14:paraId="53A9B783" w14:textId="77777777" w:rsidR="00AD4452" w:rsidRDefault="00AD4452" w:rsidP="00AD4452">
      <w:pPr>
        <w:pStyle w:val="Poetry"/>
      </w:pPr>
      <w:r w:rsidRPr="0003580A">
        <w:t xml:space="preserve">He paints the sun or moon upon a wall; </w:t>
      </w:r>
    </w:p>
    <w:p w14:paraId="30F1F4EE" w14:textId="77777777" w:rsidR="00AD4452" w:rsidRDefault="00AD4452" w:rsidP="00AD4452">
      <w:pPr>
        <w:pStyle w:val="Poetry"/>
      </w:pPr>
      <w:r>
        <w:t>‘</w:t>
      </w:r>
      <w:r w:rsidRPr="0003580A">
        <w:t xml:space="preserve">Tis all for naught without the light of all. </w:t>
      </w:r>
    </w:p>
    <w:p w14:paraId="4D4E2E38" w14:textId="77777777" w:rsidR="00AD4452" w:rsidRDefault="00AD4452" w:rsidP="00AD4452">
      <w:pPr>
        <w:pStyle w:val="Poetry"/>
      </w:pPr>
    </w:p>
    <w:p w14:paraId="4B4FF96D" w14:textId="77777777" w:rsidR="00AD4452" w:rsidRDefault="00AD4452" w:rsidP="00AD4452">
      <w:pPr>
        <w:pStyle w:val="Poetry"/>
      </w:pPr>
      <w:r w:rsidRPr="0003580A">
        <w:t>O, he may play, of course, a soldier</w:t>
      </w:r>
      <w:r>
        <w:t>’</w:t>
      </w:r>
      <w:r w:rsidRPr="0003580A">
        <w:t xml:space="preserve">s part; </w:t>
      </w:r>
    </w:p>
    <w:p w14:paraId="5620B7B1" w14:textId="77777777" w:rsidR="00AD4452" w:rsidRDefault="00AD4452" w:rsidP="00AD4452">
      <w:pPr>
        <w:pStyle w:val="Poetry"/>
      </w:pPr>
      <w:r>
        <w:t>‘</w:t>
      </w:r>
      <w:r w:rsidRPr="0003580A">
        <w:t xml:space="preserve">Tis all for naught without a warrior heart. </w:t>
      </w:r>
    </w:p>
    <w:p w14:paraId="4033ED1F" w14:textId="77777777" w:rsidR="00AD4452" w:rsidRDefault="00AD4452" w:rsidP="00AD4452">
      <w:pPr>
        <w:pStyle w:val="Poetry"/>
      </w:pPr>
    </w:p>
    <w:p w14:paraId="231CA6B7" w14:textId="77777777" w:rsidR="00AD4452" w:rsidRDefault="00AD4452" w:rsidP="00AD4452">
      <w:pPr>
        <w:pStyle w:val="Poetry"/>
      </w:pPr>
      <w:r w:rsidRPr="0003580A">
        <w:t>So, Tuka says, they</w:t>
      </w:r>
      <w:r>
        <w:t>’</w:t>
      </w:r>
      <w:r w:rsidRPr="0003580A">
        <w:t>ve danced and songs they</w:t>
      </w:r>
      <w:r>
        <w:t>’</w:t>
      </w:r>
      <w:r w:rsidRPr="0003580A">
        <w:t xml:space="preserve">ve sung, </w:t>
      </w:r>
    </w:p>
    <w:p w14:paraId="1D3475E7" w14:textId="77777777" w:rsidR="00AD4452" w:rsidRPr="0003580A" w:rsidRDefault="00AD4452" w:rsidP="00AD4452">
      <w:pPr>
        <w:pStyle w:val="Poetry"/>
      </w:pPr>
      <w:r>
        <w:t>‘</w:t>
      </w:r>
      <w:r w:rsidRPr="0003580A">
        <w:t>Tis naught without the love of Pandurang.</w:t>
      </w:r>
    </w:p>
    <w:p w14:paraId="009BD3F9" w14:textId="77777777" w:rsidR="00AD4452" w:rsidRPr="0003580A" w:rsidRDefault="00AD4452" w:rsidP="00AD4452">
      <w:pPr>
        <w:pStyle w:val="Poetry"/>
      </w:pPr>
    </w:p>
    <w:p w14:paraId="751F9BA5" w14:textId="5F6368FE" w:rsidR="00AD4452" w:rsidRDefault="00AD4452" w:rsidP="00AD4452">
      <w:pPr>
        <w:pStyle w:val="Heading3"/>
      </w:pPr>
      <w:r w:rsidRPr="0003580A">
        <w:t xml:space="preserve">The Divine Inspiration </w:t>
      </w:r>
    </w:p>
    <w:p w14:paraId="0018DF60" w14:textId="77777777" w:rsidR="00AD4452" w:rsidRDefault="00AD4452" w:rsidP="00AD4452">
      <w:pPr>
        <w:pStyle w:val="Poetry"/>
      </w:pPr>
      <w:r>
        <w:t>‘</w:t>
      </w:r>
      <w:r w:rsidRPr="0003580A">
        <w:t xml:space="preserve">Tis not I who speak so featly; </w:t>
      </w:r>
    </w:p>
    <w:p w14:paraId="553E0CFD" w14:textId="77777777" w:rsidR="00AD4452" w:rsidRDefault="00AD4452" w:rsidP="00AD4452">
      <w:pPr>
        <w:pStyle w:val="Poetry"/>
      </w:pPr>
      <w:r w:rsidRPr="0003580A">
        <w:t>All my words my Lover</w:t>
      </w:r>
      <w:r>
        <w:t>’</w:t>
      </w:r>
      <w:r w:rsidRPr="0003580A">
        <w:t xml:space="preserve">s are. </w:t>
      </w:r>
    </w:p>
    <w:p w14:paraId="488518B5" w14:textId="77777777" w:rsidR="00AD4452" w:rsidRDefault="00AD4452" w:rsidP="00AD4452">
      <w:pPr>
        <w:pStyle w:val="Poetry"/>
      </w:pPr>
      <w:r w:rsidRPr="0003580A">
        <w:t xml:space="preserve">Hark, Salunki singing sweetly, </w:t>
      </w:r>
    </w:p>
    <w:p w14:paraId="3511B437" w14:textId="77777777" w:rsidR="00AD4452" w:rsidRDefault="00AD4452" w:rsidP="00AD4452">
      <w:pPr>
        <w:pStyle w:val="Poetry"/>
      </w:pPr>
      <w:r w:rsidRPr="0003580A">
        <w:t xml:space="preserve">Taught, as I, by One afar. </w:t>
      </w:r>
    </w:p>
    <w:p w14:paraId="033B815E" w14:textId="77777777" w:rsidR="00AD4452" w:rsidRDefault="00AD4452" w:rsidP="00AD4452">
      <w:pPr>
        <w:pStyle w:val="Poetry"/>
      </w:pPr>
      <w:r w:rsidRPr="0003580A">
        <w:t xml:space="preserve">How could I, abject, achieve it? </w:t>
      </w:r>
    </w:p>
    <w:p w14:paraId="1CDEAF65" w14:textId="77777777" w:rsidR="00AD4452" w:rsidRDefault="00AD4452" w:rsidP="00AD4452">
      <w:pPr>
        <w:pStyle w:val="Poetry"/>
      </w:pPr>
      <w:r>
        <w:t>‘</w:t>
      </w:r>
      <w:r w:rsidRPr="0003580A">
        <w:t xml:space="preserve">Tis the all-upholding One. </w:t>
      </w:r>
    </w:p>
    <w:p w14:paraId="25FB6AAC" w14:textId="77777777" w:rsidR="00AD4452" w:rsidRDefault="00AD4452" w:rsidP="00AD4452">
      <w:pPr>
        <w:pStyle w:val="Poetry"/>
      </w:pPr>
      <w:r w:rsidRPr="0003580A">
        <w:t xml:space="preserve">Deep his skill, who can conceive it? </w:t>
      </w:r>
    </w:p>
    <w:p w14:paraId="3937FCB6" w14:textId="77777777" w:rsidR="00AD4452" w:rsidRDefault="00AD4452" w:rsidP="00AD4452">
      <w:pPr>
        <w:pStyle w:val="Poetry"/>
      </w:pPr>
      <w:r w:rsidRPr="0003580A">
        <w:t xml:space="preserve">He can make the lame to run. </w:t>
      </w:r>
    </w:p>
    <w:p w14:paraId="33E69CBF" w14:textId="77777777" w:rsidR="00AD4452" w:rsidRDefault="00AD4452" w:rsidP="00AD4452">
      <w:pPr>
        <w:pStyle w:val="Poetry"/>
      </w:pPr>
    </w:p>
    <w:p w14:paraId="311821EE" w14:textId="6E909824" w:rsidR="00AD4452" w:rsidRDefault="00AD4452" w:rsidP="00AD4452">
      <w:pPr>
        <w:pStyle w:val="Heading3"/>
      </w:pPr>
      <w:r w:rsidRPr="0003580A">
        <w:t xml:space="preserve">Drowning Men </w:t>
      </w:r>
    </w:p>
    <w:p w14:paraId="2971663A" w14:textId="77777777" w:rsidR="00AD4452" w:rsidRDefault="00AD4452" w:rsidP="00AD4452">
      <w:pPr>
        <w:pStyle w:val="Poetry"/>
      </w:pPr>
      <w:r w:rsidRPr="0003580A">
        <w:t>For men</w:t>
      </w:r>
      <w:r>
        <w:t>’</w:t>
      </w:r>
      <w:r w:rsidRPr="0003580A">
        <w:t xml:space="preserve">s saving I make known </w:t>
      </w:r>
    </w:p>
    <w:p w14:paraId="7E6B7CCF" w14:textId="77777777" w:rsidR="00AD4452" w:rsidRDefault="00AD4452" w:rsidP="00AD4452">
      <w:pPr>
        <w:pStyle w:val="Poetry"/>
      </w:pPr>
      <w:r w:rsidRPr="0003580A">
        <w:t xml:space="preserve">These devices—this alone </w:t>
      </w:r>
    </w:p>
    <w:p w14:paraId="7CA004CF" w14:textId="77777777" w:rsidR="00AD4452" w:rsidRDefault="00AD4452" w:rsidP="00AD4452">
      <w:pPr>
        <w:pStyle w:val="Poetry"/>
      </w:pPr>
      <w:r w:rsidRPr="0003580A">
        <w:t xml:space="preserve">My desire. </w:t>
      </w:r>
    </w:p>
    <w:p w14:paraId="21E583E5" w14:textId="77777777" w:rsidR="00AD4452" w:rsidRDefault="00AD4452" w:rsidP="00AD4452">
      <w:pPr>
        <w:pStyle w:val="Poetry"/>
      </w:pPr>
      <w:r w:rsidRPr="0003580A">
        <w:t xml:space="preserve">Can my heart unmoved be </w:t>
      </w:r>
    </w:p>
    <w:p w14:paraId="7D01A40E" w14:textId="77777777" w:rsidR="00AD4452" w:rsidRDefault="00AD4452" w:rsidP="00AD4452">
      <w:pPr>
        <w:pStyle w:val="Poetry"/>
      </w:pPr>
      <w:r w:rsidRPr="0003580A">
        <w:t xml:space="preserve">When before my eyes I see </w:t>
      </w:r>
    </w:p>
    <w:p w14:paraId="42FFB24F" w14:textId="77777777" w:rsidR="00AD4452" w:rsidRDefault="00AD4452" w:rsidP="00AD4452">
      <w:pPr>
        <w:pStyle w:val="Poetry"/>
      </w:pPr>
      <w:r w:rsidRPr="0003580A">
        <w:t xml:space="preserve">Drowning men? </w:t>
      </w:r>
    </w:p>
    <w:p w14:paraId="6668590A" w14:textId="77777777" w:rsidR="00AD4452" w:rsidRDefault="00AD4452" w:rsidP="00AD4452">
      <w:pPr>
        <w:pStyle w:val="Poetry"/>
      </w:pPr>
      <w:r w:rsidRPr="0003580A">
        <w:t xml:space="preserve">I shall see them with my eyes </w:t>
      </w:r>
    </w:p>
    <w:p w14:paraId="4C2CB464" w14:textId="77777777" w:rsidR="00AD4452" w:rsidRDefault="00AD4452" w:rsidP="00AD4452">
      <w:pPr>
        <w:pStyle w:val="Poetry"/>
      </w:pPr>
      <w:r w:rsidRPr="0003580A">
        <w:t xml:space="preserve">When their plight they realise </w:t>
      </w:r>
    </w:p>
    <w:p w14:paraId="6A113F69" w14:textId="77777777" w:rsidR="00AD4452" w:rsidRDefault="00AD4452" w:rsidP="00AD4452">
      <w:pPr>
        <w:pStyle w:val="Poetry"/>
      </w:pPr>
      <w:r w:rsidRPr="0003580A">
        <w:t xml:space="preserve">At the last. </w:t>
      </w:r>
    </w:p>
    <w:p w14:paraId="32BA8C3E" w14:textId="77777777" w:rsidR="00AD4452" w:rsidRDefault="00AD4452" w:rsidP="00AD4452">
      <w:pPr>
        <w:pStyle w:val="Poetry"/>
      </w:pPr>
    </w:p>
    <w:p w14:paraId="39A2EBFC" w14:textId="4492B055" w:rsidR="00AD4452" w:rsidRDefault="00AD4452" w:rsidP="00AD4452">
      <w:pPr>
        <w:pStyle w:val="Heading3"/>
      </w:pPr>
      <w:r w:rsidRPr="0003580A">
        <w:t xml:space="preserve">Without </w:t>
      </w:r>
      <w:r>
        <w:t>a</w:t>
      </w:r>
      <w:r w:rsidRPr="0003580A">
        <w:t xml:space="preserve">nd Within </w:t>
      </w:r>
    </w:p>
    <w:p w14:paraId="59A6FCA2" w14:textId="77777777" w:rsidR="00AD4452" w:rsidRDefault="00AD4452" w:rsidP="00AD4452">
      <w:pPr>
        <w:pStyle w:val="Poetry"/>
      </w:pPr>
      <w:r w:rsidRPr="0003580A">
        <w:t xml:space="preserve">Soon as the season of Simhasth comes in, </w:t>
      </w:r>
    </w:p>
    <w:p w14:paraId="7636AE43" w14:textId="77777777" w:rsidR="00AD4452" w:rsidRDefault="00AD4452" w:rsidP="00AD4452">
      <w:pPr>
        <w:pStyle w:val="Poetry"/>
      </w:pPr>
      <w:r w:rsidRPr="0003580A">
        <w:t xml:space="preserve">The barber and the priest—what wealth they win! </w:t>
      </w:r>
    </w:p>
    <w:p w14:paraId="2AC83142" w14:textId="77777777" w:rsidR="00AD4452" w:rsidRDefault="00AD4452" w:rsidP="00AD4452">
      <w:pPr>
        <w:pStyle w:val="Poetry"/>
      </w:pPr>
      <w:r w:rsidRPr="0003580A">
        <w:t xml:space="preserve">Thousands of sins may lurk within his heart, </w:t>
      </w:r>
    </w:p>
    <w:p w14:paraId="5D1680A0" w14:textId="77777777" w:rsidR="00AD4452" w:rsidRDefault="00AD4452" w:rsidP="00AD4452">
      <w:pPr>
        <w:pStyle w:val="Poetry"/>
      </w:pPr>
      <w:r w:rsidRPr="0003580A">
        <w:t xml:space="preserve">If only he will shave his head and chin! </w:t>
      </w:r>
    </w:p>
    <w:p w14:paraId="43515730" w14:textId="77777777" w:rsidR="00AD4452" w:rsidRDefault="00AD4452" w:rsidP="00AD4452">
      <w:pPr>
        <w:pStyle w:val="Poetry"/>
      </w:pPr>
      <w:r w:rsidRPr="0003580A">
        <w:t xml:space="preserve">What is shaved off is gone, but what else, pray? </w:t>
      </w:r>
    </w:p>
    <w:p w14:paraId="228A96D8" w14:textId="77777777" w:rsidR="00AD4452" w:rsidRDefault="00AD4452" w:rsidP="00AD4452">
      <w:pPr>
        <w:pStyle w:val="Poetry"/>
      </w:pPr>
      <w:r w:rsidRPr="0003580A">
        <w:t xml:space="preserve">What sign that sin is gone? His evil way </w:t>
      </w:r>
    </w:p>
    <w:p w14:paraId="39C99E1B" w14:textId="77777777" w:rsidR="00AD4452" w:rsidRDefault="00AD4452" w:rsidP="00AD4452">
      <w:pPr>
        <w:pStyle w:val="Poetry"/>
      </w:pPr>
      <w:r w:rsidRPr="0003580A">
        <w:t xml:space="preserve">Is still unchanged. Yea, without faith and love </w:t>
      </w:r>
    </w:p>
    <w:p w14:paraId="06C35026" w14:textId="77777777" w:rsidR="00AD4452" w:rsidRPr="0003580A" w:rsidRDefault="00AD4452" w:rsidP="00AD4452">
      <w:pPr>
        <w:pStyle w:val="Poetry"/>
      </w:pPr>
      <w:r w:rsidRPr="0003580A">
        <w:t>All is but vanity, I, Tuka, say.</w:t>
      </w:r>
    </w:p>
    <w:p w14:paraId="0DE66938" w14:textId="77777777" w:rsidR="00AD4452" w:rsidRDefault="00AD4452" w:rsidP="00AD4452">
      <w:pPr>
        <w:pStyle w:val="Poetry"/>
      </w:pPr>
    </w:p>
    <w:p w14:paraId="5B5F51A6" w14:textId="38FFF779" w:rsidR="00AD4452" w:rsidRDefault="00AD4452" w:rsidP="00AD4452">
      <w:pPr>
        <w:pStyle w:val="Heading3"/>
      </w:pPr>
      <w:r>
        <w:t>“</w:t>
      </w:r>
      <w:r w:rsidRPr="0003580A">
        <w:t xml:space="preserve">And </w:t>
      </w:r>
      <w:r>
        <w:t>h</w:t>
      </w:r>
      <w:r w:rsidRPr="0003580A">
        <w:t xml:space="preserve">ave </w:t>
      </w:r>
      <w:r>
        <w:t>n</w:t>
      </w:r>
      <w:r w:rsidRPr="0003580A">
        <w:t>ot Charity</w:t>
      </w:r>
      <w:r>
        <w:t>”</w:t>
      </w:r>
      <w:r w:rsidRPr="0003580A">
        <w:t xml:space="preserve"> </w:t>
      </w:r>
    </w:p>
    <w:p w14:paraId="1EA7555D" w14:textId="77777777" w:rsidR="00AD4452" w:rsidRDefault="00AD4452" w:rsidP="00AD4452">
      <w:pPr>
        <w:pStyle w:val="Poetry"/>
      </w:pPr>
      <w:r w:rsidRPr="0003580A">
        <w:t xml:space="preserve">Your heart from rage and lust has nowise turned </w:t>
      </w:r>
    </w:p>
    <w:p w14:paraId="14829426" w14:textId="77777777" w:rsidR="00AD4452" w:rsidRDefault="00AD4452" w:rsidP="00AD4452">
      <w:pPr>
        <w:pStyle w:val="Poetry"/>
      </w:pPr>
      <w:r w:rsidRPr="0003580A">
        <w:t>For all the rice and sesamum you</w:t>
      </w:r>
      <w:r>
        <w:t>’</w:t>
      </w:r>
      <w:r w:rsidRPr="0003580A">
        <w:t xml:space="preserve">ve burned. </w:t>
      </w:r>
    </w:p>
    <w:p w14:paraId="707A3498" w14:textId="77777777" w:rsidR="00AD4452" w:rsidRDefault="00AD4452" w:rsidP="00AD4452">
      <w:pPr>
        <w:pStyle w:val="Poetry"/>
      </w:pPr>
      <w:r w:rsidRPr="0003580A">
        <w:t>You</w:t>
      </w:r>
      <w:r>
        <w:t>’</w:t>
      </w:r>
      <w:r w:rsidRPr="0003580A">
        <w:t xml:space="preserve">ve toiled for naught with learned words whose fruit </w:t>
      </w:r>
    </w:p>
    <w:p w14:paraId="1B408D4D" w14:textId="77777777" w:rsidR="00AD4452" w:rsidRDefault="00AD4452" w:rsidP="00AD4452">
      <w:pPr>
        <w:pStyle w:val="Poetry"/>
      </w:pPr>
      <w:r w:rsidRPr="0003580A">
        <w:t>Is vain display—and Pandurang you</w:t>
      </w:r>
      <w:r>
        <w:t>’</w:t>
      </w:r>
      <w:r w:rsidRPr="0003580A">
        <w:t xml:space="preserve">ve spurned. </w:t>
      </w:r>
    </w:p>
    <w:p w14:paraId="167993F9" w14:textId="77777777" w:rsidR="00AD4452" w:rsidRDefault="00AD4452" w:rsidP="00AD4452">
      <w:pPr>
        <w:pStyle w:val="Poetry"/>
      </w:pPr>
    </w:p>
    <w:p w14:paraId="512E787E" w14:textId="77777777" w:rsidR="00AD4452" w:rsidRDefault="00AD4452" w:rsidP="00AD4452">
      <w:pPr>
        <w:pStyle w:val="Poetry"/>
      </w:pPr>
      <w:r w:rsidRPr="0003580A">
        <w:t xml:space="preserve">By pilgrimage and grim austerity </w:t>
      </w:r>
    </w:p>
    <w:p w14:paraId="7ED16D16" w14:textId="77777777" w:rsidR="00AD4452" w:rsidRDefault="00AD4452" w:rsidP="00AD4452">
      <w:pPr>
        <w:pStyle w:val="Poetry"/>
      </w:pPr>
      <w:r w:rsidRPr="0003580A">
        <w:t xml:space="preserve">Only your pride has grown; your </w:t>
      </w:r>
      <w:r>
        <w:t>“</w:t>
      </w:r>
      <w:r w:rsidRPr="0003580A">
        <w:t>I</w:t>
      </w:r>
      <w:r>
        <w:t>”</w:t>
      </w:r>
      <w:r w:rsidRPr="0003580A">
        <w:t xml:space="preserve"> and </w:t>
      </w:r>
      <w:r>
        <w:t>“</w:t>
      </w:r>
      <w:r w:rsidRPr="0003580A">
        <w:t>me</w:t>
      </w:r>
      <w:r>
        <w:t>”</w:t>
      </w:r>
    </w:p>
    <w:p w14:paraId="4352D3BD" w14:textId="77777777" w:rsidR="00AD4452" w:rsidRDefault="00AD4452" w:rsidP="00AD4452">
      <w:pPr>
        <w:pStyle w:val="Poetry"/>
      </w:pPr>
      <w:r w:rsidRPr="0003580A">
        <w:t xml:space="preserve">Swell with your alms; the secret, Tuka says, </w:t>
      </w:r>
    </w:p>
    <w:p w14:paraId="5B91BF1E" w14:textId="77777777" w:rsidR="00AD4452" w:rsidRDefault="00AD4452" w:rsidP="00AD4452">
      <w:pPr>
        <w:pStyle w:val="Poetry"/>
      </w:pPr>
      <w:r w:rsidRPr="0003580A">
        <w:t>You</w:t>
      </w:r>
      <w:r>
        <w:t>’</w:t>
      </w:r>
      <w:r w:rsidRPr="0003580A">
        <w:t xml:space="preserve">ve missed: your acts are sinful utterly. </w:t>
      </w:r>
    </w:p>
    <w:p w14:paraId="015DCA5A" w14:textId="77777777" w:rsidR="00AD4452" w:rsidRDefault="00AD4452" w:rsidP="00AD4452">
      <w:pPr>
        <w:pStyle w:val="Poetry"/>
      </w:pPr>
    </w:p>
    <w:p w14:paraId="06289A1E" w14:textId="13920FCF" w:rsidR="00AD4452" w:rsidRDefault="00AD4452" w:rsidP="00AD4452">
      <w:pPr>
        <w:pStyle w:val="Heading3"/>
      </w:pPr>
      <w:r w:rsidRPr="0003580A">
        <w:t xml:space="preserve">The Mendicant </w:t>
      </w:r>
    </w:p>
    <w:p w14:paraId="3395B154" w14:textId="77777777" w:rsidR="00AD4452" w:rsidRDefault="00AD4452" w:rsidP="00AD4452">
      <w:pPr>
        <w:pStyle w:val="Poetry"/>
      </w:pPr>
      <w:r w:rsidRPr="0003580A">
        <w:t xml:space="preserve">Lust binds the preacher, fear </w:t>
      </w:r>
    </w:p>
    <w:p w14:paraId="10C0BA23" w14:textId="77777777" w:rsidR="00AD4452" w:rsidRDefault="00AD4452" w:rsidP="00AD4452">
      <w:pPr>
        <w:pStyle w:val="Poetry"/>
      </w:pPr>
      <w:r w:rsidRPr="0003580A">
        <w:t xml:space="preserve">The doubting hearts of those his words who hear. </w:t>
      </w:r>
    </w:p>
    <w:p w14:paraId="4CB1834A" w14:textId="77777777" w:rsidR="00AD4452" w:rsidRDefault="00AD4452" w:rsidP="00AD4452">
      <w:pPr>
        <w:pStyle w:val="Poetry"/>
      </w:pPr>
    </w:p>
    <w:p w14:paraId="51069F06" w14:textId="77777777" w:rsidR="00AD4452" w:rsidRDefault="00AD4452" w:rsidP="00AD4452">
      <w:pPr>
        <w:pStyle w:val="Poetry"/>
      </w:pPr>
      <w:r w:rsidRPr="0003580A">
        <w:t xml:space="preserve">He knows not what he sings: </w:t>
      </w:r>
    </w:p>
    <w:p w14:paraId="060F8DAA" w14:textId="77777777" w:rsidR="00AD4452" w:rsidRDefault="00AD4452" w:rsidP="00AD4452">
      <w:pPr>
        <w:pStyle w:val="Poetry"/>
      </w:pPr>
      <w:r w:rsidRPr="0003580A">
        <w:t xml:space="preserve">His mouth he opes for what each comer brings. </w:t>
      </w:r>
    </w:p>
    <w:p w14:paraId="1DBA5620" w14:textId="77777777" w:rsidR="00AD4452" w:rsidRDefault="00AD4452" w:rsidP="00AD4452">
      <w:pPr>
        <w:pStyle w:val="Poetry"/>
      </w:pPr>
    </w:p>
    <w:p w14:paraId="1086D947" w14:textId="77777777" w:rsidR="00AD4452" w:rsidRDefault="00AD4452" w:rsidP="00AD4452">
      <w:pPr>
        <w:pStyle w:val="Poetry"/>
      </w:pPr>
      <w:r w:rsidRPr="0003580A">
        <w:t xml:space="preserve">A greedy cat, he steals </w:t>
      </w:r>
    </w:p>
    <w:p w14:paraId="204A2F7E" w14:textId="77777777" w:rsidR="00AD4452" w:rsidRDefault="00AD4452" w:rsidP="00AD4452">
      <w:pPr>
        <w:pStyle w:val="Poetry"/>
      </w:pPr>
      <w:r w:rsidRPr="0003580A">
        <w:t xml:space="preserve">From door to door, begging from men his meals. </w:t>
      </w:r>
    </w:p>
    <w:p w14:paraId="590CBF2D" w14:textId="77777777" w:rsidR="00AD4452" w:rsidRDefault="00AD4452" w:rsidP="00AD4452">
      <w:pPr>
        <w:pStyle w:val="Poetry"/>
      </w:pPr>
    </w:p>
    <w:p w14:paraId="590F0959" w14:textId="77777777" w:rsidR="00AD4452" w:rsidRDefault="00AD4452" w:rsidP="00AD4452">
      <w:pPr>
        <w:pStyle w:val="Poetry"/>
      </w:pPr>
      <w:r w:rsidRPr="0003580A">
        <w:t xml:space="preserve">What Tuka says is true; </w:t>
      </w:r>
    </w:p>
    <w:p w14:paraId="30E679AB" w14:textId="77777777" w:rsidR="00AD4452" w:rsidRDefault="00AD4452" w:rsidP="00AD4452">
      <w:pPr>
        <w:pStyle w:val="Poetry"/>
      </w:pPr>
      <w:r w:rsidRPr="0003580A">
        <w:t xml:space="preserve">The sack is empty and the measure too. </w:t>
      </w:r>
    </w:p>
    <w:p w14:paraId="14D662E6" w14:textId="77777777" w:rsidR="00AD4452" w:rsidRDefault="00AD4452" w:rsidP="00AD4452">
      <w:pPr>
        <w:pStyle w:val="Poetry"/>
      </w:pPr>
    </w:p>
    <w:p w14:paraId="7F9CD9DB" w14:textId="5B6CB9C5" w:rsidR="00AD4452" w:rsidRDefault="00AD4452" w:rsidP="00AD4452">
      <w:pPr>
        <w:pStyle w:val="Heading3"/>
      </w:pPr>
      <w:r w:rsidRPr="0003580A">
        <w:t xml:space="preserve">The Proud Advaitist </w:t>
      </w:r>
    </w:p>
    <w:p w14:paraId="2ED125C3" w14:textId="77777777" w:rsidR="00AD4452" w:rsidRDefault="00AD4452" w:rsidP="00AD4452">
      <w:pPr>
        <w:pStyle w:val="Poetry"/>
      </w:pPr>
      <w:r w:rsidRPr="0003580A">
        <w:t xml:space="preserve">To such pay thou no heed: the words he saith </w:t>
      </w:r>
    </w:p>
    <w:p w14:paraId="28A26D21" w14:textId="77777777" w:rsidR="00AD4452" w:rsidRDefault="00AD4452" w:rsidP="00AD4452">
      <w:pPr>
        <w:pStyle w:val="Poetry"/>
      </w:pPr>
      <w:r w:rsidRPr="0003580A">
        <w:t xml:space="preserve">Are only chaff, empty of loving faith. </w:t>
      </w:r>
    </w:p>
    <w:p w14:paraId="7A4142CE" w14:textId="77777777" w:rsidR="00AD4452" w:rsidRDefault="00AD4452" w:rsidP="00AD4452">
      <w:pPr>
        <w:pStyle w:val="Poetry"/>
      </w:pPr>
      <w:r w:rsidRPr="0003580A">
        <w:t xml:space="preserve">He praises high </w:t>
      </w:r>
      <w:r w:rsidRPr="0003580A">
        <w:rPr>
          <w:i/>
        </w:rPr>
        <w:t xml:space="preserve">Advait </w:t>
      </w:r>
      <w:r w:rsidRPr="0003580A">
        <w:t xml:space="preserve">which only brings </w:t>
      </w:r>
    </w:p>
    <w:p w14:paraId="34ACE567" w14:textId="77777777" w:rsidR="00AD4452" w:rsidRPr="0003580A" w:rsidRDefault="00AD4452" w:rsidP="00AD4452">
      <w:pPr>
        <w:pStyle w:val="Poetry"/>
      </w:pPr>
      <w:r w:rsidRPr="0003580A">
        <w:t>To speaker and to hearer pain and scaithe.</w:t>
      </w:r>
    </w:p>
    <w:p w14:paraId="67E970F7" w14:textId="77777777" w:rsidR="00AD4452" w:rsidRPr="0003580A" w:rsidRDefault="00AD4452" w:rsidP="00AD4452">
      <w:pPr>
        <w:pStyle w:val="Poetry"/>
      </w:pPr>
    </w:p>
    <w:p w14:paraId="019F97B0" w14:textId="77777777" w:rsidR="00AD4452" w:rsidRDefault="00AD4452" w:rsidP="00AD4452">
      <w:pPr>
        <w:pStyle w:val="Poetry"/>
      </w:pPr>
      <w:r w:rsidRPr="0003580A">
        <w:t xml:space="preserve">He fills his belly saying, </w:t>
      </w:r>
      <w:r>
        <w:t>“</w:t>
      </w:r>
      <w:r w:rsidRPr="0003580A">
        <w:t>I am Brahm.</w:t>
      </w:r>
      <w:r>
        <w:t>”</w:t>
      </w:r>
      <w:r w:rsidRPr="0003580A">
        <w:t xml:space="preserve"> </w:t>
      </w:r>
    </w:p>
    <w:p w14:paraId="628AFA40" w14:textId="77777777" w:rsidR="00AD4452" w:rsidRDefault="00AD4452" w:rsidP="00AD4452">
      <w:pPr>
        <w:pStyle w:val="Poetry"/>
      </w:pPr>
      <w:r w:rsidRPr="0003580A">
        <w:t xml:space="preserve">Waste not thy words upon him; shamed and dumb </w:t>
      </w:r>
    </w:p>
    <w:p w14:paraId="08AF55C0" w14:textId="77777777" w:rsidR="00AD4452" w:rsidRDefault="00AD4452" w:rsidP="00AD4452">
      <w:pPr>
        <w:pStyle w:val="Poetry"/>
      </w:pPr>
      <w:r w:rsidRPr="0003580A">
        <w:t xml:space="preserve">Is he, blasphemer, when he meets the saints. </w:t>
      </w:r>
    </w:p>
    <w:p w14:paraId="4979664A" w14:textId="77777777" w:rsidR="00AD4452" w:rsidRDefault="00AD4452" w:rsidP="00AD4452">
      <w:pPr>
        <w:pStyle w:val="Poetry"/>
      </w:pPr>
      <w:r w:rsidRPr="0003580A">
        <w:t>Who scorns God</w:t>
      </w:r>
      <w:r>
        <w:t>’</w:t>
      </w:r>
      <w:r w:rsidRPr="0003580A">
        <w:t xml:space="preserve">s love Tuka calls vilest scum. </w:t>
      </w:r>
    </w:p>
    <w:p w14:paraId="5155FFEC" w14:textId="77777777" w:rsidR="00AD4452" w:rsidRDefault="00AD4452" w:rsidP="00AD4452">
      <w:pPr>
        <w:pStyle w:val="Poetry"/>
      </w:pPr>
    </w:p>
    <w:p w14:paraId="6B47CECF" w14:textId="56D253DC" w:rsidR="00AD4452" w:rsidRDefault="00AD4452" w:rsidP="00AD4452">
      <w:pPr>
        <w:pStyle w:val="Heading3"/>
      </w:pPr>
      <w:r w:rsidRPr="0003580A">
        <w:t xml:space="preserve">The Hypocrite: I </w:t>
      </w:r>
    </w:p>
    <w:p w14:paraId="6F1BC088" w14:textId="77777777" w:rsidR="00AD4452" w:rsidRDefault="00AD4452" w:rsidP="00AD4452">
      <w:pPr>
        <w:pStyle w:val="Poetry"/>
      </w:pPr>
      <w:r w:rsidRPr="0003580A">
        <w:t>His speech—the hypocrite</w:t>
      </w:r>
      <w:r>
        <w:t>’</w:t>
      </w:r>
      <w:r w:rsidRPr="0003580A">
        <w:t xml:space="preserve">s—is well and fair, </w:t>
      </w:r>
    </w:p>
    <w:p w14:paraId="16B60883" w14:textId="77777777" w:rsidR="00AD4452" w:rsidRPr="0003580A" w:rsidRDefault="00AD4452" w:rsidP="00AD4452">
      <w:pPr>
        <w:pStyle w:val="Poetry"/>
      </w:pPr>
      <w:r w:rsidRPr="0003580A">
        <w:t xml:space="preserve">But all his thought is how he can ensnare. </w:t>
      </w:r>
    </w:p>
    <w:p w14:paraId="60713AAB" w14:textId="77777777" w:rsidR="00AD4452" w:rsidRPr="0003580A" w:rsidRDefault="00AD4452" w:rsidP="00AD4452">
      <w:pPr>
        <w:pStyle w:val="Poetry"/>
      </w:pPr>
    </w:p>
    <w:p w14:paraId="72E48AFC" w14:textId="77777777" w:rsidR="00AD4452" w:rsidRDefault="00AD4452" w:rsidP="00AD4452">
      <w:pPr>
        <w:pStyle w:val="Poetry"/>
      </w:pPr>
      <w:r w:rsidRPr="0003580A">
        <w:t xml:space="preserve">He outwardly appears a godly man; </w:t>
      </w:r>
    </w:p>
    <w:p w14:paraId="44B4CFB8" w14:textId="77777777" w:rsidR="00AD4452" w:rsidRDefault="00AD4452" w:rsidP="00AD4452">
      <w:pPr>
        <w:pStyle w:val="Poetry"/>
      </w:pPr>
      <w:r w:rsidRPr="0003580A">
        <w:t xml:space="preserve">In truth he is a very ruffian. </w:t>
      </w:r>
    </w:p>
    <w:p w14:paraId="6791AE84" w14:textId="77777777" w:rsidR="00AD4452" w:rsidRPr="0003580A" w:rsidRDefault="00AD4452" w:rsidP="00AD4452">
      <w:pPr>
        <w:pStyle w:val="Poetry"/>
      </w:pPr>
    </w:p>
    <w:p w14:paraId="5AE0F4A3" w14:textId="77777777" w:rsidR="00AD4452" w:rsidRDefault="00AD4452" w:rsidP="00AD4452">
      <w:pPr>
        <w:pStyle w:val="Poetry"/>
      </w:pPr>
      <w:r w:rsidRPr="0003580A">
        <w:t xml:space="preserve">His forehead-mark, his beads, a saint denote, </w:t>
      </w:r>
    </w:p>
    <w:p w14:paraId="031606A2" w14:textId="77777777" w:rsidR="00AD4452" w:rsidRDefault="00AD4452" w:rsidP="00AD4452">
      <w:pPr>
        <w:pStyle w:val="Poetry"/>
      </w:pPr>
      <w:r w:rsidRPr="0003580A">
        <w:t xml:space="preserve">But in the darkness he would cut your throat. </w:t>
      </w:r>
    </w:p>
    <w:p w14:paraId="7F091A2A" w14:textId="77777777" w:rsidR="00AD4452" w:rsidRPr="0003580A" w:rsidRDefault="00AD4452" w:rsidP="00AD4452">
      <w:pPr>
        <w:pStyle w:val="Poetry"/>
      </w:pPr>
    </w:p>
    <w:p w14:paraId="1B3DA8A3" w14:textId="77777777" w:rsidR="00AD4452" w:rsidRDefault="00AD4452" w:rsidP="00AD4452">
      <w:pPr>
        <w:pStyle w:val="Poetry"/>
      </w:pPr>
      <w:r w:rsidRPr="0003580A">
        <w:t xml:space="preserve">Ay, Tuka. says, a very scoundrel he; </w:t>
      </w:r>
    </w:p>
    <w:p w14:paraId="277B247F" w14:textId="77777777" w:rsidR="00AD4452" w:rsidRDefault="00AD4452" w:rsidP="00AD4452">
      <w:pPr>
        <w:pStyle w:val="Poetry"/>
      </w:pPr>
      <w:r w:rsidRPr="0003580A">
        <w:t xml:space="preserve">The pains of Yama wait him certainly. </w:t>
      </w:r>
    </w:p>
    <w:p w14:paraId="3A33E737" w14:textId="77777777" w:rsidR="00AD4452" w:rsidRDefault="00AD4452" w:rsidP="00AD4452">
      <w:pPr>
        <w:pStyle w:val="Poetry"/>
      </w:pPr>
    </w:p>
    <w:p w14:paraId="743A02F7" w14:textId="649A0C91" w:rsidR="00AD4452" w:rsidRDefault="00AD4452" w:rsidP="00AD4452">
      <w:pPr>
        <w:pStyle w:val="Heading3"/>
      </w:pPr>
      <w:r w:rsidRPr="0003580A">
        <w:t>The Hypocrite: I</w:t>
      </w:r>
      <w:r>
        <w:t>I</w:t>
      </w:r>
      <w:r w:rsidRPr="0003580A">
        <w:t xml:space="preserve"> </w:t>
      </w:r>
    </w:p>
    <w:p w14:paraId="7CB0A189" w14:textId="77777777" w:rsidR="00AD4452" w:rsidRDefault="00AD4452" w:rsidP="00AD4452">
      <w:pPr>
        <w:pStyle w:val="Poetry"/>
      </w:pPr>
      <w:r w:rsidRPr="0003580A">
        <w:t xml:space="preserve">Possessed with devils they grow long their hair. </w:t>
      </w:r>
    </w:p>
    <w:p w14:paraId="1F31FA2F" w14:textId="77777777" w:rsidR="00AD4452" w:rsidRDefault="00AD4452" w:rsidP="00AD4452">
      <w:pPr>
        <w:pStyle w:val="Poetry"/>
      </w:pPr>
      <w:r w:rsidRPr="0003580A">
        <w:t xml:space="preserve">No saints are they, nor trace of God they bear. </w:t>
      </w:r>
    </w:p>
    <w:p w14:paraId="5B57A8D3" w14:textId="77777777" w:rsidR="00AD4452" w:rsidRDefault="00AD4452" w:rsidP="00AD4452">
      <w:pPr>
        <w:pStyle w:val="Poetry"/>
      </w:pPr>
      <w:r w:rsidRPr="0003580A">
        <w:t xml:space="preserve">They tell of omens to a gaping crowd. </w:t>
      </w:r>
    </w:p>
    <w:p w14:paraId="4CF498FE" w14:textId="77777777" w:rsidR="00AD4452" w:rsidRPr="0003580A" w:rsidRDefault="00AD4452" w:rsidP="00AD4452">
      <w:pPr>
        <w:pStyle w:val="Poetry"/>
      </w:pPr>
      <w:r w:rsidRPr="0003580A">
        <w:t>Rogues are they, Tuka says; Govind</w:t>
      </w:r>
      <w:r>
        <w:t>’</w:t>
      </w:r>
      <w:r w:rsidRPr="0003580A">
        <w:t>s not there.</w:t>
      </w:r>
    </w:p>
    <w:p w14:paraId="784EB601" w14:textId="77777777" w:rsidR="00CB3077" w:rsidRPr="0003580A" w:rsidRDefault="00CB3077" w:rsidP="00AD4452">
      <w:pPr>
        <w:pStyle w:val="Poetry"/>
      </w:pPr>
    </w:p>
    <w:sectPr w:rsidR="00CB3077" w:rsidRPr="0003580A" w:rsidSect="00CB3077">
      <w:footerReference w:type="default" r:id="rId15"/>
      <w:pgSz w:w="12240" w:h="15840"/>
      <w:pgMar w:top="1440" w:right="1440" w:bottom="1440" w:left="1440" w:header="0" w:footer="4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D2F03" w14:textId="77777777" w:rsidR="00D637A3" w:rsidRDefault="00D637A3">
      <w:r>
        <w:separator/>
      </w:r>
    </w:p>
  </w:endnote>
  <w:endnote w:type="continuationSeparator" w:id="0">
    <w:p w14:paraId="3B00E765" w14:textId="77777777" w:rsidR="00D637A3" w:rsidRDefault="00D6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-BoldItalic">
    <w:altName w:val="Verdana"/>
    <w:panose1 w:val="020B0604020202020204"/>
    <w:charset w:val="00"/>
    <w:family w:val="swiss"/>
    <w:pitch w:val="variable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3423B" w14:textId="77777777" w:rsidR="006723F0" w:rsidRDefault="006723F0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7FB3A" w14:textId="77777777" w:rsidR="00D637A3" w:rsidRDefault="00D637A3">
      <w:r>
        <w:separator/>
      </w:r>
    </w:p>
  </w:footnote>
  <w:footnote w:type="continuationSeparator" w:id="0">
    <w:p w14:paraId="7228D553" w14:textId="77777777" w:rsidR="00D637A3" w:rsidRDefault="00D63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D0DD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E137C4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F2872B0"/>
    <w:multiLevelType w:val="hybridMultilevel"/>
    <w:tmpl w:val="F496DFFC"/>
    <w:lvl w:ilvl="0" w:tplc="74FEC63C">
      <w:start w:val="1"/>
      <w:numFmt w:val="bullet"/>
      <w:pStyle w:val="List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A13CBB"/>
    <w:multiLevelType w:val="hybridMultilevel"/>
    <w:tmpl w:val="A816E49E"/>
    <w:lvl w:ilvl="0" w:tplc="047E8DA6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95440"/>
    <w:multiLevelType w:val="hybridMultilevel"/>
    <w:tmpl w:val="D62A872E"/>
    <w:lvl w:ilvl="0" w:tplc="C6BA7734">
      <w:start w:val="1"/>
      <w:numFmt w:val="decimal"/>
      <w:pStyle w:val="ListNumb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060789"/>
    <w:multiLevelType w:val="multilevel"/>
    <w:tmpl w:val="0AC23044"/>
    <w:lvl w:ilvl="0">
      <w:start w:val="1"/>
      <w:numFmt w:val="decimal"/>
      <w:pStyle w:val="Heading1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pStyle w:val="Heading1"/>
      <w:lvlText w:val="9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6" w15:restartNumberingAfterBreak="0">
    <w:nsid w:val="784B2BD2"/>
    <w:multiLevelType w:val="hybridMultilevel"/>
    <w:tmpl w:val="B002A8AC"/>
    <w:lvl w:ilvl="0" w:tplc="6C825426">
      <w:start w:val="1"/>
      <w:numFmt w:val="decimal"/>
      <w:lvlText w:val="%1"/>
      <w:lvlJc w:val="left"/>
      <w:pPr>
        <w:ind w:left="540" w:hanging="761"/>
        <w:jc w:val="right"/>
      </w:pPr>
      <w:rPr>
        <w:rFonts w:ascii="Minion Pro" w:eastAsia="Minion Pro" w:hAnsi="Minion Pro" w:cs="Minion Pro" w:hint="default"/>
        <w:color w:val="231F20"/>
        <w:spacing w:val="-25"/>
        <w:w w:val="93"/>
        <w:sz w:val="18"/>
        <w:szCs w:val="18"/>
      </w:rPr>
    </w:lvl>
    <w:lvl w:ilvl="1" w:tplc="ADE26E06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22"/>
        <w:w w:val="100"/>
        <w:sz w:val="22"/>
        <w:szCs w:val="22"/>
      </w:rPr>
    </w:lvl>
    <w:lvl w:ilvl="2" w:tplc="6D26BAF8">
      <w:numFmt w:val="bullet"/>
      <w:lvlText w:val="•"/>
      <w:lvlJc w:val="left"/>
      <w:pPr>
        <w:ind w:left="1380" w:hanging="360"/>
      </w:pPr>
      <w:rPr>
        <w:rFonts w:hint="default"/>
      </w:rPr>
    </w:lvl>
    <w:lvl w:ilvl="3" w:tplc="65A87758">
      <w:numFmt w:val="bullet"/>
      <w:lvlText w:val="•"/>
      <w:lvlJc w:val="left"/>
      <w:pPr>
        <w:ind w:left="1440" w:hanging="360"/>
      </w:pPr>
      <w:rPr>
        <w:rFonts w:hint="default"/>
      </w:rPr>
    </w:lvl>
    <w:lvl w:ilvl="4" w:tplc="E5D24156">
      <w:numFmt w:val="bullet"/>
      <w:lvlText w:val="•"/>
      <w:lvlJc w:val="left"/>
      <w:pPr>
        <w:ind w:left="1560" w:hanging="360"/>
      </w:pPr>
      <w:rPr>
        <w:rFonts w:hint="default"/>
      </w:rPr>
    </w:lvl>
    <w:lvl w:ilvl="5" w:tplc="D51408EA">
      <w:numFmt w:val="bullet"/>
      <w:lvlText w:val="•"/>
      <w:lvlJc w:val="left"/>
      <w:pPr>
        <w:ind w:left="1620" w:hanging="360"/>
      </w:pPr>
      <w:rPr>
        <w:rFonts w:hint="default"/>
      </w:rPr>
    </w:lvl>
    <w:lvl w:ilvl="6" w:tplc="53344556">
      <w:numFmt w:val="bullet"/>
      <w:lvlText w:val="•"/>
      <w:lvlJc w:val="left"/>
      <w:pPr>
        <w:ind w:left="3456" w:hanging="360"/>
      </w:pPr>
      <w:rPr>
        <w:rFonts w:hint="default"/>
      </w:rPr>
    </w:lvl>
    <w:lvl w:ilvl="7" w:tplc="7F10F7F4">
      <w:numFmt w:val="bullet"/>
      <w:lvlText w:val="•"/>
      <w:lvlJc w:val="left"/>
      <w:pPr>
        <w:ind w:left="5292" w:hanging="360"/>
      </w:pPr>
      <w:rPr>
        <w:rFonts w:hint="default"/>
      </w:rPr>
    </w:lvl>
    <w:lvl w:ilvl="8" w:tplc="FF46E9FA">
      <w:numFmt w:val="bullet"/>
      <w:lvlText w:val="•"/>
      <w:lvlJc w:val="left"/>
      <w:pPr>
        <w:ind w:left="7128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embedSystemFonts/>
  <w:bordersDoNotSurroundHeader/>
  <w:bordersDoNotSurroundFooter/>
  <w:hideSpellingErrors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264"/>
    <w:rsid w:val="000236E4"/>
    <w:rsid w:val="00041CB8"/>
    <w:rsid w:val="0004425B"/>
    <w:rsid w:val="00063D29"/>
    <w:rsid w:val="00071106"/>
    <w:rsid w:val="00071D3F"/>
    <w:rsid w:val="0009205F"/>
    <w:rsid w:val="000A2C9A"/>
    <w:rsid w:val="000B7C2D"/>
    <w:rsid w:val="000C2A1B"/>
    <w:rsid w:val="000C3DEC"/>
    <w:rsid w:val="000D7C89"/>
    <w:rsid w:val="000E5EEB"/>
    <w:rsid w:val="000F0278"/>
    <w:rsid w:val="001049D2"/>
    <w:rsid w:val="001063AB"/>
    <w:rsid w:val="00106F16"/>
    <w:rsid w:val="0012694B"/>
    <w:rsid w:val="0016542A"/>
    <w:rsid w:val="001756CD"/>
    <w:rsid w:val="001836C6"/>
    <w:rsid w:val="00183976"/>
    <w:rsid w:val="00197B24"/>
    <w:rsid w:val="001C180A"/>
    <w:rsid w:val="001E266F"/>
    <w:rsid w:val="00205BA6"/>
    <w:rsid w:val="00206664"/>
    <w:rsid w:val="00225DD7"/>
    <w:rsid w:val="00236E6D"/>
    <w:rsid w:val="0025471B"/>
    <w:rsid w:val="002829CD"/>
    <w:rsid w:val="00293719"/>
    <w:rsid w:val="00295F6A"/>
    <w:rsid w:val="002A1F54"/>
    <w:rsid w:val="002A48F6"/>
    <w:rsid w:val="002A7DB0"/>
    <w:rsid w:val="002D7672"/>
    <w:rsid w:val="002F14CE"/>
    <w:rsid w:val="002F6BCB"/>
    <w:rsid w:val="00305944"/>
    <w:rsid w:val="003172CC"/>
    <w:rsid w:val="0034387D"/>
    <w:rsid w:val="003551BE"/>
    <w:rsid w:val="0036365C"/>
    <w:rsid w:val="00363BBB"/>
    <w:rsid w:val="00366A31"/>
    <w:rsid w:val="003B0DE4"/>
    <w:rsid w:val="003B667E"/>
    <w:rsid w:val="003C5951"/>
    <w:rsid w:val="003D1996"/>
    <w:rsid w:val="003D724F"/>
    <w:rsid w:val="003D7A68"/>
    <w:rsid w:val="00417624"/>
    <w:rsid w:val="004C639F"/>
    <w:rsid w:val="004D21BA"/>
    <w:rsid w:val="004D7C60"/>
    <w:rsid w:val="005045CD"/>
    <w:rsid w:val="00521A61"/>
    <w:rsid w:val="00525DDB"/>
    <w:rsid w:val="00542C78"/>
    <w:rsid w:val="00567016"/>
    <w:rsid w:val="00574F58"/>
    <w:rsid w:val="005821DB"/>
    <w:rsid w:val="005B0E65"/>
    <w:rsid w:val="005B6CC1"/>
    <w:rsid w:val="005C4823"/>
    <w:rsid w:val="005E45BE"/>
    <w:rsid w:val="005F7769"/>
    <w:rsid w:val="00612099"/>
    <w:rsid w:val="00622844"/>
    <w:rsid w:val="00633F70"/>
    <w:rsid w:val="006624BE"/>
    <w:rsid w:val="006723F0"/>
    <w:rsid w:val="00673A29"/>
    <w:rsid w:val="00676B52"/>
    <w:rsid w:val="006A2888"/>
    <w:rsid w:val="006B5FD5"/>
    <w:rsid w:val="006E6D4F"/>
    <w:rsid w:val="00734942"/>
    <w:rsid w:val="00745D79"/>
    <w:rsid w:val="007732AF"/>
    <w:rsid w:val="007A1665"/>
    <w:rsid w:val="007C0146"/>
    <w:rsid w:val="007E49E3"/>
    <w:rsid w:val="007E5264"/>
    <w:rsid w:val="00811695"/>
    <w:rsid w:val="00835567"/>
    <w:rsid w:val="0085791A"/>
    <w:rsid w:val="00857CF2"/>
    <w:rsid w:val="00873F58"/>
    <w:rsid w:val="00886C42"/>
    <w:rsid w:val="00886CFD"/>
    <w:rsid w:val="00887BB1"/>
    <w:rsid w:val="008A41B7"/>
    <w:rsid w:val="008B1A67"/>
    <w:rsid w:val="008B5B6A"/>
    <w:rsid w:val="008D7A0D"/>
    <w:rsid w:val="009022C0"/>
    <w:rsid w:val="00922199"/>
    <w:rsid w:val="00923E0E"/>
    <w:rsid w:val="00946043"/>
    <w:rsid w:val="009A6703"/>
    <w:rsid w:val="009A6A7F"/>
    <w:rsid w:val="009D765C"/>
    <w:rsid w:val="009E2EA3"/>
    <w:rsid w:val="009F72BF"/>
    <w:rsid w:val="00A04E8A"/>
    <w:rsid w:val="00A3171E"/>
    <w:rsid w:val="00A41622"/>
    <w:rsid w:val="00A56B1F"/>
    <w:rsid w:val="00A70F6E"/>
    <w:rsid w:val="00A73EDB"/>
    <w:rsid w:val="00A7426C"/>
    <w:rsid w:val="00A84F84"/>
    <w:rsid w:val="00A94708"/>
    <w:rsid w:val="00AC2D59"/>
    <w:rsid w:val="00AC4775"/>
    <w:rsid w:val="00AD4452"/>
    <w:rsid w:val="00AF2010"/>
    <w:rsid w:val="00B17DFB"/>
    <w:rsid w:val="00B238F4"/>
    <w:rsid w:val="00B27138"/>
    <w:rsid w:val="00B45BA0"/>
    <w:rsid w:val="00B609F0"/>
    <w:rsid w:val="00B62C92"/>
    <w:rsid w:val="00B704BE"/>
    <w:rsid w:val="00B80DF3"/>
    <w:rsid w:val="00B952C5"/>
    <w:rsid w:val="00BA4F05"/>
    <w:rsid w:val="00BB7D14"/>
    <w:rsid w:val="00BC3D5F"/>
    <w:rsid w:val="00BE70AD"/>
    <w:rsid w:val="00C0360D"/>
    <w:rsid w:val="00C4397B"/>
    <w:rsid w:val="00C947AC"/>
    <w:rsid w:val="00C96FCC"/>
    <w:rsid w:val="00CB3077"/>
    <w:rsid w:val="00CB3870"/>
    <w:rsid w:val="00CD56B8"/>
    <w:rsid w:val="00CF3D98"/>
    <w:rsid w:val="00CF774E"/>
    <w:rsid w:val="00D129CE"/>
    <w:rsid w:val="00D2371F"/>
    <w:rsid w:val="00D316FC"/>
    <w:rsid w:val="00D344DC"/>
    <w:rsid w:val="00D637A3"/>
    <w:rsid w:val="00D66E7F"/>
    <w:rsid w:val="00D90AC2"/>
    <w:rsid w:val="00D95E36"/>
    <w:rsid w:val="00DA0A3F"/>
    <w:rsid w:val="00DC4EEC"/>
    <w:rsid w:val="00DC7F79"/>
    <w:rsid w:val="00E800EB"/>
    <w:rsid w:val="00E963ED"/>
    <w:rsid w:val="00EA3204"/>
    <w:rsid w:val="00EA38C5"/>
    <w:rsid w:val="00EB5CB2"/>
    <w:rsid w:val="00ED4372"/>
    <w:rsid w:val="00F12F44"/>
    <w:rsid w:val="00F4570B"/>
    <w:rsid w:val="00F53147"/>
    <w:rsid w:val="00F808D6"/>
    <w:rsid w:val="00F938CE"/>
    <w:rsid w:val="00FA0516"/>
    <w:rsid w:val="00FA2144"/>
    <w:rsid w:val="00FB00CC"/>
    <w:rsid w:val="00FB598F"/>
    <w:rsid w:val="00FD1DE5"/>
    <w:rsid w:val="00FD5F3E"/>
    <w:rsid w:val="00FD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5CF7F9"/>
  <w14:defaultImageDpi w14:val="96"/>
  <w15:docId w15:val="{7D97987F-8158-9648-905D-937B3109B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5264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</w:rPr>
  </w:style>
  <w:style w:type="paragraph" w:styleId="Heading1">
    <w:name w:val="heading 1"/>
    <w:basedOn w:val="Header2"/>
    <w:next w:val="Normal"/>
    <w:link w:val="Heading1Char"/>
    <w:uiPriority w:val="9"/>
    <w:qFormat/>
    <w:rsid w:val="00CB3077"/>
    <w:pPr>
      <w:numPr>
        <w:ilvl w:val="1"/>
        <w:numId w:val="3"/>
      </w:numPr>
      <w:outlineLvl w:val="0"/>
    </w:pPr>
    <w:rPr>
      <w:rFonts w:hAnsi="Verdana"/>
      <w:caps/>
    </w:rPr>
  </w:style>
  <w:style w:type="paragraph" w:styleId="Heading2">
    <w:name w:val="heading 2"/>
    <w:basedOn w:val="Header3"/>
    <w:next w:val="Normal"/>
    <w:link w:val="Heading2Char"/>
    <w:uiPriority w:val="9"/>
    <w:unhideWhenUsed/>
    <w:qFormat/>
    <w:rsid w:val="00CF3D98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4BE"/>
    <w:pPr>
      <w:spacing w:after="240"/>
      <w:outlineLvl w:val="2"/>
    </w:pPr>
    <w:rPr>
      <w:i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624BE"/>
    <w:pPr>
      <w:spacing w:after="240"/>
      <w:outlineLvl w:val="3"/>
    </w:pPr>
    <w:rPr>
      <w:rFonts w:eastAsia="Verdana"/>
      <w:b/>
      <w:bCs/>
      <w:color w:val="68263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316FC"/>
    <w:pPr>
      <w:keepNext/>
      <w:keepLines/>
      <w:widowControl/>
      <w:autoSpaceDE/>
      <w:autoSpaceDN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qFormat/>
    <w:rsid w:val="007C0146"/>
    <w:pPr>
      <w:widowControl/>
      <w:autoSpaceDE/>
      <w:autoSpaceDN/>
      <w:spacing w:before="100" w:beforeAutospacing="1" w:after="100" w:afterAutospacing="1"/>
      <w:outlineLvl w:val="5"/>
    </w:pPr>
    <w:rPr>
      <w:rFonts w:ascii="Times New Roman" w:eastAsiaTheme="minorHAnsi" w:hAnsi="Times New Roman" w:cs="Times New Roman"/>
      <w:b/>
      <w:bCs/>
      <w:sz w:val="15"/>
      <w:szCs w:val="15"/>
    </w:rPr>
  </w:style>
  <w:style w:type="paragraph" w:styleId="Heading7">
    <w:name w:val="heading 7"/>
    <w:basedOn w:val="Normal"/>
    <w:link w:val="Heading7Char"/>
    <w:uiPriority w:val="1"/>
    <w:rsid w:val="000B7C2D"/>
    <w:pPr>
      <w:ind w:left="1820"/>
      <w:outlineLvl w:val="6"/>
    </w:pPr>
    <w:rPr>
      <w:rFonts w:ascii="Verdana-BoldItalic" w:eastAsia="Verdana-BoldItalic" w:hAnsi="Verdana-BoldItalic" w:cs="Verdana-BoldItalic"/>
      <w:b/>
      <w:bCs/>
      <w:i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D7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qFormat/>
    <w:rsid w:val="006E6D4F"/>
    <w:pPr>
      <w:numPr>
        <w:numId w:val="2"/>
      </w:numPr>
      <w:spacing w:line="360" w:lineRule="auto"/>
      <w:jc w:val="both"/>
    </w:pPr>
    <w:rPr>
      <w:lang w:bidi="en-US"/>
    </w:rPr>
  </w:style>
  <w:style w:type="paragraph" w:styleId="ListNumber">
    <w:name w:val="List Number"/>
    <w:basedOn w:val="Normal"/>
    <w:uiPriority w:val="99"/>
    <w:unhideWhenUsed/>
    <w:qFormat/>
    <w:rsid w:val="006E6D4F"/>
    <w:pPr>
      <w:widowControl/>
      <w:numPr>
        <w:numId w:val="1"/>
      </w:numPr>
      <w:spacing w:after="120" w:line="360" w:lineRule="auto"/>
      <w:jc w:val="both"/>
    </w:pPr>
  </w:style>
  <w:style w:type="character" w:styleId="Hyperlink">
    <w:name w:val="Hyperlink"/>
    <w:basedOn w:val="DefaultParagraphFont"/>
    <w:uiPriority w:val="99"/>
    <w:qFormat/>
    <w:rsid w:val="00236E6D"/>
    <w:rPr>
      <w:color w:val="0066CC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D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DE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D7C60"/>
    <w:rPr>
      <w:rFonts w:ascii="Verdana" w:eastAsiaTheme="minorHAnsi" w:hAnsi="Verdana" w:cs="Minion Pro"/>
      <w:b/>
      <w:caps/>
      <w:color w:val="003663"/>
      <w:sz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CF3D98"/>
    <w:rPr>
      <w:rFonts w:ascii="Verdana" w:eastAsiaTheme="minorHAnsi" w:cs="Georgia"/>
      <w:b/>
      <w:color w:val="003663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6624BE"/>
    <w:rPr>
      <w:rFonts w:eastAsia="Georgia" w:hAnsi="Georgia"/>
      <w:i/>
      <w:sz w:val="24"/>
      <w:szCs w:val="24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6624BE"/>
    <w:rPr>
      <w:rFonts w:eastAsia="Verdana" w:hAnsi="Georgia"/>
      <w:b/>
      <w:bCs/>
      <w:color w:val="682636"/>
      <w:sz w:val="24"/>
      <w:szCs w:val="24"/>
      <w:lang w:bidi="en-US"/>
    </w:rPr>
  </w:style>
  <w:style w:type="paragraph" w:customStyle="1" w:styleId="BibEntry">
    <w:name w:val="Bib Entry"/>
    <w:basedOn w:val="Normal"/>
    <w:qFormat/>
    <w:rsid w:val="00F53147"/>
    <w:pPr>
      <w:widowControl/>
      <w:spacing w:after="120" w:line="360" w:lineRule="auto"/>
      <w:ind w:left="720" w:hanging="720"/>
    </w:pPr>
    <w:rPr>
      <w:rFonts w:ascii="Georgia" w:hAnsi="Georgia"/>
      <w:lang w:bidi="en-US"/>
    </w:rPr>
  </w:style>
  <w:style w:type="paragraph" w:customStyle="1" w:styleId="Poetry">
    <w:name w:val="Poetry"/>
    <w:basedOn w:val="Normal"/>
    <w:qFormat/>
    <w:rsid w:val="00CB3077"/>
    <w:pPr>
      <w:widowControl/>
      <w:spacing w:after="120"/>
      <w:ind w:left="720" w:hanging="720"/>
    </w:pPr>
    <w:rPr>
      <w:rFonts w:ascii="Georgia" w:hAnsi="Georgia"/>
    </w:rPr>
  </w:style>
  <w:style w:type="paragraph" w:customStyle="1" w:styleId="Bodynoindent">
    <w:name w:val="Body no indent"/>
    <w:basedOn w:val="Normal"/>
    <w:qFormat/>
    <w:rsid w:val="00F53147"/>
    <w:pPr>
      <w:widowControl/>
      <w:spacing w:after="120" w:line="360" w:lineRule="auto"/>
      <w:jc w:val="both"/>
    </w:pPr>
    <w:rPr>
      <w:rFonts w:ascii="Georgia" w:hAnsi="Georgia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FB00CC"/>
    <w:pPr>
      <w:tabs>
        <w:tab w:val="left" w:pos="1460"/>
        <w:tab w:val="left" w:pos="1461"/>
      </w:tabs>
      <w:spacing w:line="360" w:lineRule="auto"/>
    </w:pPr>
    <w:rPr>
      <w:rFonts w:eastAsiaTheme="minorHAnsi"/>
      <w:sz w:val="16"/>
      <w:lang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B00CC"/>
    <w:rPr>
      <w:rFonts w:eastAsiaTheme="minorHAnsi" w:hAnsi="Georgia" w:cs="Georgia"/>
      <w:sz w:val="16"/>
      <w:lang w:bidi="en-US"/>
    </w:rPr>
  </w:style>
  <w:style w:type="character" w:styleId="FootnoteReference">
    <w:name w:val="footnote reference"/>
    <w:basedOn w:val="DefaultParagraphFont"/>
    <w:uiPriority w:val="99"/>
    <w:unhideWhenUsed/>
    <w:rsid w:val="00A04E8A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16FC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4BE"/>
    <w:pPr>
      <w:spacing w:before="120"/>
    </w:pPr>
    <w:rPr>
      <w:rFonts w:ascii="Times New Roman"/>
      <w:i/>
      <w:sz w:val="18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6624BE"/>
    <w:rPr>
      <w:rFonts w:ascii="Times New Roman" w:eastAsia="Georgia" w:hAnsi="Georgia" w:cs="Georgia"/>
      <w:i/>
      <w:sz w:val="18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6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6FC"/>
    <w:rPr>
      <w:rFonts w:ascii="Courier New" w:eastAsiaTheme="minorHAnsi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17624"/>
    <w:rPr>
      <w:color w:val="954F72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0146"/>
    <w:rPr>
      <w:rFonts w:ascii="Times New Roman" w:eastAsiaTheme="minorHAnsi" w:hAnsi="Times New Roman" w:cs="Times New Roman"/>
      <w:b/>
      <w:bCs/>
      <w:sz w:val="15"/>
      <w:szCs w:val="15"/>
    </w:rPr>
  </w:style>
  <w:style w:type="character" w:styleId="UnresolvedMention">
    <w:name w:val="Unresolved Mention"/>
    <w:basedOn w:val="DefaultParagraphFont"/>
    <w:uiPriority w:val="99"/>
    <w:semiHidden/>
    <w:unhideWhenUsed/>
    <w:rsid w:val="0004425B"/>
    <w:rPr>
      <w:color w:val="605E5C"/>
      <w:shd w:val="clear" w:color="auto" w:fill="E1DFDD"/>
    </w:rPr>
  </w:style>
  <w:style w:type="paragraph" w:customStyle="1" w:styleId="Chronology">
    <w:name w:val="Chronology"/>
    <w:basedOn w:val="Normal"/>
    <w:autoRedefine/>
    <w:qFormat/>
    <w:rsid w:val="00B62C92"/>
    <w:pPr>
      <w:tabs>
        <w:tab w:val="left" w:pos="3491"/>
      </w:tabs>
      <w:spacing w:line="360" w:lineRule="auto"/>
      <w:ind w:left="720"/>
    </w:pPr>
    <w:rPr>
      <w:sz w:val="20"/>
      <w:lang w:bidi="en-US"/>
    </w:rPr>
  </w:style>
  <w:style w:type="paragraph" w:customStyle="1" w:styleId="BlockQuote">
    <w:name w:val="Block Quote"/>
    <w:basedOn w:val="BodyText"/>
    <w:qFormat/>
    <w:rsid w:val="00F53147"/>
    <w:pPr>
      <w:spacing w:after="0" w:line="360" w:lineRule="auto"/>
      <w:ind w:left="720"/>
      <w:jc w:val="both"/>
    </w:pPr>
    <w:rPr>
      <w:rFonts w:ascii="Georgia" w:hAnsi="Georgia"/>
      <w:lang w:bidi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B62C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2C92"/>
    <w:rPr>
      <w:rFonts w:hAnsi="Georgia"/>
      <w:sz w:val="24"/>
      <w:szCs w:val="24"/>
    </w:rPr>
  </w:style>
  <w:style w:type="paragraph" w:customStyle="1" w:styleId="Body">
    <w:name w:val="Body"/>
    <w:qFormat/>
    <w:rsid w:val="00F53147"/>
    <w:pPr>
      <w:spacing w:after="0" w:line="360" w:lineRule="auto"/>
      <w:ind w:firstLine="720"/>
      <w:jc w:val="both"/>
    </w:pPr>
    <w:rPr>
      <w:rFonts w:eastAsia="Georgia" w:hAnsi="Georgia" w:cs="Georgia"/>
      <w:lang w:bidi="en-US"/>
    </w:rPr>
  </w:style>
  <w:style w:type="paragraph" w:customStyle="1" w:styleId="CaptionHeader">
    <w:name w:val="Caption Header"/>
    <w:basedOn w:val="Normal"/>
    <w:qFormat/>
    <w:rsid w:val="00873F58"/>
    <w:pPr>
      <w:spacing w:line="360" w:lineRule="auto"/>
      <w:jc w:val="center"/>
    </w:pPr>
    <w:rPr>
      <w:rFonts w:ascii="Verdana"/>
      <w:b/>
      <w:color w:val="003663"/>
      <w:sz w:val="16"/>
      <w:lang w:bidi="en-US"/>
    </w:rPr>
  </w:style>
  <w:style w:type="paragraph" w:customStyle="1" w:styleId="CaptionText">
    <w:name w:val="Caption Text"/>
    <w:basedOn w:val="Normal"/>
    <w:qFormat/>
    <w:rsid w:val="00873F58"/>
    <w:pPr>
      <w:spacing w:line="360" w:lineRule="auto"/>
      <w:jc w:val="center"/>
    </w:pPr>
    <w:rPr>
      <w:rFonts w:ascii="Verdana"/>
      <w:color w:val="003663"/>
      <w:spacing w:val="-3"/>
      <w:sz w:val="1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D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BA4F05"/>
    <w:rPr>
      <w:rFonts w:ascii="Verdana"/>
      <w:b/>
      <w:color w:val="682636"/>
      <w:sz w:val="44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6624BE"/>
    <w:rPr>
      <w:rFonts w:ascii="Verdana" w:eastAsia="Georgia" w:hAnsi="Georgia" w:cs="Georgia"/>
      <w:b/>
      <w:color w:val="682636"/>
      <w:sz w:val="4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0B7C2D"/>
    <w:rPr>
      <w:rFonts w:ascii="Verdana-BoldItalic" w:eastAsia="Verdana-BoldItalic" w:hAnsi="Verdana-BoldItalic" w:cs="Verdana-BoldItalic"/>
      <w:b/>
      <w:bCs/>
      <w:i/>
    </w:rPr>
  </w:style>
  <w:style w:type="paragraph" w:styleId="TOC1">
    <w:name w:val="toc 1"/>
    <w:basedOn w:val="Normal"/>
    <w:uiPriority w:val="1"/>
    <w:qFormat/>
    <w:rsid w:val="000B7C2D"/>
    <w:pPr>
      <w:spacing w:before="246"/>
      <w:ind w:left="1820"/>
    </w:pPr>
    <w:rPr>
      <w:rFonts w:ascii="Arial" w:eastAsia="Arial" w:hAnsi="Arial" w:cs="Arial"/>
      <w:b/>
      <w:bCs/>
      <w:sz w:val="24"/>
      <w:szCs w:val="24"/>
    </w:rPr>
  </w:style>
  <w:style w:type="paragraph" w:styleId="TOC2">
    <w:name w:val="toc 2"/>
    <w:basedOn w:val="Normal"/>
    <w:uiPriority w:val="1"/>
    <w:qFormat/>
    <w:rsid w:val="000B7C2D"/>
    <w:pPr>
      <w:spacing w:before="56"/>
      <w:ind w:left="1820"/>
    </w:pPr>
    <w:rPr>
      <w:rFonts w:ascii="Times New Roman" w:eastAsia="Times New Roman" w:hAnsi="Times New Roman" w:cs="Times New Roman"/>
      <w:i/>
      <w:sz w:val="18"/>
      <w:szCs w:val="18"/>
    </w:rPr>
  </w:style>
  <w:style w:type="paragraph" w:styleId="TOC3">
    <w:name w:val="toc 3"/>
    <w:basedOn w:val="Normal"/>
    <w:uiPriority w:val="1"/>
    <w:qFormat/>
    <w:rsid w:val="000B7C2D"/>
    <w:pPr>
      <w:spacing w:before="209"/>
      <w:ind w:left="1820"/>
    </w:pPr>
    <w:rPr>
      <w:rFonts w:ascii="Arial" w:eastAsia="Arial" w:hAnsi="Arial" w:cs="Arial"/>
      <w:b/>
      <w:bCs/>
      <w:i/>
    </w:rPr>
  </w:style>
  <w:style w:type="paragraph" w:styleId="ListParagraph">
    <w:name w:val="List Paragraph"/>
    <w:basedOn w:val="Normal"/>
    <w:uiPriority w:val="34"/>
    <w:qFormat/>
    <w:rsid w:val="000B7C2D"/>
    <w:pPr>
      <w:spacing w:before="125"/>
      <w:ind w:left="2780" w:hanging="240"/>
    </w:pPr>
  </w:style>
  <w:style w:type="paragraph" w:customStyle="1" w:styleId="TableParagraph">
    <w:name w:val="Table Paragraph"/>
    <w:basedOn w:val="Normal"/>
    <w:uiPriority w:val="1"/>
    <w:qFormat/>
    <w:rsid w:val="000B7C2D"/>
    <w:pPr>
      <w:ind w:left="80"/>
    </w:pPr>
  </w:style>
  <w:style w:type="paragraph" w:styleId="Header">
    <w:name w:val="header"/>
    <w:basedOn w:val="Normal"/>
    <w:link w:val="HeaderChar"/>
    <w:uiPriority w:val="99"/>
    <w:unhideWhenUsed/>
    <w:rsid w:val="000D7C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C89"/>
    <w:rPr>
      <w:rFonts w:eastAsia="Georgia" w:hAnsi="Georgia" w:cs="Georgia"/>
    </w:rPr>
  </w:style>
  <w:style w:type="paragraph" w:styleId="Footer">
    <w:name w:val="footer"/>
    <w:basedOn w:val="Normal"/>
    <w:link w:val="FooterChar"/>
    <w:uiPriority w:val="99"/>
    <w:unhideWhenUsed/>
    <w:rsid w:val="000D7C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7C89"/>
    <w:rPr>
      <w:rFonts w:eastAsia="Georgia" w:hAnsi="Georgia" w:cs="Georgia"/>
    </w:rPr>
  </w:style>
  <w:style w:type="paragraph" w:customStyle="1" w:styleId="Header2">
    <w:name w:val="Header 2"/>
    <w:basedOn w:val="ListParagraph"/>
    <w:autoRedefine/>
    <w:rsid w:val="00CF3D98"/>
    <w:pPr>
      <w:spacing w:before="0" w:after="240"/>
      <w:ind w:left="0" w:firstLine="0"/>
    </w:pPr>
    <w:rPr>
      <w:rFonts w:ascii="Verdana" w:eastAsiaTheme="minorHAnsi" w:hAnsiTheme="minorHAnsi"/>
      <w:b/>
      <w:color w:val="003663"/>
      <w:sz w:val="28"/>
      <w:lang w:bidi="en-US"/>
    </w:rPr>
  </w:style>
  <w:style w:type="paragraph" w:customStyle="1" w:styleId="Header3">
    <w:name w:val="Header 3"/>
    <w:basedOn w:val="ListParagraph"/>
    <w:autoRedefine/>
    <w:rsid w:val="00CF3D98"/>
    <w:pPr>
      <w:spacing w:before="0" w:after="240"/>
      <w:ind w:left="0" w:firstLine="0"/>
    </w:pPr>
    <w:rPr>
      <w:rFonts w:ascii="Verdana" w:eastAsiaTheme="minorHAnsi" w:hAnsiTheme="minorHAnsi"/>
      <w:b/>
      <w:color w:val="003663"/>
      <w:lang w:bidi="en-US"/>
    </w:rPr>
  </w:style>
  <w:style w:type="table" w:styleId="TableGrid">
    <w:name w:val="Table Grid"/>
    <w:basedOn w:val="TableNormal"/>
    <w:uiPriority w:val="39"/>
    <w:rsid w:val="00183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7110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haracterName">
    <w:name w:val="Character Name"/>
    <w:basedOn w:val="Bodynoindent"/>
    <w:qFormat/>
    <w:rsid w:val="005B0E65"/>
    <w:pPr>
      <w:jc w:val="center"/>
    </w:pPr>
    <w:rPr>
      <w:rFonts w:ascii="Minion Pro" w:hAnsi="Minion Pro"/>
    </w:rPr>
  </w:style>
  <w:style w:type="paragraph" w:styleId="TOC4">
    <w:name w:val="toc 4"/>
    <w:basedOn w:val="Normal"/>
    <w:uiPriority w:val="1"/>
    <w:qFormat/>
    <w:rsid w:val="006723F0"/>
    <w:pPr>
      <w:spacing w:before="100"/>
      <w:ind w:left="1260"/>
    </w:pPr>
    <w:rPr>
      <w:sz w:val="26"/>
      <w:szCs w:val="26"/>
    </w:rPr>
  </w:style>
  <w:style w:type="paragraph" w:customStyle="1" w:styleId="Numberedlist">
    <w:name w:val="Numbered list"/>
    <w:basedOn w:val="ListParagraph"/>
    <w:qFormat/>
    <w:rsid w:val="00AD4452"/>
    <w:pPr>
      <w:widowControl/>
      <w:numPr>
        <w:numId w:val="7"/>
      </w:numPr>
      <w:autoSpaceDE/>
      <w:autoSpaceDN/>
      <w:spacing w:before="0"/>
      <w:contextualSpacing/>
    </w:pPr>
    <w:rPr>
      <w:rFonts w:ascii="Arial" w:eastAsiaTheme="minorHAns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1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youtube.com/watch?v=fkAwQ3HqBac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youtube.com/watch?v=4NorPxKaqA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youtube.com/watch?v=4NorPxKaqA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mapsofindia.com/history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lparson/Library/Group%20Containers/UBF8T346G9.Office/User%20Content.localized/Templates.localized/manifold%2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8DA08-17B0-4631-9C10-78113B2E956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2388250-4F96-4F45-85CB-D1A811723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47F7B-F825-4980-B176-3FF2DC17ED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manifold 7.dotx</Template>
  <TotalTime>28</TotalTime>
  <Pages>38</Pages>
  <Words>5134</Words>
  <Characters>29268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British Literature II: Romantic Era to the Twentieth Century and Beyond</vt:lpstr>
    </vt:vector>
  </TitlesOfParts>
  <Company/>
  <LinksUpToDate>false</LinksUpToDate>
  <CharactersWithSpaces>34334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British Literature II: Romantic Era to the Twentieth Century and Beyond</dc:title>
  <dc:subject/>
  <dc:creator>Corey Parson</dc:creator>
  <cp:keywords/>
  <dc:description/>
  <cp:lastModifiedBy>Corey Parson</cp:lastModifiedBy>
  <cp:revision>5</cp:revision>
  <dcterms:created xsi:type="dcterms:W3CDTF">2021-01-28T20:35:00Z</dcterms:created>
  <dcterms:modified xsi:type="dcterms:W3CDTF">2021-01-31T23:05:00Z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