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429278" w14:textId="77777777" w:rsidR="00BD6E04" w:rsidRPr="006C5653" w:rsidRDefault="006C5653" w:rsidP="006C5653">
      <w:pPr>
        <w:pStyle w:val="Title"/>
      </w:pPr>
      <w:r>
        <w:rPr>
          <w:w w:val="83"/>
          <w:u w:color="231F20"/>
        </w:rPr>
        <w:t>Chapter 3:</w:t>
      </w:r>
      <w:r w:rsidR="00BD6E04">
        <w:rPr>
          <w:spacing w:val="-71"/>
          <w:u w:color="231F20"/>
        </w:rPr>
        <w:t xml:space="preserve"> </w:t>
      </w:r>
      <w:r w:rsidR="00BD6E04">
        <w:rPr>
          <w:u w:color="231F20"/>
        </w:rPr>
        <w:t>India</w:t>
      </w:r>
    </w:p>
    <w:p w14:paraId="7AF9C042" w14:textId="77777777" w:rsidR="006C5653" w:rsidRDefault="006C5653" w:rsidP="006C5653">
      <w:pPr>
        <w:pStyle w:val="Body"/>
      </w:pPr>
    </w:p>
    <w:p w14:paraId="5A51ACCB" w14:textId="77B9CB8A" w:rsidR="00BD6E04" w:rsidRDefault="00BD6E04" w:rsidP="006C5653">
      <w:pPr>
        <w:pStyle w:val="Body"/>
      </w:pPr>
      <w:r>
        <w:t>The works in this chapter were written down starting around the 4</w:t>
      </w:r>
      <w:r>
        <w:rPr>
          <w:position w:val="7"/>
          <w:sz w:val="13"/>
        </w:rPr>
        <w:t xml:space="preserve">th </w:t>
      </w:r>
      <w:r>
        <w:t xml:space="preserve">century B.C.E., but the three stories date back to much earlier in the oral tradition. All three works remain influential and ubiquitous in Indian society to this day: common knowledge that everyone knows, at least in some part. Rather than offering a list of values and beliefs, the stories demonstrate them in action: how to approach complicated moral issues, and what to do when life seems unfair. The answer is not always easy, and sometimes the choice is between two options that are not ideal. The best choice is often the most difficult one, and the expectations of society for these characters can seem overwhelming. The intervention of the gods in these cases becomes absolutely necessary. The </w:t>
      </w:r>
      <w:r>
        <w:rPr>
          <w:i/>
        </w:rPr>
        <w:t xml:space="preserve">BhagavadGita </w:t>
      </w:r>
      <w:r>
        <w:t>is the most directly religious work, containing as it does the teaching of the god Vishnu through his avatar Krishna, but the other two texts include direct participation of gods (and their avatars) in the stories. Therefore, some basic information about Hinduism is necessary for a clear understanding of the texts:</w:t>
      </w:r>
    </w:p>
    <w:p w14:paraId="0A5EDBAA" w14:textId="130C9168" w:rsidR="00BD6E04" w:rsidRDefault="00BD6E04" w:rsidP="006C5653">
      <w:pPr>
        <w:pStyle w:val="Body"/>
      </w:pPr>
      <w:r>
        <w:t>The one god is Brahman, who both binds the universe together and transcends it. The consciousness of Brahman is divided into three parts, which worshippers address individually:</w:t>
      </w:r>
    </w:p>
    <w:p w14:paraId="741DBC28" w14:textId="77777777" w:rsidR="00BD6E04" w:rsidRDefault="00BD6E04" w:rsidP="00BB1F29">
      <w:pPr>
        <w:pStyle w:val="Body"/>
      </w:pPr>
    </w:p>
    <w:p w14:paraId="33C83B99" w14:textId="77777777" w:rsidR="00BD6E04" w:rsidRDefault="00BD6E04" w:rsidP="00BB1F29">
      <w:pPr>
        <w:pStyle w:val="ListBullet"/>
      </w:pPr>
      <w:r>
        <w:t>Brahma, the</w:t>
      </w:r>
      <w:r>
        <w:rPr>
          <w:spacing w:val="-1"/>
        </w:rPr>
        <w:t xml:space="preserve"> </w:t>
      </w:r>
      <w:r>
        <w:t>Creator</w:t>
      </w:r>
    </w:p>
    <w:p w14:paraId="23A33A2B" w14:textId="77777777" w:rsidR="00BD6E04" w:rsidRDefault="00BD6E04" w:rsidP="00BB1F29">
      <w:pPr>
        <w:pStyle w:val="ListBullet"/>
      </w:pPr>
      <w:r>
        <w:rPr>
          <w:spacing w:val="-3"/>
        </w:rPr>
        <w:t xml:space="preserve">Vishnu, </w:t>
      </w:r>
      <w:r>
        <w:t>the</w:t>
      </w:r>
      <w:r>
        <w:rPr>
          <w:spacing w:val="3"/>
        </w:rPr>
        <w:t xml:space="preserve"> </w:t>
      </w:r>
      <w:r>
        <w:t>Preserver</w:t>
      </w:r>
    </w:p>
    <w:p w14:paraId="47FB5871" w14:textId="77777777" w:rsidR="00BD6E04" w:rsidRDefault="00BD6E04" w:rsidP="00BB1F29">
      <w:pPr>
        <w:pStyle w:val="ListBullet"/>
      </w:pPr>
      <w:r>
        <w:t>Shiva, the</w:t>
      </w:r>
      <w:r>
        <w:rPr>
          <w:spacing w:val="-1"/>
        </w:rPr>
        <w:t xml:space="preserve"> </w:t>
      </w:r>
      <w:r>
        <w:t>Destroyer</w:t>
      </w:r>
    </w:p>
    <w:p w14:paraId="107CB235" w14:textId="77777777" w:rsidR="00BD6E04" w:rsidRDefault="00BD6E04" w:rsidP="00BB1F29">
      <w:pPr>
        <w:pStyle w:val="Body"/>
      </w:pPr>
    </w:p>
    <w:p w14:paraId="1ACD55DA" w14:textId="162BC4F7" w:rsidR="00BD6E04" w:rsidRDefault="00BD6E04" w:rsidP="00BB1F29">
      <w:pPr>
        <w:pStyle w:val="Body"/>
      </w:pPr>
      <w:r>
        <w:t>Each of them is represented by hundreds of minor Hindu gods, who represent aspects of these three and can function separately while still remaining part of the whole (and all of them are part of Brahman). Gods also can send down avatars—pieces of their consciousness that are born, live, and die as humans—to intervene when necessary.</w:t>
      </w:r>
    </w:p>
    <w:p w14:paraId="52634152" w14:textId="5292B416" w:rsidR="00BD6E04" w:rsidRDefault="00BD6E04" w:rsidP="00BB1F29">
      <w:pPr>
        <w:pStyle w:val="Body"/>
      </w:pPr>
      <w:r>
        <w:t xml:space="preserve">In all three works, a belief in samsara—the cycle of reincarnation—drives the characters’ </w:t>
      </w:r>
      <w:r>
        <w:rPr>
          <w:spacing w:val="-3"/>
        </w:rPr>
        <w:t xml:space="preserve">behavior. </w:t>
      </w:r>
      <w:r>
        <w:t xml:space="preserve">An individual can move up or down the hierarchy in society based on their karma (the sum of their good and bad deeds), but only in their next reincarnation. </w:t>
      </w:r>
      <w:r>
        <w:rPr>
          <w:spacing w:val="-3"/>
        </w:rPr>
        <w:t xml:space="preserve">For </w:t>
      </w:r>
      <w:r>
        <w:t xml:space="preserve">each person, the concept of dharma (doing what one is supposed to </w:t>
      </w:r>
      <w:r>
        <w:rPr>
          <w:spacing w:val="-3"/>
        </w:rPr>
        <w:t xml:space="preserve">do, </w:t>
      </w:r>
      <w:r>
        <w:t xml:space="preserve">right </w:t>
      </w:r>
      <w:r>
        <w:rPr>
          <w:spacing w:val="-3"/>
        </w:rPr>
        <w:t xml:space="preserve">behavior, </w:t>
      </w:r>
      <w:r>
        <w:t xml:space="preserve">Law) is slightly different: A warrior who takes an oath (no matter how crazy an oath it is) must fulfill his oath, because keeping </w:t>
      </w:r>
      <w:r>
        <w:rPr>
          <w:spacing w:val="-8"/>
        </w:rPr>
        <w:t xml:space="preserve">one’s </w:t>
      </w:r>
      <w:r>
        <w:t xml:space="preserve">word is part of a </w:t>
      </w:r>
      <w:r>
        <w:rPr>
          <w:spacing w:val="-3"/>
        </w:rPr>
        <w:t xml:space="preserve">warrior’s </w:t>
      </w:r>
      <w:r>
        <w:rPr>
          <w:spacing w:val="-4"/>
        </w:rPr>
        <w:t xml:space="preserve">honor. </w:t>
      </w:r>
      <w:r>
        <w:rPr>
          <w:spacing w:val="-3"/>
        </w:rPr>
        <w:t xml:space="preserve">Not </w:t>
      </w:r>
      <w:r>
        <w:t xml:space="preserve">fulfilling an oath is adharma (described as </w:t>
      </w:r>
      <w:r>
        <w:rPr>
          <w:spacing w:val="-3"/>
        </w:rPr>
        <w:t xml:space="preserve">Unlaw </w:t>
      </w:r>
      <w:r>
        <w:t xml:space="preserve">in the texts). A </w:t>
      </w:r>
      <w:r>
        <w:rPr>
          <w:spacing w:val="-3"/>
        </w:rPr>
        <w:t xml:space="preserve">farmer, however, </w:t>
      </w:r>
      <w:r>
        <w:t xml:space="preserve">should behave like a good </w:t>
      </w:r>
      <w:r>
        <w:rPr>
          <w:spacing w:val="-3"/>
        </w:rPr>
        <w:t xml:space="preserve">farmer, </w:t>
      </w:r>
      <w:r>
        <w:t xml:space="preserve">rather than a </w:t>
      </w:r>
      <w:r>
        <w:rPr>
          <w:spacing w:val="-3"/>
        </w:rPr>
        <w:t xml:space="preserve">warrior, </w:t>
      </w:r>
      <w:r>
        <w:t xml:space="preserve">and good farmers do not take crazy oaths or act in ways that could damage their ability to plant and harvest a </w:t>
      </w:r>
      <w:r>
        <w:rPr>
          <w:spacing w:val="-3"/>
        </w:rPr>
        <w:t xml:space="preserve">crop. </w:t>
      </w:r>
      <w:r>
        <w:t xml:space="preserve">Farmers also should not </w:t>
      </w:r>
      <w:r>
        <w:rPr>
          <w:spacing w:val="2"/>
        </w:rPr>
        <w:t xml:space="preserve">try </w:t>
      </w:r>
      <w:r>
        <w:t xml:space="preserve">to become warriors. Social </w:t>
      </w:r>
      <w:r>
        <w:rPr>
          <w:spacing w:val="-3"/>
        </w:rPr>
        <w:t xml:space="preserve">mobility, </w:t>
      </w:r>
      <w:r>
        <w:t xml:space="preserve">therefore, is not only </w:t>
      </w:r>
      <w:r>
        <w:lastRenderedPageBreak/>
        <w:t xml:space="preserve">discouraged, but irreligious in that context. This idea drives the caste system, forcing people to remain in their caste or face being made an </w:t>
      </w:r>
      <w:r>
        <w:rPr>
          <w:spacing w:val="-3"/>
        </w:rPr>
        <w:t>Untouchable.</w:t>
      </w:r>
    </w:p>
    <w:p w14:paraId="44CDB850" w14:textId="77777777" w:rsidR="00BD6E04" w:rsidRDefault="00BD6E04" w:rsidP="00BB1F29">
      <w:pPr>
        <w:pStyle w:val="Body"/>
      </w:pPr>
      <w:r>
        <w:t>Each character is born into a caste, or Varna, which determines what they can and cannot do, and each Varna is broken down into numerous Jats, or communities:</w:t>
      </w:r>
    </w:p>
    <w:p w14:paraId="2324A084" w14:textId="77777777" w:rsidR="00BD6E04" w:rsidRDefault="00BD6E04" w:rsidP="00BB1F29">
      <w:pPr>
        <w:pStyle w:val="Body"/>
      </w:pPr>
    </w:p>
    <w:p w14:paraId="4F2EBE6B" w14:textId="77777777" w:rsidR="00BD6E04" w:rsidRDefault="00BD6E04" w:rsidP="00BB1F29">
      <w:pPr>
        <w:pStyle w:val="ListBullet"/>
      </w:pPr>
      <w:r>
        <w:t>Brahmins, the priests and scholars, are the highest</w:t>
      </w:r>
      <w:r>
        <w:rPr>
          <w:spacing w:val="-2"/>
        </w:rPr>
        <w:t xml:space="preserve"> </w:t>
      </w:r>
      <w:r>
        <w:rPr>
          <w:spacing w:val="-4"/>
        </w:rPr>
        <w:t>Varna.</w:t>
      </w:r>
    </w:p>
    <w:p w14:paraId="4F4C003D" w14:textId="77777777" w:rsidR="00BD6E04" w:rsidRDefault="00BD6E04" w:rsidP="00BB1F29">
      <w:pPr>
        <w:pStyle w:val="ListBullet"/>
      </w:pPr>
      <w:r>
        <w:t>Kshatriyas, the rulers and the military, are the next</w:t>
      </w:r>
      <w:r>
        <w:rPr>
          <w:spacing w:val="-3"/>
        </w:rPr>
        <w:t xml:space="preserve"> </w:t>
      </w:r>
      <w:r>
        <w:t>level.</w:t>
      </w:r>
    </w:p>
    <w:p w14:paraId="31B1F72F" w14:textId="77777777" w:rsidR="00BD6E04" w:rsidRDefault="00BD6E04" w:rsidP="00BB1F29">
      <w:pPr>
        <w:pStyle w:val="ListBullet"/>
      </w:pPr>
      <w:r>
        <w:rPr>
          <w:spacing w:val="-5"/>
        </w:rPr>
        <w:t xml:space="preserve">Vaishyas </w:t>
      </w:r>
      <w:r>
        <w:t>are the farmers, landlords, and</w:t>
      </w:r>
      <w:r>
        <w:rPr>
          <w:spacing w:val="3"/>
        </w:rPr>
        <w:t xml:space="preserve"> </w:t>
      </w:r>
      <w:r>
        <w:t>merchants.</w:t>
      </w:r>
    </w:p>
    <w:p w14:paraId="13648372" w14:textId="77777777" w:rsidR="00BD6E04" w:rsidRDefault="00BD6E04" w:rsidP="00BB1F29">
      <w:pPr>
        <w:pStyle w:val="ListBullet"/>
      </w:pPr>
      <w:r>
        <w:t>Sudras are peasants, servants, and workers in non-polluting</w:t>
      </w:r>
      <w:r>
        <w:rPr>
          <w:spacing w:val="-4"/>
        </w:rPr>
        <w:t xml:space="preserve"> </w:t>
      </w:r>
      <w:r>
        <w:t>jobs.</w:t>
      </w:r>
    </w:p>
    <w:p w14:paraId="121356D4" w14:textId="77777777" w:rsidR="00BD6E04" w:rsidRDefault="00BD6E04" w:rsidP="00BB1F29">
      <w:pPr>
        <w:pStyle w:val="Body"/>
      </w:pPr>
    </w:p>
    <w:p w14:paraId="0AF6AF27" w14:textId="77777777" w:rsidR="00BD6E04" w:rsidRDefault="00BD6E04" w:rsidP="00BB1F29">
      <w:pPr>
        <w:pStyle w:val="Body"/>
      </w:pPr>
      <w:r>
        <w:t xml:space="preserve">The Dalit, or </w:t>
      </w:r>
      <w:r>
        <w:rPr>
          <w:spacing w:val="-3"/>
        </w:rPr>
        <w:t xml:space="preserve">Untouchables, </w:t>
      </w:r>
      <w:r>
        <w:t xml:space="preserve">are workers in what are considered polluting jobs. In some places, even contact with the shadow of an </w:t>
      </w:r>
      <w:r>
        <w:rPr>
          <w:spacing w:val="-3"/>
        </w:rPr>
        <w:t xml:space="preserve">Untouchable </w:t>
      </w:r>
      <w:r>
        <w:t>was considered polluting. In some parts of India (mostly rural districts),</w:t>
      </w:r>
      <w:r>
        <w:rPr>
          <w:spacing w:val="-33"/>
        </w:rPr>
        <w:t xml:space="preserve"> </w:t>
      </w:r>
      <w:r>
        <w:t xml:space="preserve">the caste system continues, despite government </w:t>
      </w:r>
      <w:r>
        <w:rPr>
          <w:spacing w:val="-3"/>
        </w:rPr>
        <w:t xml:space="preserve">attempts </w:t>
      </w:r>
      <w:r>
        <w:t>to stop</w:t>
      </w:r>
      <w:r>
        <w:rPr>
          <w:spacing w:val="-2"/>
        </w:rPr>
        <w:t xml:space="preserve"> </w:t>
      </w:r>
      <w:r>
        <w:t>it.</w:t>
      </w:r>
    </w:p>
    <w:p w14:paraId="34AA1E1F" w14:textId="77777777" w:rsidR="00BD6E04" w:rsidRDefault="00BD6E04" w:rsidP="00BB1F29">
      <w:pPr>
        <w:pStyle w:val="Body"/>
        <w:rPr>
          <w:color w:val="231F20"/>
        </w:rPr>
      </w:pPr>
      <w:r>
        <w:t>Characters need to be the best they can be (following their individual dharma) in the Varna and Jat into which</w:t>
      </w:r>
      <w:r w:rsidR="00BB1F29">
        <w:t xml:space="preserve"> </w:t>
      </w:r>
      <w:r>
        <w:rPr>
          <w:color w:val="231F20"/>
        </w:rPr>
        <w:t xml:space="preserve">they were born in order to move up the hierarchy in their next reincarnation. They are expected not only to work in their Jat, but to marry within it. Certain problems in </w:t>
      </w:r>
      <w:r>
        <w:rPr>
          <w:i/>
          <w:color w:val="231F20"/>
        </w:rPr>
        <w:t xml:space="preserve">The Mahabharata </w:t>
      </w:r>
      <w:r>
        <w:rPr>
          <w:color w:val="231F20"/>
        </w:rPr>
        <w:t>are a direct result of characters who do not stay in their Jat (or even their Varna), and the story warns us that trouble, and even disaster, will follow.</w:t>
      </w:r>
    </w:p>
    <w:p w14:paraId="7D525284" w14:textId="77777777" w:rsidR="00BB1F29" w:rsidRDefault="00BB1F29" w:rsidP="00BB1F29">
      <w:pPr>
        <w:pStyle w:val="Body"/>
      </w:pPr>
    </w:p>
    <w:p w14:paraId="5A348830" w14:textId="77777777" w:rsidR="00BD6E04" w:rsidRDefault="00BD6E04" w:rsidP="00BB1F29">
      <w:pPr>
        <w:pStyle w:val="Heading1"/>
      </w:pPr>
      <w:r>
        <w:rPr>
          <w:w w:val="125"/>
        </w:rPr>
        <w:t>As you read, consider the following questions:</w:t>
      </w:r>
    </w:p>
    <w:p w14:paraId="2C598B8E" w14:textId="77777777" w:rsidR="00BD6E04" w:rsidRDefault="00BD6E04" w:rsidP="00BB1F29">
      <w:pPr>
        <w:pStyle w:val="ListBullet"/>
      </w:pPr>
      <w:r>
        <w:rPr>
          <w:spacing w:val="-3"/>
        </w:rPr>
        <w:t xml:space="preserve">What </w:t>
      </w:r>
      <w:r>
        <w:t xml:space="preserve">is this </w:t>
      </w:r>
      <w:r>
        <w:rPr>
          <w:spacing w:val="-3"/>
        </w:rPr>
        <w:t xml:space="preserve">society’s </w:t>
      </w:r>
      <w:r>
        <w:t xml:space="preserve">definition of an epic hero? </w:t>
      </w:r>
      <w:r>
        <w:rPr>
          <w:spacing w:val="-4"/>
        </w:rPr>
        <w:t xml:space="preserve">How </w:t>
      </w:r>
      <w:r>
        <w:t xml:space="preserve">do we </w:t>
      </w:r>
      <w:r>
        <w:rPr>
          <w:spacing w:val="-5"/>
        </w:rPr>
        <w:t xml:space="preserve">know, </w:t>
      </w:r>
      <w:r>
        <w:t>based on examples from the stories themselves?</w:t>
      </w:r>
    </w:p>
    <w:p w14:paraId="024B9291" w14:textId="77777777" w:rsidR="00BD6E04" w:rsidRDefault="00BD6E04" w:rsidP="00BB1F29">
      <w:pPr>
        <w:pStyle w:val="ListBullet"/>
      </w:pPr>
      <w:r>
        <w:rPr>
          <w:spacing w:val="-4"/>
        </w:rPr>
        <w:t xml:space="preserve">How </w:t>
      </w:r>
      <w:r>
        <w:t>do the characters view the gods, and how do the gods treat</w:t>
      </w:r>
      <w:r>
        <w:rPr>
          <w:spacing w:val="-2"/>
        </w:rPr>
        <w:t xml:space="preserve"> </w:t>
      </w:r>
      <w:r>
        <w:t>humans?</w:t>
      </w:r>
    </w:p>
    <w:p w14:paraId="28427F32" w14:textId="77777777" w:rsidR="00BD6E04" w:rsidRDefault="00BD6E04" w:rsidP="00BB1F29">
      <w:pPr>
        <w:pStyle w:val="ListBullet"/>
      </w:pPr>
      <w:r>
        <w:rPr>
          <w:spacing w:val="-3"/>
        </w:rPr>
        <w:t xml:space="preserve">What </w:t>
      </w:r>
      <w:r>
        <w:t xml:space="preserve">do we learn about what this society considers proper or improper </w:t>
      </w:r>
      <w:r>
        <w:rPr>
          <w:spacing w:val="-3"/>
        </w:rPr>
        <w:t xml:space="preserve">behavior, </w:t>
      </w:r>
      <w:r>
        <w:t>again based on the</w:t>
      </w:r>
      <w:r>
        <w:rPr>
          <w:spacing w:val="-35"/>
        </w:rPr>
        <w:t xml:space="preserve"> </w:t>
      </w:r>
      <w:r>
        <w:t>text itself? Who is punished or rewarded, and</w:t>
      </w:r>
      <w:r>
        <w:rPr>
          <w:spacing w:val="-2"/>
        </w:rPr>
        <w:t xml:space="preserve"> </w:t>
      </w:r>
      <w:r>
        <w:t>why?</w:t>
      </w:r>
    </w:p>
    <w:p w14:paraId="1A1675B0" w14:textId="77777777" w:rsidR="00BD6E04" w:rsidRDefault="00BD6E04" w:rsidP="00BB1F29">
      <w:pPr>
        <w:pStyle w:val="ListBullet"/>
      </w:pPr>
      <w:r>
        <w:rPr>
          <w:spacing w:val="-3"/>
        </w:rPr>
        <w:t xml:space="preserve">Is </w:t>
      </w:r>
      <w:r>
        <w:t>family love or romantic love more important in the text, and</w:t>
      </w:r>
      <w:r>
        <w:rPr>
          <w:spacing w:val="-5"/>
        </w:rPr>
        <w:t xml:space="preserve"> </w:t>
      </w:r>
      <w:r>
        <w:t>why?</w:t>
      </w:r>
    </w:p>
    <w:p w14:paraId="6AADA738" w14:textId="77777777" w:rsidR="00BD6E04" w:rsidRDefault="00BD6E04" w:rsidP="00BB1F29">
      <w:pPr>
        <w:pStyle w:val="Bodynoindent"/>
        <w:jc w:val="right"/>
      </w:pPr>
      <w:r>
        <w:t>Written by Laura J. Getty</w:t>
      </w:r>
    </w:p>
    <w:p w14:paraId="22F4F7B9" w14:textId="77777777" w:rsidR="00BD6E04" w:rsidRDefault="00BD6E04" w:rsidP="00BB1F29">
      <w:pPr>
        <w:pStyle w:val="Body"/>
      </w:pPr>
    </w:p>
    <w:p w14:paraId="2AD028A9" w14:textId="77777777" w:rsidR="00BD6E04" w:rsidRDefault="00BD6E04" w:rsidP="00BB1F29">
      <w:pPr>
        <w:pStyle w:val="Heading1"/>
      </w:pPr>
      <w:bookmarkStart w:id="0" w:name="_TOC_250006"/>
      <w:r>
        <w:t xml:space="preserve">THE BHAGAVAD </w:t>
      </w:r>
      <w:bookmarkEnd w:id="0"/>
      <w:r>
        <w:rPr>
          <w:spacing w:val="-4"/>
        </w:rPr>
        <w:t>GITA</w:t>
      </w:r>
    </w:p>
    <w:p w14:paraId="0EB49491" w14:textId="77777777" w:rsidR="00BB1F29" w:rsidRDefault="00BD6E04" w:rsidP="00BB1F29">
      <w:pPr>
        <w:pStyle w:val="Bodynoindent"/>
      </w:pPr>
      <w:r>
        <w:t xml:space="preserve">Added to </w:t>
      </w:r>
      <w:r>
        <w:rPr>
          <w:i/>
        </w:rPr>
        <w:t xml:space="preserve">The Mahabharata </w:t>
      </w:r>
      <w:r>
        <w:t xml:space="preserve">between 400 B.C.E. and 400 C.E. </w:t>
      </w:r>
    </w:p>
    <w:p w14:paraId="40B448DB" w14:textId="77777777" w:rsidR="00BD6E04" w:rsidRDefault="00BD6E04" w:rsidP="00BB1F29">
      <w:pPr>
        <w:pStyle w:val="Bodynoindent"/>
      </w:pPr>
      <w:r>
        <w:lastRenderedPageBreak/>
        <w:t>India</w:t>
      </w:r>
    </w:p>
    <w:p w14:paraId="5F5BCCA7" w14:textId="77777777" w:rsidR="00BD6E04" w:rsidRDefault="00BD6E04" w:rsidP="00BB1F29">
      <w:pPr>
        <w:pStyle w:val="Body"/>
      </w:pPr>
    </w:p>
    <w:p w14:paraId="5FC70D5D" w14:textId="125F3776" w:rsidR="00BD6E04" w:rsidRDefault="00BD6E04" w:rsidP="00BB1F29">
      <w:pPr>
        <w:pStyle w:val="Body"/>
      </w:pPr>
      <w:r>
        <w:rPr>
          <w:i/>
        </w:rPr>
        <w:t xml:space="preserve">The </w:t>
      </w:r>
      <w:r>
        <w:rPr>
          <w:i/>
          <w:spacing w:val="-4"/>
        </w:rPr>
        <w:t xml:space="preserve">Bhagavad Gita </w:t>
      </w:r>
      <w:r>
        <w:rPr>
          <w:spacing w:val="-3"/>
        </w:rPr>
        <w:t xml:space="preserve">records </w:t>
      </w:r>
      <w:r>
        <w:t xml:space="preserve">the </w:t>
      </w:r>
      <w:r>
        <w:rPr>
          <w:spacing w:val="-3"/>
        </w:rPr>
        <w:t xml:space="preserve">conversation </w:t>
      </w:r>
      <w:r>
        <w:t xml:space="preserve">between Krishna </w:t>
      </w:r>
      <w:r>
        <w:rPr>
          <w:spacing w:val="-2"/>
        </w:rPr>
        <w:t xml:space="preserve">and </w:t>
      </w:r>
      <w:r>
        <w:t xml:space="preserve">Arjuna right </w:t>
      </w:r>
      <w:r>
        <w:rPr>
          <w:spacing w:val="-3"/>
        </w:rPr>
        <w:t xml:space="preserve">before </w:t>
      </w:r>
      <w:r>
        <w:t xml:space="preserve">the epic battle of </w:t>
      </w:r>
      <w:r>
        <w:rPr>
          <w:spacing w:val="-3"/>
        </w:rPr>
        <w:t>Kuruk</w:t>
      </w:r>
      <w:r>
        <w:t xml:space="preserve">shetra. Although it is a part of </w:t>
      </w:r>
      <w:r>
        <w:rPr>
          <w:i/>
        </w:rPr>
        <w:t xml:space="preserve">The </w:t>
      </w:r>
      <w:r>
        <w:rPr>
          <w:i/>
          <w:spacing w:val="-5"/>
        </w:rPr>
        <w:t>Mahabharata</w:t>
      </w:r>
      <w:r>
        <w:rPr>
          <w:spacing w:val="-5"/>
        </w:rPr>
        <w:t xml:space="preserve">, </w:t>
      </w:r>
      <w:r>
        <w:t xml:space="preserve">it often is </w:t>
      </w:r>
      <w:r>
        <w:rPr>
          <w:spacing w:val="-3"/>
        </w:rPr>
        <w:t xml:space="preserve">taught separately for </w:t>
      </w:r>
      <w:r>
        <w:rPr>
          <w:spacing w:val="-2"/>
        </w:rPr>
        <w:t xml:space="preserve">its </w:t>
      </w:r>
      <w:r>
        <w:rPr>
          <w:spacing w:val="-3"/>
        </w:rPr>
        <w:t xml:space="preserve">insights into Hindu </w:t>
      </w:r>
      <w:r>
        <w:t xml:space="preserve">beliefs. Krishna is the eighth </w:t>
      </w:r>
      <w:r>
        <w:rPr>
          <w:spacing w:val="-3"/>
        </w:rPr>
        <w:t xml:space="preserve">human avatar </w:t>
      </w:r>
      <w:r>
        <w:t xml:space="preserve">of the god </w:t>
      </w:r>
      <w:r>
        <w:rPr>
          <w:spacing w:val="-4"/>
        </w:rPr>
        <w:t xml:space="preserve">Vishnu, </w:t>
      </w:r>
      <w:r>
        <w:t xml:space="preserve">who sends down an </w:t>
      </w:r>
      <w:r>
        <w:rPr>
          <w:spacing w:val="-3"/>
        </w:rPr>
        <w:t xml:space="preserve">avatar </w:t>
      </w:r>
      <w:r>
        <w:t xml:space="preserve">every time that the </w:t>
      </w:r>
      <w:r>
        <w:rPr>
          <w:spacing w:val="-3"/>
        </w:rPr>
        <w:t xml:space="preserve">world requires </w:t>
      </w:r>
      <w:r>
        <w:t xml:space="preserve">such serious divine </w:t>
      </w:r>
      <w:r>
        <w:rPr>
          <w:spacing w:val="-3"/>
        </w:rPr>
        <w:t xml:space="preserve">intervention </w:t>
      </w:r>
      <w:r>
        <w:t xml:space="preserve">that the good side could </w:t>
      </w:r>
      <w:r>
        <w:rPr>
          <w:spacing w:val="-2"/>
        </w:rPr>
        <w:t xml:space="preserve">not </w:t>
      </w:r>
      <w:r>
        <w:t xml:space="preserve">win </w:t>
      </w:r>
      <w:r>
        <w:rPr>
          <w:spacing w:val="-3"/>
        </w:rPr>
        <w:t xml:space="preserve">without </w:t>
      </w:r>
      <w:r>
        <w:t xml:space="preserve">his </w:t>
      </w:r>
      <w:r>
        <w:rPr>
          <w:spacing w:val="-4"/>
        </w:rPr>
        <w:t xml:space="preserve">help. </w:t>
      </w:r>
      <w:r>
        <w:rPr>
          <w:spacing w:val="-3"/>
        </w:rPr>
        <w:t xml:space="preserve">In </w:t>
      </w:r>
      <w:r>
        <w:t xml:space="preserve">this </w:t>
      </w:r>
      <w:r>
        <w:rPr>
          <w:spacing w:val="-3"/>
        </w:rPr>
        <w:t xml:space="preserve">instance, </w:t>
      </w:r>
      <w:r>
        <w:t xml:space="preserve">the warrior Arjuna finds himself in a difficult position; to fight a </w:t>
      </w:r>
      <w:r>
        <w:rPr>
          <w:spacing w:val="-2"/>
        </w:rPr>
        <w:t xml:space="preserve">war </w:t>
      </w:r>
      <w:r>
        <w:rPr>
          <w:spacing w:val="-3"/>
        </w:rPr>
        <w:t xml:space="preserve">against </w:t>
      </w:r>
      <w:r>
        <w:t xml:space="preserve">evil, he </w:t>
      </w:r>
      <w:r>
        <w:rPr>
          <w:spacing w:val="-3"/>
        </w:rPr>
        <w:t xml:space="preserve">must </w:t>
      </w:r>
      <w:r>
        <w:t xml:space="preserve">fight members of his own </w:t>
      </w:r>
      <w:r>
        <w:rPr>
          <w:spacing w:val="-5"/>
        </w:rPr>
        <w:t xml:space="preserve">family, </w:t>
      </w:r>
      <w:r>
        <w:t xml:space="preserve">which </w:t>
      </w:r>
      <w:r>
        <w:rPr>
          <w:spacing w:val="-3"/>
        </w:rPr>
        <w:t xml:space="preserve">would </w:t>
      </w:r>
      <w:r>
        <w:t xml:space="preserve">normally be a sin. Krishna </w:t>
      </w:r>
      <w:r>
        <w:rPr>
          <w:spacing w:val="-3"/>
        </w:rPr>
        <w:t xml:space="preserve">must </w:t>
      </w:r>
      <w:r>
        <w:t xml:space="preserve">teach Arjuna </w:t>
      </w:r>
      <w:r>
        <w:rPr>
          <w:spacing w:val="-3"/>
        </w:rPr>
        <w:t xml:space="preserve">how </w:t>
      </w:r>
      <w:r>
        <w:t xml:space="preserve">to know what to do when faced with conflicting duties. Some of the </w:t>
      </w:r>
      <w:r>
        <w:rPr>
          <w:spacing w:val="-3"/>
        </w:rPr>
        <w:t xml:space="preserve">tension </w:t>
      </w:r>
      <w:r>
        <w:t xml:space="preserve">of the </w:t>
      </w:r>
      <w:r>
        <w:rPr>
          <w:spacing w:val="-3"/>
        </w:rPr>
        <w:t xml:space="preserve">work </w:t>
      </w:r>
      <w:r>
        <w:t xml:space="preserve">comes from the setting; Krishna </w:t>
      </w:r>
      <w:r>
        <w:rPr>
          <w:spacing w:val="-2"/>
        </w:rPr>
        <w:t xml:space="preserve">and </w:t>
      </w:r>
      <w:r>
        <w:t xml:space="preserve">Arjuna </w:t>
      </w:r>
      <w:r>
        <w:rPr>
          <w:spacing w:val="-3"/>
        </w:rPr>
        <w:t xml:space="preserve">are </w:t>
      </w:r>
      <w:r>
        <w:t xml:space="preserve">literally between the two armies as they talk, while both sides </w:t>
      </w:r>
      <w:r>
        <w:rPr>
          <w:spacing w:val="-3"/>
        </w:rPr>
        <w:t xml:space="preserve">wait for </w:t>
      </w:r>
      <w:r>
        <w:t xml:space="preserve">Arjuna to </w:t>
      </w:r>
      <w:r>
        <w:rPr>
          <w:spacing w:val="-3"/>
        </w:rPr>
        <w:t xml:space="preserve">blow </w:t>
      </w:r>
      <w:r>
        <w:t xml:space="preserve">his horn, which will start the </w:t>
      </w:r>
      <w:r>
        <w:rPr>
          <w:spacing w:val="-3"/>
        </w:rPr>
        <w:t xml:space="preserve">battle. </w:t>
      </w:r>
      <w:r>
        <w:t xml:space="preserve">The </w:t>
      </w:r>
      <w:r>
        <w:rPr>
          <w:i/>
          <w:spacing w:val="-4"/>
        </w:rPr>
        <w:t xml:space="preserve">Bhagavad Gita </w:t>
      </w:r>
      <w:r>
        <w:t xml:space="preserve">stands as </w:t>
      </w:r>
      <w:r>
        <w:rPr>
          <w:spacing w:val="-2"/>
        </w:rPr>
        <w:t xml:space="preserve">one </w:t>
      </w:r>
      <w:r>
        <w:t xml:space="preserve">of the great moral documents in </w:t>
      </w:r>
      <w:r>
        <w:rPr>
          <w:spacing w:val="-3"/>
        </w:rPr>
        <w:t xml:space="preserve">world literature, influencing </w:t>
      </w:r>
      <w:r>
        <w:t xml:space="preserve">people as diverse as </w:t>
      </w:r>
      <w:r>
        <w:rPr>
          <w:spacing w:val="-3"/>
        </w:rPr>
        <w:t xml:space="preserve">Thoreau, </w:t>
      </w:r>
      <w:r>
        <w:rPr>
          <w:spacing w:val="-8"/>
        </w:rPr>
        <w:t xml:space="preserve">Tolstoy, </w:t>
      </w:r>
      <w:r>
        <w:rPr>
          <w:spacing w:val="-2"/>
        </w:rPr>
        <w:t xml:space="preserve">and </w:t>
      </w:r>
      <w:r>
        <w:t>Gandhi.</w:t>
      </w:r>
    </w:p>
    <w:p w14:paraId="72589BCC" w14:textId="77777777" w:rsidR="00BD6E04" w:rsidRDefault="00BD6E04" w:rsidP="00BB1F29">
      <w:pPr>
        <w:pStyle w:val="Bodynoindent"/>
        <w:jc w:val="right"/>
      </w:pPr>
      <w:r>
        <w:t>Written by Laura J. Getty</w:t>
      </w:r>
    </w:p>
    <w:p w14:paraId="4C5DDA58" w14:textId="77777777" w:rsidR="00BD6E04" w:rsidRDefault="00BD6E04" w:rsidP="00BB1F29">
      <w:pPr>
        <w:pStyle w:val="Body"/>
      </w:pPr>
    </w:p>
    <w:p w14:paraId="478E37E9" w14:textId="77777777" w:rsidR="00BD6E04" w:rsidRDefault="00BB1F29" w:rsidP="00BB1F29">
      <w:pPr>
        <w:pStyle w:val="Heading2"/>
      </w:pPr>
      <w:r>
        <w:rPr>
          <w:w w:val="120"/>
        </w:rPr>
        <w:t xml:space="preserve">3.2.1 </w:t>
      </w:r>
      <w:r w:rsidR="00BD6E04">
        <w:rPr>
          <w:w w:val="120"/>
        </w:rPr>
        <w:t>The Bhagavad Gita</w:t>
      </w:r>
    </w:p>
    <w:p w14:paraId="3603CC99" w14:textId="77777777" w:rsidR="00BD6E04" w:rsidRDefault="00BD6E04" w:rsidP="00BB1F29">
      <w:pPr>
        <w:pStyle w:val="Bodynoindent"/>
      </w:pPr>
      <w:r>
        <w:t>Translated by Edwin Arnold</w:t>
      </w:r>
    </w:p>
    <w:p w14:paraId="4ACCD316" w14:textId="77777777" w:rsidR="00BB1F29" w:rsidRDefault="00BB1F29" w:rsidP="00BB1F29">
      <w:pPr>
        <w:pStyle w:val="Bodynoindent"/>
      </w:pPr>
      <w:r>
        <w:t>License: Public Domain</w:t>
      </w:r>
    </w:p>
    <w:p w14:paraId="2ECAD41A" w14:textId="77777777" w:rsidR="00BB1F29" w:rsidRDefault="00BB1F29" w:rsidP="00BB1F29">
      <w:pPr>
        <w:pStyle w:val="Body"/>
      </w:pPr>
    </w:p>
    <w:p w14:paraId="3637AC82" w14:textId="77777777" w:rsidR="00BD6E04" w:rsidRDefault="00BD6E04" w:rsidP="00BB1F29">
      <w:pPr>
        <w:pStyle w:val="Heading3"/>
      </w:pPr>
      <w:r>
        <w:rPr>
          <w:u w:color="231F20"/>
        </w:rPr>
        <w:t>CHAPTER I</w:t>
      </w:r>
    </w:p>
    <w:p w14:paraId="10E1C082" w14:textId="77777777" w:rsidR="00BD6E04" w:rsidRDefault="00BD6E04" w:rsidP="00BB1F29">
      <w:pPr>
        <w:pStyle w:val="Heading4"/>
      </w:pPr>
      <w:r>
        <w:t>Of the Distress of Arjuna</w:t>
      </w:r>
    </w:p>
    <w:p w14:paraId="3FA3076E" w14:textId="77777777" w:rsidR="00BD6E04" w:rsidRDefault="00BD6E04" w:rsidP="00BB1F29">
      <w:pPr>
        <w:pStyle w:val="Body"/>
      </w:pPr>
    </w:p>
    <w:p w14:paraId="6C60D662" w14:textId="77777777" w:rsidR="00180311" w:rsidRDefault="00180311" w:rsidP="00180311">
      <w:pPr>
        <w:pStyle w:val="Poetry"/>
      </w:pPr>
      <w:r>
        <w:t>Dhritirashtra. Ranged thus for battle on the sacred plain-</w:t>
      </w:r>
    </w:p>
    <w:p w14:paraId="5A0D5C1F" w14:textId="77777777" w:rsidR="00180311" w:rsidRDefault="00180311" w:rsidP="00180311">
      <w:pPr>
        <w:pStyle w:val="Poetry"/>
      </w:pPr>
      <w:r>
        <w:t>On Kurukshetra- say, Sanjaya! say</w:t>
      </w:r>
    </w:p>
    <w:p w14:paraId="4D93E81A" w14:textId="77777777" w:rsidR="00180311" w:rsidRDefault="00180311" w:rsidP="00180311">
      <w:pPr>
        <w:pStyle w:val="Poetry"/>
      </w:pPr>
      <w:r>
        <w:t>What wrought my people, and the Pandavas?</w:t>
      </w:r>
    </w:p>
    <w:p w14:paraId="3E3C1B4A" w14:textId="77777777" w:rsidR="00180311" w:rsidRDefault="00180311" w:rsidP="00180311">
      <w:pPr>
        <w:pStyle w:val="Poetry"/>
      </w:pPr>
      <w:r>
        <w:t>Sanjaya. When he beheld the host of Pandavas,</w:t>
      </w:r>
    </w:p>
    <w:p w14:paraId="22EFCAAA" w14:textId="77777777" w:rsidR="00180311" w:rsidRDefault="00180311" w:rsidP="00180311">
      <w:pPr>
        <w:pStyle w:val="Poetry"/>
      </w:pPr>
      <w:r>
        <w:t>Raja Duryodhana to Drona drew,</w:t>
      </w:r>
    </w:p>
    <w:p w14:paraId="643E9AFF" w14:textId="77777777" w:rsidR="00180311" w:rsidRDefault="00180311" w:rsidP="00180311">
      <w:pPr>
        <w:pStyle w:val="Poetry"/>
      </w:pPr>
      <w:r>
        <w:t>And spake these words: “Ah, Guru! see this line,</w:t>
      </w:r>
    </w:p>
    <w:p w14:paraId="50CD0E2A" w14:textId="77777777" w:rsidR="00180311" w:rsidRDefault="00180311" w:rsidP="00180311">
      <w:pPr>
        <w:pStyle w:val="Poetry"/>
      </w:pPr>
      <w:r>
        <w:t>How vast it is of Pandu fighting-men,</w:t>
      </w:r>
    </w:p>
    <w:p w14:paraId="65A53FD1" w14:textId="77777777" w:rsidR="00180311" w:rsidRDefault="00180311" w:rsidP="00180311">
      <w:pPr>
        <w:pStyle w:val="Poetry"/>
      </w:pPr>
      <w:r>
        <w:t>Embattled by the son of Drupada,</w:t>
      </w:r>
    </w:p>
    <w:p w14:paraId="0F8E179C" w14:textId="77777777" w:rsidR="00180311" w:rsidRDefault="00180311" w:rsidP="00180311">
      <w:pPr>
        <w:pStyle w:val="Poetry"/>
      </w:pPr>
      <w:r>
        <w:t>Thy scholar in the war! Therein stand ranked</w:t>
      </w:r>
    </w:p>
    <w:p w14:paraId="592C779D" w14:textId="77777777" w:rsidR="00180311" w:rsidRDefault="00180311" w:rsidP="00180311">
      <w:pPr>
        <w:pStyle w:val="Poetry"/>
      </w:pPr>
      <w:r>
        <w:t>Chiefs like Arjuna, like to Bhima chiefs,</w:t>
      </w:r>
    </w:p>
    <w:p w14:paraId="19F5A7DE" w14:textId="77777777" w:rsidR="00180311" w:rsidRDefault="00180311" w:rsidP="00180311">
      <w:pPr>
        <w:pStyle w:val="Poetry"/>
      </w:pPr>
      <w:r>
        <w:lastRenderedPageBreak/>
        <w:t>Benders of bows; Virata, Yuyudhan,</w:t>
      </w:r>
    </w:p>
    <w:p w14:paraId="00359D5C" w14:textId="77777777" w:rsidR="00180311" w:rsidRDefault="00180311" w:rsidP="00180311">
      <w:pPr>
        <w:pStyle w:val="Poetry"/>
      </w:pPr>
      <w:r>
        <w:t>Drupada, eminent upon his car,</w:t>
      </w:r>
    </w:p>
    <w:p w14:paraId="23E27E42" w14:textId="77777777" w:rsidR="00180311" w:rsidRDefault="00180311" w:rsidP="00180311">
      <w:pPr>
        <w:pStyle w:val="Poetry"/>
      </w:pPr>
      <w:r>
        <w:t>Dhrishtaket, Chekitan, Kasi’s stout lord,</w:t>
      </w:r>
    </w:p>
    <w:p w14:paraId="4312676B" w14:textId="77777777" w:rsidR="00180311" w:rsidRDefault="00180311" w:rsidP="00180311">
      <w:pPr>
        <w:pStyle w:val="Poetry"/>
      </w:pPr>
      <w:r>
        <w:t>Purujit, Kuntibhoj, and Saivya,</w:t>
      </w:r>
    </w:p>
    <w:p w14:paraId="34165A00" w14:textId="77777777" w:rsidR="00180311" w:rsidRDefault="00180311" w:rsidP="00180311">
      <w:pPr>
        <w:pStyle w:val="Poetry"/>
      </w:pPr>
      <w:r>
        <w:t>With Yudhamanyu, and Uttamauj</w:t>
      </w:r>
    </w:p>
    <w:p w14:paraId="58877B94" w14:textId="77777777" w:rsidR="00180311" w:rsidRDefault="00180311" w:rsidP="00180311">
      <w:pPr>
        <w:pStyle w:val="Poetry"/>
      </w:pPr>
      <w:r>
        <w:t>Subhadra’s child; and Drupadi’s;- all famed!</w:t>
      </w:r>
    </w:p>
    <w:p w14:paraId="609CC4D7" w14:textId="77777777" w:rsidR="00180311" w:rsidRDefault="00180311" w:rsidP="00180311">
      <w:pPr>
        <w:pStyle w:val="Poetry"/>
      </w:pPr>
      <w:r>
        <w:t>All mounted on their shining chariots!</w:t>
      </w:r>
    </w:p>
    <w:p w14:paraId="79385168" w14:textId="77777777" w:rsidR="00180311" w:rsidRDefault="00180311" w:rsidP="00180311">
      <w:pPr>
        <w:pStyle w:val="Poetry"/>
      </w:pPr>
      <w:r>
        <w:t>On our side, too,- thou best of Brahmans! see</w:t>
      </w:r>
    </w:p>
    <w:p w14:paraId="0097F2CE" w14:textId="77777777" w:rsidR="00180311" w:rsidRDefault="00180311" w:rsidP="00180311">
      <w:pPr>
        <w:pStyle w:val="Poetry"/>
      </w:pPr>
      <w:r>
        <w:t>Excellent chiefs, commanders of my line,</w:t>
      </w:r>
    </w:p>
    <w:p w14:paraId="604A6B3A" w14:textId="77777777" w:rsidR="00180311" w:rsidRDefault="00180311" w:rsidP="00180311">
      <w:pPr>
        <w:pStyle w:val="Poetry"/>
      </w:pPr>
      <w:r>
        <w:t>Whose names I joy to count: thyself the first,</w:t>
      </w:r>
    </w:p>
    <w:p w14:paraId="22007839" w14:textId="77777777" w:rsidR="00180311" w:rsidRDefault="00180311" w:rsidP="00180311">
      <w:pPr>
        <w:pStyle w:val="Poetry"/>
      </w:pPr>
      <w:r>
        <w:t>Then Bhishma, Karna, Kripa fierce in fight,</w:t>
      </w:r>
    </w:p>
    <w:p w14:paraId="0710F415" w14:textId="77777777" w:rsidR="00180311" w:rsidRDefault="00180311" w:rsidP="00180311">
      <w:pPr>
        <w:pStyle w:val="Poetry"/>
      </w:pPr>
      <w:r>
        <w:t>Vikarna, Aswatthaman; next to these</w:t>
      </w:r>
    </w:p>
    <w:p w14:paraId="30708725" w14:textId="77777777" w:rsidR="00180311" w:rsidRDefault="00180311" w:rsidP="00180311">
      <w:pPr>
        <w:pStyle w:val="Poetry"/>
      </w:pPr>
      <w:r>
        <w:t>Strong Saumadatti, with full many more</w:t>
      </w:r>
    </w:p>
    <w:p w14:paraId="67FD7526" w14:textId="77777777" w:rsidR="00180311" w:rsidRDefault="00180311" w:rsidP="00180311">
      <w:pPr>
        <w:pStyle w:val="Poetry"/>
      </w:pPr>
      <w:r>
        <w:t>Valiant and tried, ready this day to die</w:t>
      </w:r>
    </w:p>
    <w:p w14:paraId="0184236D" w14:textId="77777777" w:rsidR="00180311" w:rsidRDefault="00180311" w:rsidP="00180311">
      <w:pPr>
        <w:pStyle w:val="Poetry"/>
      </w:pPr>
      <w:r>
        <w:t>For me their king, each with his weapon grasped,</w:t>
      </w:r>
    </w:p>
    <w:p w14:paraId="454FC04C" w14:textId="77777777" w:rsidR="00180311" w:rsidRDefault="00180311" w:rsidP="00180311">
      <w:pPr>
        <w:pStyle w:val="Poetry"/>
      </w:pPr>
      <w:r>
        <w:t>Each skilful in the field. Weakest- meseems-</w:t>
      </w:r>
    </w:p>
    <w:p w14:paraId="1F910A31" w14:textId="77777777" w:rsidR="00180311" w:rsidRDefault="00180311" w:rsidP="00180311">
      <w:pPr>
        <w:pStyle w:val="Poetry"/>
      </w:pPr>
      <w:r>
        <w:t>Our battle shows where Bhishma holds command,</w:t>
      </w:r>
    </w:p>
    <w:p w14:paraId="1A40ABEE" w14:textId="77777777" w:rsidR="00180311" w:rsidRDefault="00180311" w:rsidP="00180311">
      <w:pPr>
        <w:pStyle w:val="Poetry"/>
      </w:pPr>
      <w:r>
        <w:t>And Bhima, fronting him, something too strong!</w:t>
      </w:r>
    </w:p>
    <w:p w14:paraId="3E1090CB" w14:textId="77777777" w:rsidR="00180311" w:rsidRDefault="00180311" w:rsidP="00180311">
      <w:pPr>
        <w:pStyle w:val="Poetry"/>
      </w:pPr>
      <w:r>
        <w:t>Have care our captains nigh to Bhishma’s ranks</w:t>
      </w:r>
    </w:p>
    <w:p w14:paraId="1C8F9297" w14:textId="77777777" w:rsidR="00180311" w:rsidRDefault="00180311" w:rsidP="00180311">
      <w:pPr>
        <w:pStyle w:val="Poetry"/>
      </w:pPr>
      <w:r>
        <w:t>Prepare what help they may! Now, blow my shell!”</w:t>
      </w:r>
    </w:p>
    <w:p w14:paraId="4AF77256" w14:textId="77777777" w:rsidR="00180311" w:rsidRDefault="00180311" w:rsidP="00180311">
      <w:pPr>
        <w:pStyle w:val="Poetry"/>
      </w:pPr>
    </w:p>
    <w:p w14:paraId="11EA3206" w14:textId="77777777" w:rsidR="00180311" w:rsidRDefault="00180311" w:rsidP="00180311">
      <w:pPr>
        <w:pStyle w:val="Poetry"/>
      </w:pPr>
      <w:r>
        <w:t>Then, at the signal of the aged king,</w:t>
      </w:r>
    </w:p>
    <w:p w14:paraId="608DCF6B" w14:textId="77777777" w:rsidR="00180311" w:rsidRDefault="00180311" w:rsidP="00180311">
      <w:pPr>
        <w:pStyle w:val="Poetry"/>
      </w:pPr>
      <w:r>
        <w:t>With blare to wake the blood, rolling around</w:t>
      </w:r>
    </w:p>
    <w:p w14:paraId="3B5B2166" w14:textId="77777777" w:rsidR="00180311" w:rsidRDefault="00180311" w:rsidP="00180311">
      <w:pPr>
        <w:pStyle w:val="Poetry"/>
      </w:pPr>
      <w:r>
        <w:t>Like to a lion’s roar, the trumpeter</w:t>
      </w:r>
    </w:p>
    <w:p w14:paraId="321D249E" w14:textId="77777777" w:rsidR="00180311" w:rsidRDefault="00180311" w:rsidP="00180311">
      <w:pPr>
        <w:pStyle w:val="Poetry"/>
      </w:pPr>
      <w:r>
        <w:t>Blew the great Conch; and, at the noise of it,</w:t>
      </w:r>
    </w:p>
    <w:p w14:paraId="23127DB8" w14:textId="77777777" w:rsidR="00180311" w:rsidRDefault="00180311" w:rsidP="00180311">
      <w:pPr>
        <w:pStyle w:val="Poetry"/>
      </w:pPr>
      <w:r>
        <w:t>Trumpets and drums, cymbals and gongs and horns</w:t>
      </w:r>
    </w:p>
    <w:p w14:paraId="176DB7CA" w14:textId="77777777" w:rsidR="00180311" w:rsidRDefault="00180311" w:rsidP="00180311">
      <w:pPr>
        <w:pStyle w:val="Poetry"/>
      </w:pPr>
      <w:r>
        <w:t>Burst into sudden clamour; as the blasts</w:t>
      </w:r>
    </w:p>
    <w:p w14:paraId="67307FD8" w14:textId="77777777" w:rsidR="00180311" w:rsidRDefault="00180311" w:rsidP="00180311">
      <w:pPr>
        <w:pStyle w:val="Poetry"/>
      </w:pPr>
      <w:r>
        <w:t>Of loosened tempest, such the tumult seemed!</w:t>
      </w:r>
    </w:p>
    <w:p w14:paraId="4AA57BE7" w14:textId="77777777" w:rsidR="00180311" w:rsidRDefault="00180311" w:rsidP="00180311">
      <w:pPr>
        <w:pStyle w:val="Poetry"/>
      </w:pPr>
      <w:r>
        <w:t>Then might be seen, upon their car of gold</w:t>
      </w:r>
    </w:p>
    <w:p w14:paraId="498F1F1D" w14:textId="77777777" w:rsidR="00180311" w:rsidRDefault="00180311" w:rsidP="00180311">
      <w:pPr>
        <w:pStyle w:val="Poetry"/>
      </w:pPr>
      <w:r>
        <w:t>Yoked with white steeds, blowing their battle-shells,</w:t>
      </w:r>
    </w:p>
    <w:p w14:paraId="12A97F58" w14:textId="77777777" w:rsidR="00180311" w:rsidRDefault="00180311" w:rsidP="00180311">
      <w:pPr>
        <w:pStyle w:val="Poetry"/>
      </w:pPr>
      <w:r>
        <w:t>Krishna the God, Arjuna at his side:</w:t>
      </w:r>
    </w:p>
    <w:p w14:paraId="0B87045A" w14:textId="77777777" w:rsidR="00180311" w:rsidRDefault="00180311" w:rsidP="00180311">
      <w:pPr>
        <w:pStyle w:val="Poetry"/>
      </w:pPr>
      <w:r>
        <w:t>Krishna, with knotted locks, blew his great conch</w:t>
      </w:r>
    </w:p>
    <w:p w14:paraId="55BE98B5" w14:textId="77777777" w:rsidR="00180311" w:rsidRDefault="00180311" w:rsidP="00180311">
      <w:pPr>
        <w:pStyle w:val="Poetry"/>
      </w:pPr>
      <w:r>
        <w:t>Carved of the “Giant’s bone;” Arjuna blew</w:t>
      </w:r>
    </w:p>
    <w:p w14:paraId="0BF53172" w14:textId="77777777" w:rsidR="00180311" w:rsidRDefault="00180311" w:rsidP="00180311">
      <w:pPr>
        <w:pStyle w:val="Poetry"/>
      </w:pPr>
      <w:r>
        <w:t>Indra’s loud gift; Bhima the terrible-</w:t>
      </w:r>
    </w:p>
    <w:p w14:paraId="5876A626" w14:textId="77777777" w:rsidR="00180311" w:rsidRDefault="00180311" w:rsidP="00180311">
      <w:pPr>
        <w:pStyle w:val="Poetry"/>
      </w:pPr>
      <w:r>
        <w:lastRenderedPageBreak/>
        <w:t>Wolf-bellied Bhima- blew a long reed-conch;</w:t>
      </w:r>
    </w:p>
    <w:p w14:paraId="5AD0E16F" w14:textId="77777777" w:rsidR="00180311" w:rsidRDefault="00180311" w:rsidP="00180311">
      <w:pPr>
        <w:pStyle w:val="Poetry"/>
      </w:pPr>
      <w:r>
        <w:t>And Yudhisthira, Kunti’s blameless son,</w:t>
      </w:r>
    </w:p>
    <w:p w14:paraId="1A65532A" w14:textId="77777777" w:rsidR="00180311" w:rsidRDefault="00180311" w:rsidP="00180311">
      <w:pPr>
        <w:pStyle w:val="Poetry"/>
      </w:pPr>
      <w:r>
        <w:t>Winded a mighty shell, “Victory’s Voice;”</w:t>
      </w:r>
    </w:p>
    <w:p w14:paraId="3C34450E" w14:textId="77777777" w:rsidR="00180311" w:rsidRDefault="00180311" w:rsidP="00180311">
      <w:pPr>
        <w:pStyle w:val="Poetry"/>
      </w:pPr>
      <w:r>
        <w:t>And Nakula blew shrill upon his conch</w:t>
      </w:r>
    </w:p>
    <w:p w14:paraId="3C49F8E9" w14:textId="77777777" w:rsidR="00180311" w:rsidRDefault="00180311" w:rsidP="00180311">
      <w:pPr>
        <w:pStyle w:val="Poetry"/>
      </w:pPr>
      <w:r>
        <w:t>Named the “Sweet-sounding,” Sahadev on his</w:t>
      </w:r>
    </w:p>
    <w:p w14:paraId="7CDEDFC7" w14:textId="77777777" w:rsidR="00180311" w:rsidRDefault="00180311" w:rsidP="00180311">
      <w:pPr>
        <w:pStyle w:val="Poetry"/>
      </w:pPr>
      <w:r>
        <w:t>Called “Gem-bedecked,” and Kasi’s Prince on his.</w:t>
      </w:r>
    </w:p>
    <w:p w14:paraId="0D3BCD08" w14:textId="77777777" w:rsidR="00180311" w:rsidRDefault="00180311" w:rsidP="00180311">
      <w:pPr>
        <w:pStyle w:val="Poetry"/>
      </w:pPr>
      <w:r>
        <w:t>Sikhandi on his car, Dhrishtadyumn,</w:t>
      </w:r>
    </w:p>
    <w:p w14:paraId="4A356992" w14:textId="77777777" w:rsidR="00180311" w:rsidRDefault="00180311" w:rsidP="00180311">
      <w:pPr>
        <w:pStyle w:val="Poetry"/>
      </w:pPr>
      <w:r>
        <w:t>Virata, Satyaki the Unsubdued,</w:t>
      </w:r>
    </w:p>
    <w:p w14:paraId="7E1FF2AE" w14:textId="77777777" w:rsidR="00180311" w:rsidRDefault="00180311" w:rsidP="00180311">
      <w:pPr>
        <w:pStyle w:val="Poetry"/>
      </w:pPr>
      <w:r>
        <w:t>Drupada, with his sons, (O Lord of Earth!)</w:t>
      </w:r>
    </w:p>
    <w:p w14:paraId="2AAE0BF3" w14:textId="77777777" w:rsidR="00180311" w:rsidRDefault="00180311" w:rsidP="00180311">
      <w:pPr>
        <w:pStyle w:val="Poetry"/>
      </w:pPr>
      <w:r>
        <w:t>Long-armed Subhadra’s children, all blew loud,</w:t>
      </w:r>
    </w:p>
    <w:p w14:paraId="720D442A" w14:textId="77777777" w:rsidR="00180311" w:rsidRDefault="00180311" w:rsidP="00180311">
      <w:pPr>
        <w:pStyle w:val="Poetry"/>
      </w:pPr>
      <w:r>
        <w:t>So that the clangour shook their foemen’s hearts,</w:t>
      </w:r>
    </w:p>
    <w:p w14:paraId="01FCE5C4" w14:textId="77777777" w:rsidR="00180311" w:rsidRDefault="00180311" w:rsidP="00180311">
      <w:pPr>
        <w:pStyle w:val="Poetry"/>
      </w:pPr>
      <w:r>
        <w:t>With quaking earth and thundering heav’n.</w:t>
      </w:r>
    </w:p>
    <w:p w14:paraId="5E072FE5" w14:textId="77777777" w:rsidR="00180311" w:rsidRDefault="00180311" w:rsidP="00180311">
      <w:pPr>
        <w:pStyle w:val="Poetry"/>
      </w:pPr>
      <w:r>
        <w:t>Then ‘twas-</w:t>
      </w:r>
    </w:p>
    <w:p w14:paraId="54C55E07" w14:textId="77777777" w:rsidR="00180311" w:rsidRDefault="00180311" w:rsidP="00180311">
      <w:pPr>
        <w:pStyle w:val="Poetry"/>
      </w:pPr>
      <w:r>
        <w:t>Beholding Dhritirashtra’s battle set,</w:t>
      </w:r>
    </w:p>
    <w:p w14:paraId="32B50A5C" w14:textId="77777777" w:rsidR="00180311" w:rsidRDefault="00180311" w:rsidP="00180311">
      <w:pPr>
        <w:pStyle w:val="Poetry"/>
      </w:pPr>
      <w:r>
        <w:t>Weapons unsheathing, bows drawn forth, the war</w:t>
      </w:r>
    </w:p>
    <w:p w14:paraId="665B40C3" w14:textId="77777777" w:rsidR="00180311" w:rsidRDefault="00180311" w:rsidP="00180311">
      <w:pPr>
        <w:pStyle w:val="Poetry"/>
      </w:pPr>
      <w:r>
        <w:t>Instant to break- Arjun, whose ensign-badge</w:t>
      </w:r>
    </w:p>
    <w:p w14:paraId="55D074C5" w14:textId="77777777" w:rsidR="00180311" w:rsidRDefault="00180311" w:rsidP="00180311">
      <w:pPr>
        <w:pStyle w:val="Poetry"/>
      </w:pPr>
      <w:r>
        <w:t>Was Hanuman the monkey, spake this thing</w:t>
      </w:r>
    </w:p>
    <w:p w14:paraId="391C940A" w14:textId="77777777" w:rsidR="00180311" w:rsidRDefault="00180311" w:rsidP="00180311">
      <w:pPr>
        <w:pStyle w:val="Poetry"/>
      </w:pPr>
      <w:r>
        <w:t>To Krishna the Divine, his charioteer:</w:t>
      </w:r>
    </w:p>
    <w:p w14:paraId="186821BF" w14:textId="77777777" w:rsidR="00180311" w:rsidRDefault="00180311" w:rsidP="00180311">
      <w:pPr>
        <w:pStyle w:val="Poetry"/>
      </w:pPr>
      <w:r>
        <w:t>“Drive, Dauntless One! to yonder open ground</w:t>
      </w:r>
    </w:p>
    <w:p w14:paraId="6DE35541" w14:textId="77777777" w:rsidR="00180311" w:rsidRDefault="00180311" w:rsidP="00180311">
      <w:pPr>
        <w:pStyle w:val="Poetry"/>
      </w:pPr>
      <w:r>
        <w:t>Betwixt the armies; I would see more nigh</w:t>
      </w:r>
    </w:p>
    <w:p w14:paraId="454A99A5" w14:textId="77777777" w:rsidR="00180311" w:rsidRDefault="00180311" w:rsidP="00180311">
      <w:pPr>
        <w:pStyle w:val="Poetry"/>
      </w:pPr>
      <w:r>
        <w:t>These who will fight with us, those we must slay</w:t>
      </w:r>
    </w:p>
    <w:p w14:paraId="59F532AB" w14:textId="77777777" w:rsidR="00180311" w:rsidRDefault="00180311" w:rsidP="00180311">
      <w:pPr>
        <w:pStyle w:val="Poetry"/>
      </w:pPr>
      <w:r>
        <w:t>To-day, in war’s arbitrament; for, sure,</w:t>
      </w:r>
    </w:p>
    <w:p w14:paraId="2EA5C142" w14:textId="77777777" w:rsidR="00180311" w:rsidRDefault="00180311" w:rsidP="00180311">
      <w:pPr>
        <w:pStyle w:val="Poetry"/>
      </w:pPr>
      <w:r>
        <w:t>On bloodshed all are bent who throng this plain,</w:t>
      </w:r>
    </w:p>
    <w:p w14:paraId="27F3D379" w14:textId="77777777" w:rsidR="00BD6E04" w:rsidRDefault="00180311" w:rsidP="00180311">
      <w:pPr>
        <w:pStyle w:val="Poetry"/>
      </w:pPr>
      <w:r>
        <w:t>Obeying Dhritirashtra’s sinful son.”</w:t>
      </w:r>
    </w:p>
    <w:p w14:paraId="5004A245" w14:textId="77777777" w:rsidR="00180311" w:rsidRDefault="00180311" w:rsidP="00180311">
      <w:pPr>
        <w:pStyle w:val="Poetry"/>
      </w:pPr>
      <w:r>
        <w:t>Thus, by Arjuna prayed, (O Bharata!)</w:t>
      </w:r>
    </w:p>
    <w:p w14:paraId="5CD21EAF" w14:textId="77777777" w:rsidR="00180311" w:rsidRDefault="00180311" w:rsidP="00180311">
      <w:pPr>
        <w:pStyle w:val="Poetry"/>
      </w:pPr>
      <w:r>
        <w:t>Between the hosts that heavenly Charioteer</w:t>
      </w:r>
    </w:p>
    <w:p w14:paraId="03F015D1" w14:textId="77777777" w:rsidR="00180311" w:rsidRDefault="00180311" w:rsidP="00180311">
      <w:pPr>
        <w:pStyle w:val="Poetry"/>
      </w:pPr>
      <w:r>
        <w:t>Drove the bright car, reining its milk-white steeds</w:t>
      </w:r>
    </w:p>
    <w:p w14:paraId="2C81982B" w14:textId="77777777" w:rsidR="00180311" w:rsidRDefault="00180311" w:rsidP="00180311">
      <w:pPr>
        <w:pStyle w:val="Poetry"/>
      </w:pPr>
      <w:r>
        <w:t>Where Bhishma led, and Drona, and their Lords.</w:t>
      </w:r>
    </w:p>
    <w:p w14:paraId="02B767AA" w14:textId="77777777" w:rsidR="00180311" w:rsidRDefault="00180311" w:rsidP="00180311">
      <w:pPr>
        <w:pStyle w:val="Poetry"/>
      </w:pPr>
      <w:r>
        <w:t>“See!” spake he to Arjuna, “where they stand,</w:t>
      </w:r>
    </w:p>
    <w:p w14:paraId="5110A785" w14:textId="77777777" w:rsidR="00180311" w:rsidRDefault="00180311" w:rsidP="00180311">
      <w:pPr>
        <w:pStyle w:val="Poetry"/>
      </w:pPr>
      <w:r>
        <w:t>Thy kindred of the Kurus:” and the Prince</w:t>
      </w:r>
    </w:p>
    <w:p w14:paraId="06F76D18" w14:textId="77777777" w:rsidR="00180311" w:rsidRDefault="00180311" w:rsidP="00180311">
      <w:pPr>
        <w:pStyle w:val="Poetry"/>
      </w:pPr>
      <w:r>
        <w:t>Marked on each hand the kinsmen of his house,</w:t>
      </w:r>
    </w:p>
    <w:p w14:paraId="5D20D8AE" w14:textId="77777777" w:rsidR="00180311" w:rsidRDefault="00180311" w:rsidP="00180311">
      <w:pPr>
        <w:pStyle w:val="Poetry"/>
      </w:pPr>
      <w:r>
        <w:t>Grandsires and sires, uncles and brothers and sons,</w:t>
      </w:r>
    </w:p>
    <w:p w14:paraId="5025766F" w14:textId="77777777" w:rsidR="00180311" w:rsidRDefault="00180311" w:rsidP="00180311">
      <w:pPr>
        <w:pStyle w:val="Poetry"/>
      </w:pPr>
      <w:r>
        <w:t>Cousins and sons-in-law and nephews, mixed</w:t>
      </w:r>
    </w:p>
    <w:p w14:paraId="483D5764" w14:textId="77777777" w:rsidR="00180311" w:rsidRDefault="00180311" w:rsidP="00180311">
      <w:pPr>
        <w:pStyle w:val="Poetry"/>
      </w:pPr>
      <w:r>
        <w:t>With friends and honoured elders; some this side,</w:t>
      </w:r>
    </w:p>
    <w:p w14:paraId="744E73B6" w14:textId="77777777" w:rsidR="00180311" w:rsidRDefault="00180311" w:rsidP="00180311">
      <w:pPr>
        <w:pStyle w:val="Poetry"/>
      </w:pPr>
      <w:r>
        <w:lastRenderedPageBreak/>
        <w:t>Some that side ranged: and, seeing those opposed,</w:t>
      </w:r>
    </w:p>
    <w:p w14:paraId="00BA0BE6" w14:textId="77777777" w:rsidR="00180311" w:rsidRDefault="00180311" w:rsidP="00180311">
      <w:pPr>
        <w:pStyle w:val="Poetry"/>
      </w:pPr>
      <w:r>
        <w:t>Such kith grown enemies- Arjuna’s heart</w:t>
      </w:r>
    </w:p>
    <w:p w14:paraId="7C6736EA" w14:textId="77777777" w:rsidR="00180311" w:rsidRDefault="00180311" w:rsidP="00180311">
      <w:pPr>
        <w:pStyle w:val="Poetry"/>
      </w:pPr>
      <w:r>
        <w:t>Melted with pity, while he uttered this:</w:t>
      </w:r>
    </w:p>
    <w:p w14:paraId="1EB2B056" w14:textId="77777777" w:rsidR="00180311" w:rsidRDefault="00180311" w:rsidP="00180311">
      <w:pPr>
        <w:pStyle w:val="Poetry"/>
      </w:pPr>
      <w:r>
        <w:t>Arjuna. Krishna! as I behold, come here to shed</w:t>
      </w:r>
    </w:p>
    <w:p w14:paraId="4823A5E3" w14:textId="77777777" w:rsidR="00180311" w:rsidRDefault="00180311" w:rsidP="00180311">
      <w:pPr>
        <w:pStyle w:val="Poetry"/>
      </w:pPr>
      <w:r>
        <w:t>Their common blood, yon concourse of our kin,</w:t>
      </w:r>
    </w:p>
    <w:p w14:paraId="1A9FDCB8" w14:textId="77777777" w:rsidR="00180311" w:rsidRDefault="00180311" w:rsidP="00180311">
      <w:pPr>
        <w:pStyle w:val="Poetry"/>
      </w:pPr>
      <w:r>
        <w:t>My members fail, my tongue dries in my mouth,</w:t>
      </w:r>
    </w:p>
    <w:p w14:paraId="01E33DDD" w14:textId="77777777" w:rsidR="00180311" w:rsidRDefault="00180311" w:rsidP="00180311">
      <w:pPr>
        <w:pStyle w:val="Poetry"/>
      </w:pPr>
      <w:r>
        <w:t>A shudder thrills my body, and my hair</w:t>
      </w:r>
    </w:p>
    <w:p w14:paraId="05C8F18C" w14:textId="77777777" w:rsidR="00180311" w:rsidRDefault="00180311" w:rsidP="00180311">
      <w:pPr>
        <w:pStyle w:val="Poetry"/>
      </w:pPr>
      <w:r>
        <w:t>Bristles with horror; from my weak hand slips</w:t>
      </w:r>
    </w:p>
    <w:p w14:paraId="08E74C6D" w14:textId="77777777" w:rsidR="00180311" w:rsidRDefault="00180311" w:rsidP="00180311">
      <w:pPr>
        <w:pStyle w:val="Poetry"/>
      </w:pPr>
      <w:r>
        <w:t>Gandiv, the goodly bow; a fever burns</w:t>
      </w:r>
    </w:p>
    <w:p w14:paraId="2C6B9D6C" w14:textId="77777777" w:rsidR="00180311" w:rsidRDefault="00180311" w:rsidP="00180311">
      <w:pPr>
        <w:pStyle w:val="Poetry"/>
      </w:pPr>
      <w:r>
        <w:t>My skin to parching; hardly may I stand;</w:t>
      </w:r>
    </w:p>
    <w:p w14:paraId="37830CC8" w14:textId="77777777" w:rsidR="00180311" w:rsidRDefault="00180311" w:rsidP="00180311">
      <w:pPr>
        <w:pStyle w:val="Poetry"/>
      </w:pPr>
      <w:r>
        <w:t>The life within me seems to swim and faint;</w:t>
      </w:r>
    </w:p>
    <w:p w14:paraId="398E31B8" w14:textId="77777777" w:rsidR="00180311" w:rsidRDefault="00180311" w:rsidP="00180311">
      <w:pPr>
        <w:pStyle w:val="Poetry"/>
      </w:pPr>
      <w:r>
        <w:t>Nothing do I foresee save woe and wail!</w:t>
      </w:r>
    </w:p>
    <w:p w14:paraId="1F162A40" w14:textId="77777777" w:rsidR="00180311" w:rsidRDefault="00180311" w:rsidP="00180311">
      <w:pPr>
        <w:pStyle w:val="Poetry"/>
      </w:pPr>
      <w:r>
        <w:t>It is not good, O Keshav! nought of good</w:t>
      </w:r>
    </w:p>
    <w:p w14:paraId="305F9AE3" w14:textId="77777777" w:rsidR="00180311" w:rsidRDefault="00180311" w:rsidP="00180311">
      <w:pPr>
        <w:pStyle w:val="Poetry"/>
      </w:pPr>
      <w:r>
        <w:t>Can spring from mutual slaughter! Lo, I hate</w:t>
      </w:r>
    </w:p>
    <w:p w14:paraId="5EC5D4CC" w14:textId="77777777" w:rsidR="00180311" w:rsidRDefault="00180311" w:rsidP="00180311">
      <w:pPr>
        <w:pStyle w:val="Poetry"/>
      </w:pPr>
      <w:r>
        <w:t>Triumph and domination, wealth and ease,</w:t>
      </w:r>
    </w:p>
    <w:p w14:paraId="66818A3F" w14:textId="77777777" w:rsidR="00180311" w:rsidRDefault="00180311" w:rsidP="00180311">
      <w:pPr>
        <w:pStyle w:val="Poetry"/>
      </w:pPr>
      <w:r>
        <w:t>Thus sadly won! Aho! what victory</w:t>
      </w:r>
    </w:p>
    <w:p w14:paraId="12A1818F" w14:textId="77777777" w:rsidR="00180311" w:rsidRDefault="00180311" w:rsidP="00180311">
      <w:pPr>
        <w:pStyle w:val="Poetry"/>
      </w:pPr>
      <w:r>
        <w:t>Can bring delight, Govinda! what rich spoils</w:t>
      </w:r>
    </w:p>
    <w:p w14:paraId="58F4094A" w14:textId="77777777" w:rsidR="00180311" w:rsidRDefault="00180311" w:rsidP="00180311">
      <w:pPr>
        <w:pStyle w:val="Poetry"/>
      </w:pPr>
      <w:r>
        <w:t>Could profit; what rule recompense; what span</w:t>
      </w:r>
    </w:p>
    <w:p w14:paraId="25153A85" w14:textId="77777777" w:rsidR="00180311" w:rsidRDefault="00180311" w:rsidP="00180311">
      <w:pPr>
        <w:pStyle w:val="Poetry"/>
      </w:pPr>
      <w:r>
        <w:t>Of life itself seem sweet, bought with such blood?</w:t>
      </w:r>
    </w:p>
    <w:p w14:paraId="3A72C39A" w14:textId="77777777" w:rsidR="00180311" w:rsidRDefault="00180311" w:rsidP="00180311">
      <w:pPr>
        <w:pStyle w:val="Poetry"/>
      </w:pPr>
      <w:r>
        <w:t>Seeing that these stand here, ready to die,</w:t>
      </w:r>
    </w:p>
    <w:p w14:paraId="5FC6C921" w14:textId="77777777" w:rsidR="00180311" w:rsidRDefault="00180311" w:rsidP="00180311">
      <w:pPr>
        <w:pStyle w:val="Poetry"/>
      </w:pPr>
      <w:r>
        <w:t>For whose sake life was fair, and pleasure pleased,</w:t>
      </w:r>
    </w:p>
    <w:p w14:paraId="681EDD30" w14:textId="77777777" w:rsidR="00180311" w:rsidRDefault="00180311" w:rsidP="00180311">
      <w:pPr>
        <w:pStyle w:val="Poetry"/>
      </w:pPr>
      <w:r>
        <w:t>And power grew precious:- grandsires, sires, and sons,</w:t>
      </w:r>
    </w:p>
    <w:p w14:paraId="0318715A" w14:textId="77777777" w:rsidR="00180311" w:rsidRDefault="00180311" w:rsidP="00180311">
      <w:pPr>
        <w:pStyle w:val="Poetry"/>
      </w:pPr>
      <w:r>
        <w:t>Brothers, and fathers-in-law, and sons-in-law,</w:t>
      </w:r>
    </w:p>
    <w:p w14:paraId="5BC14749" w14:textId="77777777" w:rsidR="00180311" w:rsidRDefault="00180311" w:rsidP="00180311">
      <w:pPr>
        <w:pStyle w:val="Poetry"/>
      </w:pPr>
      <w:r>
        <w:t>Elders and friends! Shall I deal death on these</w:t>
      </w:r>
    </w:p>
    <w:p w14:paraId="20D8A134" w14:textId="77777777" w:rsidR="00180311" w:rsidRDefault="00180311" w:rsidP="00180311">
      <w:pPr>
        <w:pStyle w:val="Poetry"/>
      </w:pPr>
      <w:r>
        <w:t>Even though they seek to slay us? Not one blow,</w:t>
      </w:r>
    </w:p>
    <w:p w14:paraId="31ACFEAA" w14:textId="77777777" w:rsidR="00180311" w:rsidRDefault="00180311" w:rsidP="00180311">
      <w:pPr>
        <w:pStyle w:val="Poetry"/>
      </w:pPr>
      <w:r>
        <w:t>O Madhusudan! will I strike to gain</w:t>
      </w:r>
    </w:p>
    <w:p w14:paraId="54B29121" w14:textId="77777777" w:rsidR="00180311" w:rsidRDefault="00180311" w:rsidP="00180311">
      <w:pPr>
        <w:pStyle w:val="Poetry"/>
      </w:pPr>
      <w:r>
        <w:t>The rule of all Three Worlds; then, how much less</w:t>
      </w:r>
    </w:p>
    <w:p w14:paraId="617682DE" w14:textId="77777777" w:rsidR="00180311" w:rsidRDefault="00180311" w:rsidP="00180311">
      <w:pPr>
        <w:pStyle w:val="Poetry"/>
      </w:pPr>
      <w:r>
        <w:t>To seize an earthly kingdom! Killing these</w:t>
      </w:r>
    </w:p>
    <w:p w14:paraId="1A875D5C" w14:textId="77777777" w:rsidR="00180311" w:rsidRDefault="00180311" w:rsidP="00180311">
      <w:pPr>
        <w:pStyle w:val="Poetry"/>
      </w:pPr>
      <w:r>
        <w:t>Must breed but anguish, Krishna! If they be</w:t>
      </w:r>
    </w:p>
    <w:p w14:paraId="56155CAD" w14:textId="77777777" w:rsidR="00180311" w:rsidRDefault="00180311" w:rsidP="00180311">
      <w:pPr>
        <w:pStyle w:val="Poetry"/>
      </w:pPr>
      <w:r>
        <w:t>Guilty, we shall grow guilty by their deaths;</w:t>
      </w:r>
    </w:p>
    <w:p w14:paraId="0C9132EA" w14:textId="77777777" w:rsidR="00180311" w:rsidRDefault="00180311" w:rsidP="00180311">
      <w:pPr>
        <w:pStyle w:val="Poetry"/>
      </w:pPr>
      <w:r>
        <w:t>Their sins will light on us, if we shall slay</w:t>
      </w:r>
    </w:p>
    <w:p w14:paraId="395AFB39" w14:textId="77777777" w:rsidR="00180311" w:rsidRDefault="00180311" w:rsidP="00180311">
      <w:pPr>
        <w:pStyle w:val="Poetry"/>
      </w:pPr>
      <w:r>
        <w:t>Those sons of Dhritirashtra, and our kin;</w:t>
      </w:r>
    </w:p>
    <w:p w14:paraId="726486BB" w14:textId="77777777" w:rsidR="00180311" w:rsidRDefault="00180311" w:rsidP="00180311">
      <w:pPr>
        <w:pStyle w:val="Poetry"/>
      </w:pPr>
      <w:r>
        <w:t>What peace could come of that, O Madhava?</w:t>
      </w:r>
    </w:p>
    <w:p w14:paraId="1591A9A6" w14:textId="77777777" w:rsidR="00180311" w:rsidRDefault="00180311" w:rsidP="00180311">
      <w:pPr>
        <w:pStyle w:val="Poetry"/>
      </w:pPr>
      <w:r>
        <w:t>For if indeed, blinded by lust and wrath,</w:t>
      </w:r>
    </w:p>
    <w:p w14:paraId="10260692" w14:textId="77777777" w:rsidR="00180311" w:rsidRDefault="00180311" w:rsidP="00180311">
      <w:pPr>
        <w:pStyle w:val="Poetry"/>
      </w:pPr>
      <w:r>
        <w:lastRenderedPageBreak/>
        <w:t>These cannot see, or will not see, the sin</w:t>
      </w:r>
    </w:p>
    <w:p w14:paraId="1DD6CA89" w14:textId="77777777" w:rsidR="00180311" w:rsidRDefault="00180311" w:rsidP="00180311">
      <w:pPr>
        <w:pStyle w:val="Poetry"/>
      </w:pPr>
      <w:r>
        <w:t>Of kingly lines o’erthrown and kinsmen slain,</w:t>
      </w:r>
    </w:p>
    <w:p w14:paraId="5424A5C9" w14:textId="77777777" w:rsidR="00180311" w:rsidRDefault="00180311" w:rsidP="00180311">
      <w:pPr>
        <w:pStyle w:val="Poetry"/>
      </w:pPr>
      <w:r>
        <w:t>How should not we, who see, shun such a crime-</w:t>
      </w:r>
    </w:p>
    <w:p w14:paraId="1CF8FCD1" w14:textId="77777777" w:rsidR="00180311" w:rsidRDefault="00180311" w:rsidP="00180311">
      <w:pPr>
        <w:pStyle w:val="Poetry"/>
      </w:pPr>
      <w:r>
        <w:t>We who perceive the guilt and feel the shame-</w:t>
      </w:r>
    </w:p>
    <w:p w14:paraId="1707ADE1" w14:textId="77777777" w:rsidR="00180311" w:rsidRDefault="00180311" w:rsidP="00180311">
      <w:pPr>
        <w:pStyle w:val="Poetry"/>
      </w:pPr>
      <w:r>
        <w:t>O thou Delight of Men, Janardana?</w:t>
      </w:r>
    </w:p>
    <w:p w14:paraId="1CA63CF3" w14:textId="77777777" w:rsidR="00180311" w:rsidRDefault="00180311" w:rsidP="00180311">
      <w:pPr>
        <w:pStyle w:val="Poetry"/>
      </w:pPr>
      <w:r>
        <w:t>By overthrow of houses perisheth</w:t>
      </w:r>
    </w:p>
    <w:p w14:paraId="307CF033" w14:textId="77777777" w:rsidR="00180311" w:rsidRDefault="00180311" w:rsidP="00180311">
      <w:pPr>
        <w:pStyle w:val="Poetry"/>
      </w:pPr>
      <w:r>
        <w:t>Their sweet continuous household piety,</w:t>
      </w:r>
    </w:p>
    <w:p w14:paraId="441797AA" w14:textId="77777777" w:rsidR="00180311" w:rsidRDefault="00180311" w:rsidP="00180311">
      <w:pPr>
        <w:pStyle w:val="Poetry"/>
      </w:pPr>
      <w:r>
        <w:t>And- rites neglected, piety extinct-</w:t>
      </w:r>
    </w:p>
    <w:p w14:paraId="58222501" w14:textId="77777777" w:rsidR="00180311" w:rsidRDefault="00180311" w:rsidP="00180311">
      <w:pPr>
        <w:pStyle w:val="Poetry"/>
      </w:pPr>
      <w:r>
        <w:t>Enters impiety upon that home;</w:t>
      </w:r>
    </w:p>
    <w:p w14:paraId="30F285CF" w14:textId="77777777" w:rsidR="00180311" w:rsidRDefault="00180311" w:rsidP="00180311">
      <w:pPr>
        <w:pStyle w:val="Poetry"/>
      </w:pPr>
      <w:r>
        <w:t>Its women grow unwomaned, whence there spring</w:t>
      </w:r>
    </w:p>
    <w:p w14:paraId="630425FF" w14:textId="77777777" w:rsidR="00180311" w:rsidRDefault="00180311" w:rsidP="00180311">
      <w:pPr>
        <w:pStyle w:val="Poetry"/>
      </w:pPr>
      <w:r>
        <w:t>Mad passions, and the mingling-up of castes,</w:t>
      </w:r>
    </w:p>
    <w:p w14:paraId="313292A3" w14:textId="77777777" w:rsidR="00180311" w:rsidRDefault="00180311" w:rsidP="00180311">
      <w:pPr>
        <w:pStyle w:val="Poetry"/>
      </w:pPr>
      <w:r>
        <w:t>Sending a Hell-ward road that family,</w:t>
      </w:r>
    </w:p>
    <w:p w14:paraId="7C303960" w14:textId="77777777" w:rsidR="00BD6E04" w:rsidRDefault="00180311" w:rsidP="00180311">
      <w:pPr>
        <w:pStyle w:val="Poetry"/>
      </w:pPr>
      <w:r>
        <w:t>And whoso wrought its doom by wicked wrath.</w:t>
      </w:r>
    </w:p>
    <w:p w14:paraId="611600A0" w14:textId="77777777" w:rsidR="00BD6E04" w:rsidRDefault="00BD6E04" w:rsidP="00180311">
      <w:pPr>
        <w:pStyle w:val="Poetry"/>
      </w:pPr>
    </w:p>
    <w:p w14:paraId="2422D191" w14:textId="77777777" w:rsidR="00180311" w:rsidRDefault="00180311" w:rsidP="00180311">
      <w:pPr>
        <w:pStyle w:val="Poetry"/>
      </w:pPr>
      <w:r>
        <w:t>Nay, and the souls of honoured ancestors</w:t>
      </w:r>
    </w:p>
    <w:p w14:paraId="66CE808A" w14:textId="77777777" w:rsidR="00180311" w:rsidRDefault="00180311" w:rsidP="00180311">
      <w:pPr>
        <w:pStyle w:val="Poetry"/>
      </w:pPr>
      <w:r>
        <w:t>Fall from their place of peace, being bereft</w:t>
      </w:r>
    </w:p>
    <w:p w14:paraId="1B26184F" w14:textId="77777777" w:rsidR="00180311" w:rsidRDefault="00180311" w:rsidP="00180311">
      <w:pPr>
        <w:pStyle w:val="Poetry"/>
      </w:pPr>
      <w:r>
        <w:t>Of funeral-cakes and the wan death-water.</w:t>
      </w:r>
    </w:p>
    <w:p w14:paraId="1F7F50F0" w14:textId="77777777" w:rsidR="00180311" w:rsidRDefault="00180311" w:rsidP="00180311">
      <w:pPr>
        <w:pStyle w:val="Poetry"/>
      </w:pPr>
      <w:r>
        <w:t>So teach our holy hymns. Thus, if we slay</w:t>
      </w:r>
    </w:p>
    <w:p w14:paraId="7250D08A" w14:textId="77777777" w:rsidR="00180311" w:rsidRDefault="00180311" w:rsidP="00180311">
      <w:pPr>
        <w:pStyle w:val="Poetry"/>
      </w:pPr>
      <w:r>
        <w:t>Kinsfolk and friends for love of earthly power,</w:t>
      </w:r>
    </w:p>
    <w:p w14:paraId="215D37AB" w14:textId="77777777" w:rsidR="00180311" w:rsidRDefault="00180311" w:rsidP="00180311">
      <w:pPr>
        <w:pStyle w:val="Poetry"/>
      </w:pPr>
      <w:r>
        <w:t>Ahovat! what an evil fault it were!</w:t>
      </w:r>
    </w:p>
    <w:p w14:paraId="102D6694" w14:textId="77777777" w:rsidR="00180311" w:rsidRDefault="00180311" w:rsidP="00180311">
      <w:pPr>
        <w:pStyle w:val="Poetry"/>
      </w:pPr>
      <w:r>
        <w:t>Better I deem it, if my kinsmen strike,</w:t>
      </w:r>
    </w:p>
    <w:p w14:paraId="38C4EBDF" w14:textId="77777777" w:rsidR="00180311" w:rsidRDefault="00180311" w:rsidP="00180311">
      <w:pPr>
        <w:pStyle w:val="Poetry"/>
      </w:pPr>
      <w:r>
        <w:t>To face them weaponless, and bare my breast</w:t>
      </w:r>
    </w:p>
    <w:p w14:paraId="75999503"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To shaft and spear, than answer blow with blow.</w:t>
      </w:r>
    </w:p>
    <w:p w14:paraId="1FF68D7A" w14:textId="77777777" w:rsidR="00180311" w:rsidRDefault="00180311" w:rsidP="00180311">
      <w:pPr>
        <w:pStyle w:val="Poetry"/>
        <w:rPr>
          <w:color w:val="231F20"/>
        </w:rPr>
      </w:pPr>
    </w:p>
    <w:p w14:paraId="509E3EB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So speaking, in the face of those two hosts,</w:t>
      </w:r>
    </w:p>
    <w:p w14:paraId="61D7B6B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Arjuna sank upon his chariot-seat,</w:t>
      </w:r>
    </w:p>
    <w:p w14:paraId="2B89369D" w14:textId="77777777" w:rsidR="00BD6E04" w:rsidRDefault="00180311" w:rsidP="00180311">
      <w:pPr>
        <w:pStyle w:val="Poetry"/>
        <w:rPr>
          <w:sz w:val="32"/>
        </w:rPr>
      </w:pPr>
      <w:r>
        <w:rPr>
          <w:rFonts w:ascii="Times New Roman" w:eastAsiaTheme="minorEastAsia" w:hAnsi="Times New Roman" w:cs="Times New Roman"/>
        </w:rPr>
        <w:t>And let fall bow and arrows, sick at heart.</w:t>
      </w:r>
    </w:p>
    <w:p w14:paraId="4A00FE59" w14:textId="77777777" w:rsidR="00BD6E04" w:rsidRDefault="00BD6E04" w:rsidP="00180311">
      <w:pPr>
        <w:pStyle w:val="Poetry"/>
      </w:pPr>
    </w:p>
    <w:p w14:paraId="232A89F4" w14:textId="77777777" w:rsidR="00BD6E04" w:rsidRDefault="00BD6E04" w:rsidP="00180311">
      <w:pPr>
        <w:pStyle w:val="Heading3"/>
      </w:pPr>
      <w:r>
        <w:rPr>
          <w:u w:color="231F20"/>
        </w:rPr>
        <w:t>CHAPTER II</w:t>
      </w:r>
    </w:p>
    <w:p w14:paraId="31FB2584" w14:textId="77777777" w:rsidR="00BD6E04" w:rsidRDefault="00BD6E04" w:rsidP="00180311">
      <w:pPr>
        <w:pStyle w:val="Heading4"/>
      </w:pPr>
      <w:r>
        <w:t>Of Doctrines</w:t>
      </w:r>
    </w:p>
    <w:p w14:paraId="0ADB048F" w14:textId="77777777" w:rsidR="00BD6E04" w:rsidRDefault="00BD6E04" w:rsidP="00180311">
      <w:pPr>
        <w:pStyle w:val="Poetry"/>
      </w:pPr>
    </w:p>
    <w:p w14:paraId="0F4A9FFE" w14:textId="77777777" w:rsidR="00180311" w:rsidRDefault="00180311" w:rsidP="00180311">
      <w:pPr>
        <w:pStyle w:val="Poetry"/>
      </w:pPr>
      <w:r>
        <w:t>Sanjaya. Him, filled with such compassion and such grief,</w:t>
      </w:r>
    </w:p>
    <w:p w14:paraId="3CE89609" w14:textId="77777777" w:rsidR="00180311" w:rsidRDefault="00180311" w:rsidP="00180311">
      <w:pPr>
        <w:pStyle w:val="Poetry"/>
      </w:pPr>
      <w:r>
        <w:t>With eyes tear-dimmed, despondent, in stern words</w:t>
      </w:r>
    </w:p>
    <w:p w14:paraId="41D0AB0A" w14:textId="77777777" w:rsidR="00180311" w:rsidRDefault="00180311" w:rsidP="00180311">
      <w:pPr>
        <w:pStyle w:val="Poetry"/>
      </w:pPr>
      <w:r>
        <w:lastRenderedPageBreak/>
        <w:t>The Driver, Madhusudan, thus addressed:</w:t>
      </w:r>
    </w:p>
    <w:p w14:paraId="7D3E7B51" w14:textId="77777777" w:rsidR="00180311" w:rsidRDefault="00180311" w:rsidP="00180311">
      <w:pPr>
        <w:pStyle w:val="Poetry"/>
      </w:pPr>
      <w:r>
        <w:t>Krishna. How hath this weakness taken thee?</w:t>
      </w:r>
    </w:p>
    <w:p w14:paraId="610DC6B6" w14:textId="77777777" w:rsidR="00180311" w:rsidRDefault="00180311" w:rsidP="00180311">
      <w:pPr>
        <w:pStyle w:val="Poetry"/>
      </w:pPr>
      <w:r>
        <w:t>Whence springs</w:t>
      </w:r>
    </w:p>
    <w:p w14:paraId="688D30B9" w14:textId="77777777" w:rsidR="00180311" w:rsidRDefault="00180311" w:rsidP="00180311">
      <w:pPr>
        <w:pStyle w:val="Poetry"/>
      </w:pPr>
      <w:r>
        <w:t>The inglorious trouble, shameful to the brave,</w:t>
      </w:r>
    </w:p>
    <w:p w14:paraId="0B9305AC" w14:textId="77777777" w:rsidR="00180311" w:rsidRDefault="00180311" w:rsidP="00180311">
      <w:pPr>
        <w:pStyle w:val="Poetry"/>
      </w:pPr>
      <w:r>
        <w:t>Barring the path of virtue? Nay, Arjun!</w:t>
      </w:r>
    </w:p>
    <w:p w14:paraId="224D5082" w14:textId="77777777" w:rsidR="00180311" w:rsidRDefault="00180311" w:rsidP="00180311">
      <w:pPr>
        <w:pStyle w:val="Poetry"/>
      </w:pPr>
      <w:r>
        <w:t>Forbid thyself to feebleness! it mars</w:t>
      </w:r>
    </w:p>
    <w:p w14:paraId="0B164779" w14:textId="77777777" w:rsidR="00180311" w:rsidRDefault="00180311" w:rsidP="00180311">
      <w:pPr>
        <w:pStyle w:val="Poetry"/>
      </w:pPr>
      <w:r>
        <w:t>Thy warrior-name! cast off the coward-fit!</w:t>
      </w:r>
    </w:p>
    <w:p w14:paraId="70C0A1EE" w14:textId="77777777" w:rsidR="00180311" w:rsidRDefault="00180311" w:rsidP="00180311">
      <w:pPr>
        <w:pStyle w:val="Poetry"/>
      </w:pPr>
      <w:r>
        <w:t>Wake! Be thyself! Arise, Scourge of thy Foes!</w:t>
      </w:r>
    </w:p>
    <w:p w14:paraId="29111169" w14:textId="77777777" w:rsidR="00180311" w:rsidRDefault="00180311" w:rsidP="00180311">
      <w:pPr>
        <w:pStyle w:val="Poetry"/>
      </w:pPr>
      <w:r>
        <w:t>Arjuna. How can I, in the battle, shoot with shafts</w:t>
      </w:r>
    </w:p>
    <w:p w14:paraId="0ED5BCFE" w14:textId="77777777" w:rsidR="00180311" w:rsidRDefault="00180311" w:rsidP="00180311">
      <w:pPr>
        <w:pStyle w:val="Poetry"/>
      </w:pPr>
      <w:r>
        <w:t>On Bhishma, or on Drona- O thou Chief!-</w:t>
      </w:r>
    </w:p>
    <w:p w14:paraId="38C01991" w14:textId="77777777" w:rsidR="00180311" w:rsidRDefault="00180311" w:rsidP="00180311">
      <w:pPr>
        <w:pStyle w:val="Poetry"/>
      </w:pPr>
      <w:r>
        <w:t>Both worshipful, both honourable men?</w:t>
      </w:r>
    </w:p>
    <w:p w14:paraId="3CA1997B" w14:textId="77777777" w:rsidR="00180311" w:rsidRDefault="00180311" w:rsidP="00180311">
      <w:pPr>
        <w:pStyle w:val="Poetry"/>
      </w:pPr>
    </w:p>
    <w:p w14:paraId="1E89DA4E" w14:textId="77777777" w:rsidR="00180311" w:rsidRDefault="00180311" w:rsidP="00180311">
      <w:pPr>
        <w:pStyle w:val="Poetry"/>
      </w:pPr>
      <w:r>
        <w:t>Better to live on beggar’s bread</w:t>
      </w:r>
    </w:p>
    <w:p w14:paraId="298894EA" w14:textId="77777777" w:rsidR="00180311" w:rsidRDefault="00180311" w:rsidP="00180311">
      <w:pPr>
        <w:pStyle w:val="Poetry"/>
      </w:pPr>
      <w:r>
        <w:t>With those we love alive,</w:t>
      </w:r>
    </w:p>
    <w:p w14:paraId="77C59FC8" w14:textId="77777777" w:rsidR="00180311" w:rsidRDefault="00180311" w:rsidP="00180311">
      <w:pPr>
        <w:pStyle w:val="Poetry"/>
      </w:pPr>
      <w:r>
        <w:t>Than taste their blood in rich feasts spread,</w:t>
      </w:r>
    </w:p>
    <w:p w14:paraId="738FC67F" w14:textId="77777777" w:rsidR="00180311" w:rsidRDefault="00180311" w:rsidP="00180311">
      <w:pPr>
        <w:pStyle w:val="Poetry"/>
      </w:pPr>
      <w:r>
        <w:t>And guiltily survive!</w:t>
      </w:r>
    </w:p>
    <w:p w14:paraId="6DBEE64D" w14:textId="77777777" w:rsidR="00180311" w:rsidRDefault="00180311" w:rsidP="00180311">
      <w:pPr>
        <w:pStyle w:val="Poetry"/>
      </w:pPr>
      <w:r>
        <w:t>Ah! were it worse- who knows?- to be</w:t>
      </w:r>
    </w:p>
    <w:p w14:paraId="4F961507" w14:textId="77777777" w:rsidR="00180311" w:rsidRDefault="00180311" w:rsidP="00180311">
      <w:pPr>
        <w:pStyle w:val="Poetry"/>
      </w:pPr>
      <w:r>
        <w:t>Victor or vanquished here,</w:t>
      </w:r>
    </w:p>
    <w:p w14:paraId="4BB18D87" w14:textId="77777777" w:rsidR="00180311" w:rsidRDefault="00180311" w:rsidP="00180311">
      <w:pPr>
        <w:pStyle w:val="Poetry"/>
      </w:pPr>
      <w:r>
        <w:t>When those confront us angrily</w:t>
      </w:r>
    </w:p>
    <w:p w14:paraId="758F41AA" w14:textId="77777777" w:rsidR="00180311" w:rsidRDefault="00180311" w:rsidP="00180311">
      <w:pPr>
        <w:pStyle w:val="Poetry"/>
      </w:pPr>
      <w:r>
        <w:t>Whose death leaves living drear?</w:t>
      </w:r>
    </w:p>
    <w:p w14:paraId="13D71DDB" w14:textId="77777777" w:rsidR="00180311" w:rsidRDefault="00180311" w:rsidP="00180311">
      <w:pPr>
        <w:pStyle w:val="Poetry"/>
      </w:pPr>
      <w:r>
        <w:t>In pity lost, by doubtings tossed,</w:t>
      </w:r>
    </w:p>
    <w:p w14:paraId="3EA12137" w14:textId="77777777" w:rsidR="00180311" w:rsidRDefault="00180311" w:rsidP="00180311">
      <w:pPr>
        <w:pStyle w:val="Poetry"/>
      </w:pPr>
      <w:r>
        <w:t>My thoughts- distracted- turn</w:t>
      </w:r>
    </w:p>
    <w:p w14:paraId="46841FD5" w14:textId="77777777" w:rsidR="00180311" w:rsidRDefault="00180311" w:rsidP="00180311">
      <w:pPr>
        <w:pStyle w:val="Poetry"/>
      </w:pPr>
      <w:r>
        <w:t>To Thee, the Guide I reverence most,</w:t>
      </w:r>
    </w:p>
    <w:p w14:paraId="55C61AF3" w14:textId="77777777" w:rsidR="00180311" w:rsidRDefault="00180311" w:rsidP="00180311">
      <w:pPr>
        <w:pStyle w:val="Poetry"/>
      </w:pPr>
      <w:r>
        <w:t>That I may counsel learn:</w:t>
      </w:r>
    </w:p>
    <w:p w14:paraId="2C04BDB0" w14:textId="77777777" w:rsidR="00180311" w:rsidRDefault="00180311" w:rsidP="00180311">
      <w:pPr>
        <w:pStyle w:val="Poetry"/>
      </w:pPr>
      <w:r>
        <w:t>I know not what would heal the grief</w:t>
      </w:r>
    </w:p>
    <w:p w14:paraId="4CEDC182" w14:textId="77777777" w:rsidR="00180311" w:rsidRDefault="00180311" w:rsidP="00180311">
      <w:pPr>
        <w:pStyle w:val="Poetry"/>
      </w:pPr>
      <w:r>
        <w:t>Burned into soul and sense,</w:t>
      </w:r>
    </w:p>
    <w:p w14:paraId="58257762" w14:textId="77777777" w:rsidR="00180311" w:rsidRDefault="00180311" w:rsidP="00180311">
      <w:pPr>
        <w:pStyle w:val="Poetry"/>
      </w:pPr>
      <w:r>
        <w:t>If I were earth’s unchallenged chief-</w:t>
      </w:r>
    </w:p>
    <w:p w14:paraId="3061DEAB" w14:textId="77777777" w:rsidR="00180311" w:rsidRDefault="00180311" w:rsidP="00180311">
      <w:pPr>
        <w:pStyle w:val="Poetry"/>
      </w:pPr>
      <w:r>
        <w:t>A god- and these gone thence!</w:t>
      </w:r>
    </w:p>
    <w:p w14:paraId="35A80776" w14:textId="77777777" w:rsidR="00180311" w:rsidRDefault="00180311" w:rsidP="00180311">
      <w:pPr>
        <w:pStyle w:val="Poetry"/>
      </w:pPr>
    </w:p>
    <w:p w14:paraId="0A32FC5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Sanjaya. So spake Arjuna to the Lord of Hearts,</w:t>
      </w:r>
    </w:p>
    <w:p w14:paraId="610700C6"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And sighing, “I will not fight!” held silence then.</w:t>
      </w:r>
    </w:p>
    <w:p w14:paraId="64B59919"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To whom, with tender smile, (O Bharata!)</w:t>
      </w:r>
    </w:p>
    <w:p w14:paraId="25BF46E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While the Prince wept despairing ‘twixt those hosts,</w:t>
      </w:r>
    </w:p>
    <w:p w14:paraId="360EBD57"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Krishna made answer in divinest verse:</w:t>
      </w:r>
    </w:p>
    <w:p w14:paraId="6E8294C2"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lastRenderedPageBreak/>
        <w:t>Krishna. Thou grievest where no grief should be! thou speak’st</w:t>
      </w:r>
    </w:p>
    <w:p w14:paraId="2291D4BC"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Words lacking wisdom! for the wise in heart</w:t>
      </w:r>
    </w:p>
    <w:p w14:paraId="4F9AE652" w14:textId="77777777" w:rsidR="00BD6E04" w:rsidRDefault="00180311" w:rsidP="00180311">
      <w:pPr>
        <w:pStyle w:val="Poetry"/>
      </w:pPr>
      <w:r>
        <w:rPr>
          <w:rFonts w:ascii="Times New Roman" w:eastAsiaTheme="minorEastAsia" w:hAnsi="Times New Roman" w:cs="Times New Roman"/>
        </w:rPr>
        <w:t>Mourn not for those that live, nor those that die.</w:t>
      </w:r>
    </w:p>
    <w:p w14:paraId="0482B03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Nor I, nor thou, nor any one of these,</w:t>
      </w:r>
    </w:p>
    <w:p w14:paraId="24AEA19F"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Ever was not, nor ever will not be,</w:t>
      </w:r>
    </w:p>
    <w:p w14:paraId="5A7B055C"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For ever and for ever afterwards.</w:t>
      </w:r>
    </w:p>
    <w:p w14:paraId="3C8987E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All, that doth live, lives always! To man’s frame</w:t>
      </w:r>
    </w:p>
    <w:p w14:paraId="032F1E22"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As there come infancy and youth and age,</w:t>
      </w:r>
    </w:p>
    <w:p w14:paraId="41A3ABD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So come there raisings-up and layings-down</w:t>
      </w:r>
    </w:p>
    <w:p w14:paraId="3F03EE09"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Of other and of other life-abodes,</w:t>
      </w:r>
    </w:p>
    <w:p w14:paraId="14CFB014"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Which the wise know, and fear not. This that irks-</w:t>
      </w:r>
    </w:p>
    <w:p w14:paraId="7EA2BCD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Thy sense-life, thrilling to the elements-</w:t>
      </w:r>
    </w:p>
    <w:p w14:paraId="443277B1"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Bringing thee heat and cold, sorrows and joys,</w:t>
      </w:r>
    </w:p>
    <w:p w14:paraId="5F268C27"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‘Tis brief and mutable! Bear with it, Prince!</w:t>
      </w:r>
    </w:p>
    <w:p w14:paraId="64DB9F9D"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As the wise bear. The soul which is not moved,</w:t>
      </w:r>
    </w:p>
    <w:p w14:paraId="58873601"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The soul that with a strong and constant calm</w:t>
      </w:r>
    </w:p>
    <w:p w14:paraId="562FBAC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Takes sorrow and takes joy indifferently,</w:t>
      </w:r>
    </w:p>
    <w:p w14:paraId="001C314B"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Lives in the life undying! That which is</w:t>
      </w:r>
    </w:p>
    <w:p w14:paraId="549BC00B"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Can never cease to be; that which is not</w:t>
      </w:r>
    </w:p>
    <w:p w14:paraId="76234FDE"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Will not exist. To see this truth of both</w:t>
      </w:r>
    </w:p>
    <w:p w14:paraId="43BBF92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Is theirs who part essence from accident,</w:t>
      </w:r>
    </w:p>
    <w:p w14:paraId="1D5115AC"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Substance from shadow. Indestructible,</w:t>
      </w:r>
    </w:p>
    <w:p w14:paraId="4AB9212E"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Learn thou! the Life is, spreading life through all;</w:t>
      </w:r>
    </w:p>
    <w:p w14:paraId="3B3AB64E"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It cannot anywhere, by any means,</w:t>
      </w:r>
    </w:p>
    <w:p w14:paraId="5670AAF2"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Be anywise diminished, stayed, or changed.</w:t>
      </w:r>
    </w:p>
    <w:p w14:paraId="3B5AF33C"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But for these fleeting frames which it informs</w:t>
      </w:r>
    </w:p>
    <w:p w14:paraId="2B321F29"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With spirit deathless, endless, infinite,</w:t>
      </w:r>
    </w:p>
    <w:p w14:paraId="3CE243FB"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They perish. Let them perish, Prince! and fight!</w:t>
      </w:r>
    </w:p>
    <w:p w14:paraId="4F56D717"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He who shall say, “Lo! I have slain a man!”</w:t>
      </w:r>
    </w:p>
    <w:p w14:paraId="51865E34"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He who shall think, “Lo! I am slain!” those both</w:t>
      </w:r>
    </w:p>
    <w:p w14:paraId="2AD8CA5B"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Know naught! Life cannot slay. Life is not slain!</w:t>
      </w:r>
    </w:p>
    <w:p w14:paraId="59D7DA4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Never the spirit was born; the spirit shall cease to be never;</w:t>
      </w:r>
    </w:p>
    <w:p w14:paraId="48DCB73F"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Never was time it was not; End and Beginning are dreams!</w:t>
      </w:r>
    </w:p>
    <w:p w14:paraId="566EB83D"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Birthless and deathless and changeless remaineth the spirit for</w:t>
      </w:r>
    </w:p>
    <w:p w14:paraId="709ED985"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ever;</w:t>
      </w:r>
    </w:p>
    <w:p w14:paraId="190BA999"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lastRenderedPageBreak/>
        <w:t>Death hath not touched it at all, dead though the house of it</w:t>
      </w:r>
    </w:p>
    <w:p w14:paraId="6F7603CF"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seems!</w:t>
      </w:r>
    </w:p>
    <w:p w14:paraId="1D7D0301"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Who knoweth it exhaustless, self-sustained,</w:t>
      </w:r>
    </w:p>
    <w:p w14:paraId="5FE8F8EE"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Immortal, indestructible,- shall such</w:t>
      </w:r>
    </w:p>
    <w:p w14:paraId="07A2ABD0" w14:textId="77777777" w:rsidR="00BD6E04"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Say, “I have killed a man, or caused to kill?”</w:t>
      </w:r>
    </w:p>
    <w:p w14:paraId="06A60CE1" w14:textId="77777777" w:rsidR="00180311" w:rsidRDefault="00180311" w:rsidP="00180311">
      <w:pPr>
        <w:pStyle w:val="Poetry"/>
      </w:pPr>
    </w:p>
    <w:p w14:paraId="2B48BDB3"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Nay, but as when one layeth</w:t>
      </w:r>
    </w:p>
    <w:p w14:paraId="20A24B14"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His worn-out robes away,</w:t>
      </w:r>
    </w:p>
    <w:p w14:paraId="0D2709F2"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And, taking new ones, sayeth,</w:t>
      </w:r>
    </w:p>
    <w:p w14:paraId="2DB54DED"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“These will I wear to-day!”</w:t>
      </w:r>
    </w:p>
    <w:p w14:paraId="1F7B3BBD"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So putteth by the spirit</w:t>
      </w:r>
    </w:p>
    <w:p w14:paraId="55AF95CE"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Lightly its garb of flesh,</w:t>
      </w:r>
    </w:p>
    <w:p w14:paraId="4C12D90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And passeth to inherit</w:t>
      </w:r>
    </w:p>
    <w:p w14:paraId="0A1BB4B0" w14:textId="77777777" w:rsidR="00180311" w:rsidRDefault="00180311" w:rsidP="00180311">
      <w:pPr>
        <w:pStyle w:val="Poetry"/>
        <w:rPr>
          <w:rFonts w:ascii="Times New Roman" w:eastAsiaTheme="minorEastAsia" w:hAnsi="Times New Roman" w:cs="Times New Roman"/>
        </w:rPr>
      </w:pPr>
      <w:r>
        <w:rPr>
          <w:rFonts w:ascii="Times New Roman" w:eastAsiaTheme="minorEastAsia" w:hAnsi="Times New Roman" w:cs="Times New Roman"/>
        </w:rPr>
        <w:t>A residence afresh.</w:t>
      </w:r>
    </w:p>
    <w:p w14:paraId="63EF75B0" w14:textId="77777777" w:rsidR="00180311" w:rsidRDefault="00180311" w:rsidP="00180311">
      <w:pPr>
        <w:pStyle w:val="Poetry"/>
        <w:rPr>
          <w:rFonts w:ascii="Times New Roman" w:eastAsiaTheme="minorEastAsia" w:hAnsi="Times New Roman" w:cs="Times New Roman"/>
        </w:rPr>
      </w:pPr>
    </w:p>
    <w:p w14:paraId="7482D227" w14:textId="77777777" w:rsidR="00180311" w:rsidRDefault="00180311" w:rsidP="00180311">
      <w:pPr>
        <w:pStyle w:val="Poetry"/>
      </w:pPr>
      <w:r>
        <w:t>I say to thee weapons reach not the Life;</w:t>
      </w:r>
    </w:p>
    <w:p w14:paraId="59C50D9D" w14:textId="77777777" w:rsidR="00180311" w:rsidRDefault="00180311" w:rsidP="00180311">
      <w:pPr>
        <w:pStyle w:val="Poetry"/>
      </w:pPr>
      <w:r>
        <w:t>Flame burns it not, waters cannot o’erwhelm,</w:t>
      </w:r>
    </w:p>
    <w:p w14:paraId="77A82C27" w14:textId="77777777" w:rsidR="00180311" w:rsidRDefault="00180311" w:rsidP="00180311">
      <w:pPr>
        <w:pStyle w:val="Poetry"/>
      </w:pPr>
      <w:r>
        <w:t>Nor dry winds wither it. Impenetrable,</w:t>
      </w:r>
    </w:p>
    <w:p w14:paraId="09B2D87F" w14:textId="77777777" w:rsidR="00180311" w:rsidRDefault="00180311" w:rsidP="00180311">
      <w:pPr>
        <w:pStyle w:val="Poetry"/>
      </w:pPr>
      <w:r>
        <w:t>Unentered, unassailed, unharmed, untouched,</w:t>
      </w:r>
    </w:p>
    <w:p w14:paraId="2D282B39" w14:textId="77777777" w:rsidR="00180311" w:rsidRDefault="00180311" w:rsidP="00180311">
      <w:pPr>
        <w:pStyle w:val="Poetry"/>
      </w:pPr>
      <w:r>
        <w:t>Immortal, all-arriving, stable, sure,</w:t>
      </w:r>
    </w:p>
    <w:p w14:paraId="790EEE30" w14:textId="77777777" w:rsidR="00180311" w:rsidRDefault="00180311" w:rsidP="00180311">
      <w:pPr>
        <w:pStyle w:val="Poetry"/>
      </w:pPr>
      <w:r>
        <w:t>Invisible, ineffable, by word</w:t>
      </w:r>
    </w:p>
    <w:p w14:paraId="4CD4A863" w14:textId="77777777" w:rsidR="00180311" w:rsidRDefault="00180311" w:rsidP="00180311">
      <w:pPr>
        <w:pStyle w:val="Poetry"/>
      </w:pPr>
      <w:r>
        <w:t>And thought uncompassed, ever all itself,</w:t>
      </w:r>
    </w:p>
    <w:p w14:paraId="154CCF09" w14:textId="77777777" w:rsidR="00180311" w:rsidRDefault="00180311" w:rsidP="00180311">
      <w:pPr>
        <w:pStyle w:val="Poetry"/>
      </w:pPr>
      <w:r>
        <w:t>Thus is the Soul declared! How wilt thou, then,-</w:t>
      </w:r>
    </w:p>
    <w:p w14:paraId="3EAF436B" w14:textId="77777777" w:rsidR="00180311" w:rsidRDefault="00180311" w:rsidP="00180311">
      <w:pPr>
        <w:pStyle w:val="Poetry"/>
      </w:pPr>
      <w:r>
        <w:t>Knowing it so,- grieve when thou shouldst not grieve?</w:t>
      </w:r>
    </w:p>
    <w:p w14:paraId="64BA2DB8" w14:textId="77777777" w:rsidR="00BD6E04" w:rsidRDefault="00180311" w:rsidP="00180311">
      <w:pPr>
        <w:pStyle w:val="Poetry"/>
      </w:pPr>
      <w:r>
        <w:t>How, if thou hearest that the man new-dead</w:t>
      </w:r>
    </w:p>
    <w:p w14:paraId="5578E17B" w14:textId="77777777" w:rsidR="00180311" w:rsidRDefault="00180311" w:rsidP="00180311">
      <w:pPr>
        <w:pStyle w:val="Poetry"/>
      </w:pPr>
      <w:r>
        <w:t>Is, like the man new-born, still living man-</w:t>
      </w:r>
    </w:p>
    <w:p w14:paraId="196F0C45" w14:textId="77777777" w:rsidR="00180311" w:rsidRDefault="00180311" w:rsidP="00180311">
      <w:pPr>
        <w:pStyle w:val="Poetry"/>
      </w:pPr>
      <w:r>
        <w:t>One same, existent Spirit- wilt thou weep?</w:t>
      </w:r>
    </w:p>
    <w:p w14:paraId="54366BB6" w14:textId="77777777" w:rsidR="00180311" w:rsidRDefault="00180311" w:rsidP="00180311">
      <w:pPr>
        <w:pStyle w:val="Poetry"/>
      </w:pPr>
      <w:r>
        <w:t>The end of birth is death; the end of death</w:t>
      </w:r>
    </w:p>
    <w:p w14:paraId="46CF0B3F" w14:textId="77777777" w:rsidR="00180311" w:rsidRDefault="00180311" w:rsidP="00180311">
      <w:pPr>
        <w:pStyle w:val="Poetry"/>
      </w:pPr>
      <w:r>
        <w:t>Is birth: this is ordained! and mournest thou,</w:t>
      </w:r>
    </w:p>
    <w:p w14:paraId="0FEF3978" w14:textId="77777777" w:rsidR="00180311" w:rsidRDefault="00180311" w:rsidP="00180311">
      <w:pPr>
        <w:pStyle w:val="Poetry"/>
      </w:pPr>
      <w:r>
        <w:t>Chief of the stalwart arm! for what befalls</w:t>
      </w:r>
    </w:p>
    <w:p w14:paraId="677C724E" w14:textId="77777777" w:rsidR="00180311" w:rsidRDefault="00180311" w:rsidP="00180311">
      <w:pPr>
        <w:pStyle w:val="Poetry"/>
      </w:pPr>
      <w:r>
        <w:t>Which could not otherwise befall? The birth</w:t>
      </w:r>
    </w:p>
    <w:p w14:paraId="2C39FFA4" w14:textId="77777777" w:rsidR="00180311" w:rsidRDefault="00180311" w:rsidP="00180311">
      <w:pPr>
        <w:pStyle w:val="Poetry"/>
      </w:pPr>
      <w:r>
        <w:t>Of living things comes unperceived; the death</w:t>
      </w:r>
    </w:p>
    <w:p w14:paraId="4811003C" w14:textId="77777777" w:rsidR="00180311" w:rsidRDefault="00180311" w:rsidP="00180311">
      <w:pPr>
        <w:pStyle w:val="Poetry"/>
      </w:pPr>
      <w:r>
        <w:t>Comes unperceived; between them, beings perceive:</w:t>
      </w:r>
    </w:p>
    <w:p w14:paraId="4F42C67A" w14:textId="77777777" w:rsidR="00180311" w:rsidRDefault="00180311" w:rsidP="00180311">
      <w:pPr>
        <w:pStyle w:val="Poetry"/>
      </w:pPr>
      <w:r>
        <w:t>What is there sorrowful herein, dear Prince?</w:t>
      </w:r>
    </w:p>
    <w:p w14:paraId="4FC51780" w14:textId="77777777" w:rsidR="00180311" w:rsidRDefault="00180311" w:rsidP="00180311">
      <w:pPr>
        <w:pStyle w:val="Poetry"/>
      </w:pPr>
    </w:p>
    <w:p w14:paraId="572379E4" w14:textId="77777777" w:rsidR="00180311" w:rsidRDefault="00180311" w:rsidP="00180311">
      <w:pPr>
        <w:pStyle w:val="Poetry"/>
      </w:pPr>
      <w:r>
        <w:t>Wonderful, wistful, to contemplate!</w:t>
      </w:r>
    </w:p>
    <w:p w14:paraId="07080B5B" w14:textId="77777777" w:rsidR="00180311" w:rsidRDefault="00180311" w:rsidP="00180311">
      <w:pPr>
        <w:pStyle w:val="Poetry"/>
      </w:pPr>
      <w:r>
        <w:t>Difficult, doubtful, to speak upon!</w:t>
      </w:r>
    </w:p>
    <w:p w14:paraId="5AA84845" w14:textId="77777777" w:rsidR="00180311" w:rsidRDefault="00180311" w:rsidP="00180311">
      <w:pPr>
        <w:pStyle w:val="Poetry"/>
      </w:pPr>
      <w:r>
        <w:t>Strange and great for tongue to relate,</w:t>
      </w:r>
    </w:p>
    <w:p w14:paraId="04E97156" w14:textId="77777777" w:rsidR="00180311" w:rsidRDefault="00180311" w:rsidP="00180311">
      <w:pPr>
        <w:pStyle w:val="Poetry"/>
      </w:pPr>
      <w:r>
        <w:t>Mystical hearing for every one!</w:t>
      </w:r>
    </w:p>
    <w:p w14:paraId="0AADA3CC" w14:textId="77777777" w:rsidR="00180311" w:rsidRDefault="00180311" w:rsidP="00180311">
      <w:pPr>
        <w:pStyle w:val="Poetry"/>
      </w:pPr>
      <w:r>
        <w:t>Nor wotteth man this, what a marvel it is,</w:t>
      </w:r>
    </w:p>
    <w:p w14:paraId="42717B63" w14:textId="77777777" w:rsidR="00180311" w:rsidRDefault="00180311" w:rsidP="00180311">
      <w:pPr>
        <w:pStyle w:val="Poetry"/>
      </w:pPr>
      <w:r>
        <w:t>When seeing, and saying, and hearing are done!</w:t>
      </w:r>
    </w:p>
    <w:p w14:paraId="16975A3C" w14:textId="77777777" w:rsidR="00180311" w:rsidRDefault="00180311" w:rsidP="00180311">
      <w:pPr>
        <w:pStyle w:val="Poetry"/>
      </w:pPr>
    </w:p>
    <w:p w14:paraId="476D7E66" w14:textId="77777777" w:rsidR="00180311" w:rsidRDefault="00180311" w:rsidP="00180311">
      <w:pPr>
        <w:pStyle w:val="Poetry"/>
      </w:pPr>
      <w:r>
        <w:t>This Life within all living things, my Prince!</w:t>
      </w:r>
    </w:p>
    <w:p w14:paraId="4E96D749" w14:textId="77777777" w:rsidR="00180311" w:rsidRDefault="00180311" w:rsidP="00180311">
      <w:pPr>
        <w:pStyle w:val="Poetry"/>
      </w:pPr>
      <w:r>
        <w:t>Hides beyond harm; scorn thou to suffer, then,</w:t>
      </w:r>
    </w:p>
    <w:p w14:paraId="0BCDE942" w14:textId="77777777" w:rsidR="00180311" w:rsidRDefault="00180311" w:rsidP="00180311">
      <w:pPr>
        <w:pStyle w:val="Poetry"/>
      </w:pPr>
      <w:r>
        <w:t>For that which cannot suffer. Do thy part!</w:t>
      </w:r>
    </w:p>
    <w:p w14:paraId="757A455E" w14:textId="77777777" w:rsidR="00180311" w:rsidRDefault="00180311" w:rsidP="00180311">
      <w:pPr>
        <w:pStyle w:val="Poetry"/>
      </w:pPr>
      <w:r>
        <w:t>Be mindful of thy name, and tremble not!</w:t>
      </w:r>
    </w:p>
    <w:p w14:paraId="6EC4106C" w14:textId="77777777" w:rsidR="00180311" w:rsidRDefault="00180311" w:rsidP="00180311">
      <w:pPr>
        <w:pStyle w:val="Poetry"/>
      </w:pPr>
      <w:r>
        <w:t>Nought better can betide a martial soul</w:t>
      </w:r>
    </w:p>
    <w:p w14:paraId="72B6E103" w14:textId="77777777" w:rsidR="00180311" w:rsidRDefault="00180311" w:rsidP="00180311">
      <w:pPr>
        <w:pStyle w:val="Poetry"/>
      </w:pPr>
      <w:r>
        <w:t>Than lawful war; happy the warrior</w:t>
      </w:r>
    </w:p>
    <w:p w14:paraId="6CE331F0" w14:textId="77777777" w:rsidR="00180311" w:rsidRDefault="00180311" w:rsidP="00180311">
      <w:pPr>
        <w:pStyle w:val="Poetry"/>
      </w:pPr>
      <w:r>
        <w:t>To whom comes joy of battle- comes, as now,</w:t>
      </w:r>
    </w:p>
    <w:p w14:paraId="62FFBC25" w14:textId="77777777" w:rsidR="00180311" w:rsidRDefault="00180311" w:rsidP="00180311">
      <w:pPr>
        <w:pStyle w:val="Poetry"/>
      </w:pPr>
      <w:r>
        <w:t>Glorious and fair, unsought; opening for him</w:t>
      </w:r>
    </w:p>
    <w:p w14:paraId="07E1D04E" w14:textId="77777777" w:rsidR="00180311" w:rsidRDefault="00180311" w:rsidP="00180311">
      <w:pPr>
        <w:pStyle w:val="Poetry"/>
      </w:pPr>
      <w:r>
        <w:t>A gateway unto Heav’n. But, if thou shunn’st</w:t>
      </w:r>
    </w:p>
    <w:p w14:paraId="7D00F349" w14:textId="77777777" w:rsidR="00180311" w:rsidRDefault="00180311" w:rsidP="00180311">
      <w:pPr>
        <w:pStyle w:val="Poetry"/>
      </w:pPr>
      <w:r>
        <w:t>This honourable field- a Kshattriya-</w:t>
      </w:r>
    </w:p>
    <w:p w14:paraId="28822524" w14:textId="77777777" w:rsidR="00180311" w:rsidRDefault="00180311" w:rsidP="00180311">
      <w:pPr>
        <w:pStyle w:val="Poetry"/>
      </w:pPr>
      <w:r>
        <w:t>If, knowing thy duty and thy task, thou bidd’st</w:t>
      </w:r>
    </w:p>
    <w:p w14:paraId="23D7A607" w14:textId="77777777" w:rsidR="00180311" w:rsidRDefault="00180311" w:rsidP="00180311">
      <w:pPr>
        <w:pStyle w:val="Poetry"/>
      </w:pPr>
      <w:r>
        <w:t>Duty and task go by- that shall be sin!</w:t>
      </w:r>
    </w:p>
    <w:p w14:paraId="23092D1E" w14:textId="77777777" w:rsidR="00180311" w:rsidRDefault="00180311" w:rsidP="00180311">
      <w:pPr>
        <w:pStyle w:val="Poetry"/>
      </w:pPr>
      <w:r>
        <w:t>And those to come shall speak thee infamy</w:t>
      </w:r>
    </w:p>
    <w:p w14:paraId="321491D2" w14:textId="77777777" w:rsidR="00180311" w:rsidRDefault="00180311" w:rsidP="00180311">
      <w:pPr>
        <w:pStyle w:val="Poetry"/>
      </w:pPr>
      <w:r>
        <w:t>From age to age; but infamy is worse</w:t>
      </w:r>
    </w:p>
    <w:p w14:paraId="5A2AE86C" w14:textId="77777777" w:rsidR="00180311" w:rsidRDefault="00180311" w:rsidP="00180311">
      <w:pPr>
        <w:pStyle w:val="Poetry"/>
      </w:pPr>
      <w:r>
        <w:t>For men of noble blood to bear than death!</w:t>
      </w:r>
    </w:p>
    <w:p w14:paraId="3B236DD9" w14:textId="77777777" w:rsidR="00180311" w:rsidRDefault="00180311" w:rsidP="00180311">
      <w:pPr>
        <w:pStyle w:val="Poetry"/>
      </w:pPr>
      <w:r>
        <w:t>The chiefs upon their battle-chariots</w:t>
      </w:r>
    </w:p>
    <w:p w14:paraId="5939E5E9" w14:textId="77777777" w:rsidR="00180311" w:rsidRDefault="00180311" w:rsidP="00180311">
      <w:pPr>
        <w:pStyle w:val="Poetry"/>
      </w:pPr>
      <w:r>
        <w:t>Will deem ‘twas fear that drove thee from the fray.</w:t>
      </w:r>
    </w:p>
    <w:p w14:paraId="1D3611CF" w14:textId="77777777" w:rsidR="00180311" w:rsidRDefault="00180311" w:rsidP="00180311">
      <w:pPr>
        <w:pStyle w:val="Poetry"/>
      </w:pPr>
      <w:r>
        <w:t>Of those who held thee mighty-souled the scorn</w:t>
      </w:r>
    </w:p>
    <w:p w14:paraId="3E55F6D5" w14:textId="77777777" w:rsidR="00180311" w:rsidRDefault="00180311" w:rsidP="00180311">
      <w:pPr>
        <w:pStyle w:val="Poetry"/>
      </w:pPr>
      <w:r>
        <w:t>Thou must abide, while all thine enemies</w:t>
      </w:r>
    </w:p>
    <w:p w14:paraId="02EB31E8" w14:textId="77777777" w:rsidR="00180311" w:rsidRDefault="00180311" w:rsidP="00180311">
      <w:pPr>
        <w:pStyle w:val="Poetry"/>
      </w:pPr>
      <w:r>
        <w:t>Will scatter bitter speech of thee, to mock</w:t>
      </w:r>
    </w:p>
    <w:p w14:paraId="13E653AC" w14:textId="77777777" w:rsidR="00180311" w:rsidRDefault="00180311" w:rsidP="00180311">
      <w:pPr>
        <w:pStyle w:val="Poetry"/>
      </w:pPr>
      <w:r>
        <w:t>The valour which thou hadst; what fate could fall</w:t>
      </w:r>
    </w:p>
    <w:p w14:paraId="06249E6B" w14:textId="77777777" w:rsidR="00180311" w:rsidRDefault="00180311" w:rsidP="00180311">
      <w:pPr>
        <w:pStyle w:val="Poetry"/>
      </w:pPr>
      <w:r>
        <w:t>More grievously than this? Either- being killed-</w:t>
      </w:r>
    </w:p>
    <w:p w14:paraId="45DE2A70" w14:textId="77777777" w:rsidR="00180311" w:rsidRDefault="00180311" w:rsidP="00180311">
      <w:pPr>
        <w:pStyle w:val="Poetry"/>
      </w:pPr>
      <w:r>
        <w:t>Thou wilt win Swarga’s safety, or- alive</w:t>
      </w:r>
    </w:p>
    <w:p w14:paraId="770EF409" w14:textId="77777777" w:rsidR="00180311" w:rsidRDefault="00180311" w:rsidP="00180311">
      <w:pPr>
        <w:pStyle w:val="Poetry"/>
      </w:pPr>
      <w:r>
        <w:t>And victor- thou wilt reign an earthly king.</w:t>
      </w:r>
    </w:p>
    <w:p w14:paraId="13B4E5F3" w14:textId="77777777" w:rsidR="00180311" w:rsidRDefault="00180311" w:rsidP="00180311">
      <w:pPr>
        <w:pStyle w:val="Poetry"/>
      </w:pPr>
      <w:r>
        <w:t>Therefore, arise, thou Son of Kunti! brace</w:t>
      </w:r>
    </w:p>
    <w:p w14:paraId="1DE64551" w14:textId="77777777" w:rsidR="00180311" w:rsidRDefault="00180311" w:rsidP="00180311">
      <w:pPr>
        <w:pStyle w:val="Poetry"/>
      </w:pPr>
      <w:r>
        <w:t>Thine arm for conflict, nerve thy heart to meet-</w:t>
      </w:r>
    </w:p>
    <w:p w14:paraId="25FDE415" w14:textId="77777777" w:rsidR="00180311" w:rsidRDefault="00180311" w:rsidP="00180311">
      <w:pPr>
        <w:pStyle w:val="Poetry"/>
      </w:pPr>
      <w:r>
        <w:lastRenderedPageBreak/>
        <w:t>As things alike to thee- pleasure or pain,</w:t>
      </w:r>
    </w:p>
    <w:p w14:paraId="1823C130" w14:textId="77777777" w:rsidR="00180311" w:rsidRDefault="00180311" w:rsidP="00180311">
      <w:pPr>
        <w:pStyle w:val="Poetry"/>
      </w:pPr>
      <w:r>
        <w:t>Profit or ruin, victory or defeat:</w:t>
      </w:r>
    </w:p>
    <w:p w14:paraId="2EB713D3" w14:textId="77777777" w:rsidR="00180311" w:rsidRDefault="00180311" w:rsidP="00180311">
      <w:pPr>
        <w:pStyle w:val="Poetry"/>
      </w:pPr>
      <w:r>
        <w:t>So minded, gird thee to the fight, for so</w:t>
      </w:r>
    </w:p>
    <w:p w14:paraId="408040C5" w14:textId="77777777" w:rsidR="00180311" w:rsidRDefault="00180311" w:rsidP="00180311">
      <w:pPr>
        <w:pStyle w:val="Poetry"/>
      </w:pPr>
      <w:r>
        <w:t>Thou shalt not sin!</w:t>
      </w:r>
    </w:p>
    <w:p w14:paraId="1341AB79" w14:textId="77777777" w:rsidR="00180311" w:rsidRDefault="00180311" w:rsidP="00180311">
      <w:pPr>
        <w:pStyle w:val="Poetry"/>
      </w:pPr>
      <w:r>
        <w:t>Thus far I speak to thee</w:t>
      </w:r>
    </w:p>
    <w:p w14:paraId="595BF5A1" w14:textId="77777777" w:rsidR="00180311" w:rsidRDefault="00180311" w:rsidP="00180311">
      <w:pPr>
        <w:pStyle w:val="Poetry"/>
      </w:pPr>
      <w:r>
        <w:t>As from the “Sankhya”- unspiritually-</w:t>
      </w:r>
    </w:p>
    <w:p w14:paraId="37EB15ED" w14:textId="77777777" w:rsidR="00180311" w:rsidRDefault="00180311" w:rsidP="00180311">
      <w:pPr>
        <w:pStyle w:val="Poetry"/>
      </w:pPr>
      <w:r>
        <w:t>Hear now the deeper teaching of the Yog,</w:t>
      </w:r>
    </w:p>
    <w:p w14:paraId="50B50947" w14:textId="77777777" w:rsidR="00180311" w:rsidRDefault="00180311" w:rsidP="00180311">
      <w:pPr>
        <w:pStyle w:val="Poetry"/>
      </w:pPr>
      <w:r>
        <w:t>Which holding, understanding, thou shalt burst</w:t>
      </w:r>
    </w:p>
    <w:p w14:paraId="4C31BD03" w14:textId="77777777" w:rsidR="00180311" w:rsidRDefault="00180311" w:rsidP="00180311">
      <w:pPr>
        <w:pStyle w:val="Poetry"/>
      </w:pPr>
      <w:r>
        <w:t>Thy Karmabandh, the bondage of wrought deeds.</w:t>
      </w:r>
    </w:p>
    <w:p w14:paraId="2B2CFC39" w14:textId="77777777" w:rsidR="00180311" w:rsidRDefault="00180311" w:rsidP="00180311">
      <w:pPr>
        <w:pStyle w:val="Poetry"/>
      </w:pPr>
      <w:r>
        <w:t>Here shall no end be hindered, no hope marred,</w:t>
      </w:r>
    </w:p>
    <w:p w14:paraId="77D4F244" w14:textId="77777777" w:rsidR="00180311" w:rsidRDefault="00180311" w:rsidP="00180311">
      <w:pPr>
        <w:pStyle w:val="Poetry"/>
      </w:pPr>
      <w:r>
        <w:t>No loss be feared: faith- yea, a little faith-</w:t>
      </w:r>
    </w:p>
    <w:p w14:paraId="3F5F198F" w14:textId="77777777" w:rsidR="00180311" w:rsidRDefault="00180311" w:rsidP="00180311">
      <w:pPr>
        <w:pStyle w:val="Poetry"/>
      </w:pPr>
      <w:r>
        <w:t>Shall save thee from the anguish of thy dread.</w:t>
      </w:r>
    </w:p>
    <w:p w14:paraId="3E644A5B" w14:textId="77777777" w:rsidR="00180311" w:rsidRDefault="00180311" w:rsidP="00180311">
      <w:pPr>
        <w:pStyle w:val="Poetry"/>
      </w:pPr>
      <w:r>
        <w:t>Here, Glory of the Kurus! shines one rule-</w:t>
      </w:r>
    </w:p>
    <w:p w14:paraId="288562DF" w14:textId="5CF84751" w:rsidR="00BD6E04" w:rsidRDefault="00180311" w:rsidP="00180311">
      <w:pPr>
        <w:pStyle w:val="Poetry"/>
      </w:pPr>
      <w:r>
        <w:t>One steadfast rule</w:t>
      </w:r>
      <w:r w:rsidR="009262A2">
        <w:t>-</w:t>
      </w:r>
      <w:r>
        <w:t>while shifting souls have laws</w:t>
      </w:r>
    </w:p>
    <w:p w14:paraId="202EC860" w14:textId="77777777" w:rsidR="00180311" w:rsidRDefault="00180311" w:rsidP="00180311">
      <w:pPr>
        <w:pStyle w:val="Poetry"/>
      </w:pPr>
      <w:r>
        <w:t>Many and hard. Specious, but wrongful deem</w:t>
      </w:r>
    </w:p>
    <w:p w14:paraId="3DC9C9AA" w14:textId="77777777" w:rsidR="00180311" w:rsidRDefault="00180311" w:rsidP="00180311">
      <w:pPr>
        <w:pStyle w:val="Poetry"/>
      </w:pPr>
      <w:r>
        <w:t>The speech of those ill-taught ones who extol</w:t>
      </w:r>
    </w:p>
    <w:p w14:paraId="014A60D8" w14:textId="77777777" w:rsidR="00180311" w:rsidRDefault="00180311" w:rsidP="00180311">
      <w:pPr>
        <w:pStyle w:val="Poetry"/>
      </w:pPr>
      <w:r>
        <w:t>The letter of their Vedas, saying, “This</w:t>
      </w:r>
    </w:p>
    <w:p w14:paraId="1D71E908" w14:textId="77777777" w:rsidR="00180311" w:rsidRDefault="00180311" w:rsidP="00180311">
      <w:pPr>
        <w:pStyle w:val="Poetry"/>
      </w:pPr>
      <w:r>
        <w:t>Is all we have, or need;” being weak at heart</w:t>
      </w:r>
    </w:p>
    <w:p w14:paraId="360591FA" w14:textId="77777777" w:rsidR="00180311" w:rsidRDefault="00180311" w:rsidP="00180311">
      <w:pPr>
        <w:pStyle w:val="Poetry"/>
      </w:pPr>
      <w:r>
        <w:t>With wants, seekers of Heaven: which comes- they say-</w:t>
      </w:r>
    </w:p>
    <w:p w14:paraId="0EBE0066" w14:textId="77777777" w:rsidR="00180311" w:rsidRDefault="00180311" w:rsidP="00180311">
      <w:pPr>
        <w:pStyle w:val="Poetry"/>
      </w:pPr>
      <w:r>
        <w:t>As “fruit of good deeds done;” promising men</w:t>
      </w:r>
    </w:p>
    <w:p w14:paraId="2A21F94F" w14:textId="77777777" w:rsidR="00180311" w:rsidRDefault="00180311" w:rsidP="00180311">
      <w:pPr>
        <w:pStyle w:val="Poetry"/>
      </w:pPr>
      <w:r>
        <w:t>Much profit in new births for works of faith;</w:t>
      </w:r>
    </w:p>
    <w:p w14:paraId="746624A3" w14:textId="77777777" w:rsidR="00180311" w:rsidRDefault="00180311" w:rsidP="00180311">
      <w:pPr>
        <w:pStyle w:val="Poetry"/>
      </w:pPr>
      <w:r>
        <w:t>In various rites abounding; following whereon</w:t>
      </w:r>
    </w:p>
    <w:p w14:paraId="0D98725C" w14:textId="77777777" w:rsidR="00180311" w:rsidRDefault="00180311" w:rsidP="00180311">
      <w:pPr>
        <w:pStyle w:val="Poetry"/>
      </w:pPr>
      <w:r>
        <w:t>Large merit shall accrue towards wealth and power;</w:t>
      </w:r>
    </w:p>
    <w:p w14:paraId="2C67F1B0" w14:textId="77777777" w:rsidR="00180311" w:rsidRDefault="00180311" w:rsidP="00180311">
      <w:pPr>
        <w:pStyle w:val="Poetry"/>
      </w:pPr>
      <w:r>
        <w:t>Albeit, who wealth and power do most desire</w:t>
      </w:r>
    </w:p>
    <w:p w14:paraId="2AAFC49B" w14:textId="77777777" w:rsidR="00180311" w:rsidRDefault="00180311" w:rsidP="00180311">
      <w:pPr>
        <w:pStyle w:val="Poetry"/>
      </w:pPr>
      <w:r>
        <w:t>Least fixity of soul have such, least hold</w:t>
      </w:r>
    </w:p>
    <w:p w14:paraId="341635B7" w14:textId="77777777" w:rsidR="00180311" w:rsidRDefault="00180311" w:rsidP="00180311">
      <w:pPr>
        <w:pStyle w:val="Poetry"/>
      </w:pPr>
      <w:r>
        <w:t>On heavenly meditation. Much these teach,</w:t>
      </w:r>
    </w:p>
    <w:p w14:paraId="53178B4A" w14:textId="77777777" w:rsidR="00180311" w:rsidRDefault="00180311" w:rsidP="00180311">
      <w:pPr>
        <w:pStyle w:val="Poetry"/>
      </w:pPr>
      <w:r>
        <w:t>From Veds, concerning the “three qualities;”</w:t>
      </w:r>
    </w:p>
    <w:p w14:paraId="49477F9B" w14:textId="77777777" w:rsidR="00180311" w:rsidRDefault="00180311" w:rsidP="00180311">
      <w:pPr>
        <w:pStyle w:val="Poetry"/>
      </w:pPr>
      <w:r>
        <w:t>But thou, be free of the “three qualities,”</w:t>
      </w:r>
    </w:p>
    <w:p w14:paraId="56F74276" w14:textId="77777777" w:rsidR="00180311" w:rsidRDefault="00180311" w:rsidP="00180311">
      <w:pPr>
        <w:pStyle w:val="Poetry"/>
      </w:pPr>
      <w:r>
        <w:t>Free of the “pairs of opposites,” and free</w:t>
      </w:r>
    </w:p>
    <w:p w14:paraId="66BD8AF2" w14:textId="77777777" w:rsidR="00180311" w:rsidRDefault="00180311" w:rsidP="00180311">
      <w:pPr>
        <w:pStyle w:val="Poetry"/>
      </w:pPr>
      <w:r>
        <w:t>From that sad righteousness which calculates;</w:t>
      </w:r>
    </w:p>
    <w:p w14:paraId="10885D34" w14:textId="77777777" w:rsidR="00180311" w:rsidRDefault="00180311" w:rsidP="00180311">
      <w:pPr>
        <w:pStyle w:val="Poetry"/>
      </w:pPr>
      <w:r>
        <w:t>Self-ruled, Arjuna! simple, satisfied.</w:t>
      </w:r>
    </w:p>
    <w:p w14:paraId="5A6C4DF5" w14:textId="77777777" w:rsidR="00180311" w:rsidRDefault="00180311" w:rsidP="00180311">
      <w:pPr>
        <w:pStyle w:val="Poetry"/>
      </w:pPr>
      <w:r>
        <w:t>Look! like as when a tank pours water forth</w:t>
      </w:r>
    </w:p>
    <w:p w14:paraId="07F7A771" w14:textId="77777777" w:rsidR="00180311" w:rsidRDefault="00180311" w:rsidP="00180311">
      <w:pPr>
        <w:pStyle w:val="Poetry"/>
      </w:pPr>
      <w:r>
        <w:t>To suit all needs, so do these Brahmans draw</w:t>
      </w:r>
    </w:p>
    <w:p w14:paraId="42DF620F" w14:textId="77777777" w:rsidR="00180311" w:rsidRDefault="00180311" w:rsidP="00180311">
      <w:pPr>
        <w:pStyle w:val="Poetry"/>
      </w:pPr>
      <w:r>
        <w:t>Text for all wants from tank of Holy Writ.</w:t>
      </w:r>
    </w:p>
    <w:p w14:paraId="0EC1A248" w14:textId="77777777" w:rsidR="00180311" w:rsidRDefault="00180311" w:rsidP="00180311">
      <w:pPr>
        <w:pStyle w:val="Poetry"/>
      </w:pPr>
      <w:r>
        <w:lastRenderedPageBreak/>
        <w:t>But thou, want not! ask not! Find full reward</w:t>
      </w:r>
    </w:p>
    <w:p w14:paraId="357B6CEA" w14:textId="77777777" w:rsidR="00180311" w:rsidRDefault="00180311" w:rsidP="00180311">
      <w:pPr>
        <w:pStyle w:val="Poetry"/>
      </w:pPr>
      <w:r>
        <w:t>Of doing right in right! Let right deeds be</w:t>
      </w:r>
    </w:p>
    <w:p w14:paraId="5B0E0ECB" w14:textId="77777777" w:rsidR="00180311" w:rsidRDefault="00180311" w:rsidP="00180311">
      <w:pPr>
        <w:pStyle w:val="Poetry"/>
      </w:pPr>
      <w:r>
        <w:t>Thy motive, not the fruit which comes from them.</w:t>
      </w:r>
    </w:p>
    <w:p w14:paraId="455A6E04" w14:textId="77777777" w:rsidR="00180311" w:rsidRDefault="00180311" w:rsidP="00180311">
      <w:pPr>
        <w:pStyle w:val="Poetry"/>
      </w:pPr>
      <w:r>
        <w:t>And live in action! Labour! Make thine acts</w:t>
      </w:r>
    </w:p>
    <w:p w14:paraId="393B7B5A" w14:textId="77777777" w:rsidR="00180311" w:rsidRDefault="00180311" w:rsidP="00180311">
      <w:pPr>
        <w:pStyle w:val="Poetry"/>
      </w:pPr>
      <w:r>
        <w:t>Thy piety, casting all self aside,</w:t>
      </w:r>
    </w:p>
    <w:p w14:paraId="39F7F4C0" w14:textId="77777777" w:rsidR="00180311" w:rsidRDefault="00180311" w:rsidP="00180311">
      <w:pPr>
        <w:pStyle w:val="Poetry"/>
      </w:pPr>
      <w:r>
        <w:t>Contemning gain and merit; equable</w:t>
      </w:r>
    </w:p>
    <w:p w14:paraId="78754768" w14:textId="77777777" w:rsidR="00180311" w:rsidRDefault="00180311" w:rsidP="00180311">
      <w:pPr>
        <w:pStyle w:val="Poetry"/>
      </w:pPr>
      <w:r>
        <w:t>In good or evil: equability</w:t>
      </w:r>
    </w:p>
    <w:p w14:paraId="464162EE" w14:textId="77777777" w:rsidR="00180311" w:rsidRDefault="00180311" w:rsidP="00180311">
      <w:pPr>
        <w:pStyle w:val="Poetry"/>
      </w:pPr>
      <w:r>
        <w:t>Is Yog, is piety!</w:t>
      </w:r>
    </w:p>
    <w:p w14:paraId="557D31EE" w14:textId="77777777" w:rsidR="00180311" w:rsidRDefault="00180311" w:rsidP="00180311">
      <w:pPr>
        <w:pStyle w:val="Poetry"/>
      </w:pPr>
      <w:r>
        <w:t>Yet, the right act</w:t>
      </w:r>
    </w:p>
    <w:p w14:paraId="3EF15FC3" w14:textId="77777777" w:rsidR="00180311" w:rsidRDefault="00180311" w:rsidP="00180311">
      <w:pPr>
        <w:pStyle w:val="Poetry"/>
      </w:pPr>
      <w:r>
        <w:t>Is less, far less, than the right-thinking mind.</w:t>
      </w:r>
    </w:p>
    <w:p w14:paraId="4CF38FAF" w14:textId="77777777" w:rsidR="00180311" w:rsidRDefault="00180311" w:rsidP="00180311">
      <w:pPr>
        <w:pStyle w:val="Poetry"/>
      </w:pPr>
      <w:r>
        <w:t>Seek refuge in thy soul; have there thy heaven!</w:t>
      </w:r>
    </w:p>
    <w:p w14:paraId="36DC103B" w14:textId="77777777" w:rsidR="00180311" w:rsidRDefault="00180311" w:rsidP="00180311">
      <w:pPr>
        <w:pStyle w:val="Poetry"/>
      </w:pPr>
      <w:r>
        <w:t>Scorn them that follow virtue for her gifts!</w:t>
      </w:r>
    </w:p>
    <w:p w14:paraId="3367713D" w14:textId="77777777" w:rsidR="00180311" w:rsidRDefault="00180311" w:rsidP="00180311">
      <w:pPr>
        <w:pStyle w:val="Poetry"/>
      </w:pPr>
      <w:r>
        <w:t>The mind of pure devotion- even here-</w:t>
      </w:r>
    </w:p>
    <w:p w14:paraId="227007C8" w14:textId="77777777" w:rsidR="00180311" w:rsidRDefault="00180311" w:rsidP="00180311">
      <w:pPr>
        <w:pStyle w:val="Poetry"/>
      </w:pPr>
      <w:r>
        <w:t>Casts equally aside good deeds and bad,</w:t>
      </w:r>
    </w:p>
    <w:p w14:paraId="3EE7363C" w14:textId="77777777" w:rsidR="00180311" w:rsidRDefault="00180311" w:rsidP="00180311">
      <w:pPr>
        <w:pStyle w:val="Poetry"/>
      </w:pPr>
      <w:r>
        <w:t>Passing above them. Unto pure devotion</w:t>
      </w:r>
    </w:p>
    <w:p w14:paraId="47186693" w14:textId="77777777" w:rsidR="00180311" w:rsidRDefault="00180311" w:rsidP="00180311">
      <w:pPr>
        <w:pStyle w:val="Poetry"/>
      </w:pPr>
      <w:r>
        <w:t>Devote thyself: with perfect meditation</w:t>
      </w:r>
    </w:p>
    <w:p w14:paraId="0E23F9E2" w14:textId="77777777" w:rsidR="00180311" w:rsidRDefault="00180311" w:rsidP="00180311">
      <w:pPr>
        <w:pStyle w:val="Poetry"/>
      </w:pPr>
      <w:r>
        <w:t>Comes perfect act, and the righthearted rise-</w:t>
      </w:r>
    </w:p>
    <w:p w14:paraId="15361CD5" w14:textId="77777777" w:rsidR="00180311" w:rsidRDefault="00180311" w:rsidP="00180311">
      <w:pPr>
        <w:pStyle w:val="Poetry"/>
      </w:pPr>
      <w:r>
        <w:t>More certainly because they seek no gain-</w:t>
      </w:r>
    </w:p>
    <w:p w14:paraId="57FCE707" w14:textId="77777777" w:rsidR="00180311" w:rsidRDefault="00180311" w:rsidP="00180311">
      <w:pPr>
        <w:pStyle w:val="Poetry"/>
      </w:pPr>
      <w:r>
        <w:t>Forth from the bands of body, step by step,</w:t>
      </w:r>
    </w:p>
    <w:p w14:paraId="1C37D49B" w14:textId="77777777" w:rsidR="00180311" w:rsidRDefault="00180311" w:rsidP="00180311">
      <w:pPr>
        <w:pStyle w:val="Poetry"/>
      </w:pPr>
      <w:r>
        <w:t>To highest seats of bliss. When thy firm soul</w:t>
      </w:r>
    </w:p>
    <w:p w14:paraId="24E408B7" w14:textId="77777777" w:rsidR="00180311" w:rsidRDefault="00180311" w:rsidP="00180311">
      <w:pPr>
        <w:pStyle w:val="Poetry"/>
      </w:pPr>
      <w:r>
        <w:t>Hath shaken off those tangled oracles</w:t>
      </w:r>
    </w:p>
    <w:p w14:paraId="5B2F161E" w14:textId="77777777" w:rsidR="00180311" w:rsidRDefault="00180311" w:rsidP="00180311">
      <w:pPr>
        <w:pStyle w:val="Poetry"/>
      </w:pPr>
      <w:r>
        <w:t>Which ignorantly guide, then shall it soar</w:t>
      </w:r>
    </w:p>
    <w:p w14:paraId="38705B3C" w14:textId="77777777" w:rsidR="00180311" w:rsidRDefault="00180311" w:rsidP="00180311">
      <w:pPr>
        <w:pStyle w:val="Poetry"/>
      </w:pPr>
      <w:r>
        <w:t>To high neglect of what’s denied or said,</w:t>
      </w:r>
    </w:p>
    <w:p w14:paraId="4968DA92" w14:textId="77777777" w:rsidR="00180311" w:rsidRDefault="00180311" w:rsidP="00180311">
      <w:pPr>
        <w:pStyle w:val="Poetry"/>
      </w:pPr>
      <w:r>
        <w:t>This way or that way, in doctrinal writ.</w:t>
      </w:r>
    </w:p>
    <w:p w14:paraId="569601B5" w14:textId="77777777" w:rsidR="00180311" w:rsidRDefault="00180311" w:rsidP="00180311">
      <w:pPr>
        <w:pStyle w:val="Poetry"/>
      </w:pPr>
      <w:r>
        <w:t>Troubled no longer by the priestly lore,</w:t>
      </w:r>
    </w:p>
    <w:p w14:paraId="53CC6175" w14:textId="77777777" w:rsidR="00180311" w:rsidRDefault="00180311" w:rsidP="00180311">
      <w:pPr>
        <w:pStyle w:val="Poetry"/>
      </w:pPr>
      <w:r>
        <w:t>Safe shall it live, and sure; steadfastly bent</w:t>
      </w:r>
    </w:p>
    <w:p w14:paraId="62C3A423" w14:textId="77777777" w:rsidR="00180311" w:rsidRDefault="00180311" w:rsidP="00180311">
      <w:pPr>
        <w:pStyle w:val="Poetry"/>
      </w:pPr>
      <w:r>
        <w:t>On meditation. This is Yog- and Peace!</w:t>
      </w:r>
    </w:p>
    <w:p w14:paraId="067CBC5E" w14:textId="77777777" w:rsidR="00180311" w:rsidRDefault="00180311" w:rsidP="00180311">
      <w:pPr>
        <w:pStyle w:val="Poetry"/>
      </w:pPr>
      <w:r>
        <w:t>Arjuna. What is his mark who hath that steadfast heart,</w:t>
      </w:r>
    </w:p>
    <w:p w14:paraId="7A5319F7" w14:textId="77777777" w:rsidR="00180311" w:rsidRDefault="00180311" w:rsidP="00180311">
      <w:pPr>
        <w:pStyle w:val="Poetry"/>
      </w:pPr>
      <w:r>
        <w:t>Confirmed in holy meditation? How</w:t>
      </w:r>
    </w:p>
    <w:p w14:paraId="6118254B" w14:textId="77777777" w:rsidR="00180311" w:rsidRDefault="00180311" w:rsidP="00180311">
      <w:pPr>
        <w:pStyle w:val="Poetry"/>
      </w:pPr>
      <w:r>
        <w:t>Know we his speech, Kesava? Sits he, moves he</w:t>
      </w:r>
    </w:p>
    <w:p w14:paraId="765BA528" w14:textId="77777777" w:rsidR="00180311" w:rsidRDefault="00180311" w:rsidP="00180311">
      <w:pPr>
        <w:pStyle w:val="Poetry"/>
      </w:pPr>
      <w:r>
        <w:t>Like other men?</w:t>
      </w:r>
    </w:p>
    <w:p w14:paraId="34DBD37D" w14:textId="77777777" w:rsidR="00180311" w:rsidRDefault="00180311" w:rsidP="00180311">
      <w:pPr>
        <w:pStyle w:val="Poetry"/>
      </w:pPr>
      <w:r>
        <w:t>Krishna. When one, O Pritha’s Son!-</w:t>
      </w:r>
    </w:p>
    <w:p w14:paraId="704D21DF" w14:textId="77777777" w:rsidR="00180311" w:rsidRDefault="00180311" w:rsidP="00180311">
      <w:pPr>
        <w:pStyle w:val="Poetry"/>
      </w:pPr>
      <w:r>
        <w:t>Abandoning desires which shake the mind-</w:t>
      </w:r>
    </w:p>
    <w:p w14:paraId="5A196271" w14:textId="77777777" w:rsidR="00180311" w:rsidRDefault="00180311" w:rsidP="00180311">
      <w:pPr>
        <w:pStyle w:val="Poetry"/>
      </w:pPr>
      <w:r>
        <w:t>Finds in his soul full comfort for his soul,</w:t>
      </w:r>
    </w:p>
    <w:p w14:paraId="1AE281C3" w14:textId="77777777" w:rsidR="00180311" w:rsidRDefault="00180311" w:rsidP="00180311">
      <w:pPr>
        <w:pStyle w:val="Poetry"/>
      </w:pPr>
      <w:r>
        <w:lastRenderedPageBreak/>
        <w:t>He hath attained the Yog- that man is such!</w:t>
      </w:r>
    </w:p>
    <w:p w14:paraId="7E98E137" w14:textId="77777777" w:rsidR="00180311" w:rsidRDefault="00180311" w:rsidP="00180311">
      <w:pPr>
        <w:pStyle w:val="Poetry"/>
      </w:pPr>
      <w:r>
        <w:t>In sorrows not dejected, and in joys</w:t>
      </w:r>
    </w:p>
    <w:p w14:paraId="4A04F0D8" w14:textId="77777777" w:rsidR="00BD6E04" w:rsidRDefault="00180311" w:rsidP="00180311">
      <w:pPr>
        <w:pStyle w:val="Poetry"/>
      </w:pPr>
      <w:r>
        <w:t>Not overjoyed; dwelling outside the stress</w:t>
      </w:r>
    </w:p>
    <w:p w14:paraId="3A985DAB" w14:textId="77777777" w:rsidR="00180311" w:rsidRDefault="00180311" w:rsidP="00180311">
      <w:pPr>
        <w:pStyle w:val="Poetry"/>
      </w:pPr>
      <w:r>
        <w:t>Of passion, fear, and anger; fixed in calms</w:t>
      </w:r>
    </w:p>
    <w:p w14:paraId="024E42BD" w14:textId="77777777" w:rsidR="00180311" w:rsidRDefault="00180311" w:rsidP="00180311">
      <w:pPr>
        <w:pStyle w:val="Poetry"/>
      </w:pPr>
      <w:r>
        <w:t>Of lofty contemplation;- such an one</w:t>
      </w:r>
    </w:p>
    <w:p w14:paraId="0F63096E" w14:textId="77777777" w:rsidR="00180311" w:rsidRDefault="00180311" w:rsidP="00180311">
      <w:pPr>
        <w:pStyle w:val="Poetry"/>
      </w:pPr>
      <w:r>
        <w:t>Is Muni, is the Sage, the true Recluse!</w:t>
      </w:r>
    </w:p>
    <w:p w14:paraId="656D805A" w14:textId="77777777" w:rsidR="00180311" w:rsidRDefault="00180311" w:rsidP="00180311">
      <w:pPr>
        <w:pStyle w:val="Poetry"/>
      </w:pPr>
      <w:r>
        <w:t>He who to none and nowhere overbound</w:t>
      </w:r>
    </w:p>
    <w:p w14:paraId="34E1E0CD" w14:textId="77777777" w:rsidR="00180311" w:rsidRDefault="00180311" w:rsidP="00180311">
      <w:pPr>
        <w:pStyle w:val="Poetry"/>
      </w:pPr>
      <w:r>
        <w:t>By ties of flesh, takes evil things and good</w:t>
      </w:r>
    </w:p>
    <w:p w14:paraId="5879E5B9" w14:textId="77777777" w:rsidR="00180311" w:rsidRDefault="00180311" w:rsidP="00180311">
      <w:pPr>
        <w:pStyle w:val="Poetry"/>
      </w:pPr>
      <w:r>
        <w:t>Neither desponding nor exulting, such</w:t>
      </w:r>
    </w:p>
    <w:p w14:paraId="576ECE76" w14:textId="77777777" w:rsidR="00180311" w:rsidRDefault="00180311" w:rsidP="00180311">
      <w:pPr>
        <w:pStyle w:val="Poetry"/>
      </w:pPr>
      <w:r>
        <w:t>Bears wisdom’s plainest mark He who shall draw</w:t>
      </w:r>
    </w:p>
    <w:p w14:paraId="50F3600E" w14:textId="77777777" w:rsidR="00180311" w:rsidRDefault="00180311" w:rsidP="00180311">
      <w:pPr>
        <w:pStyle w:val="Poetry"/>
      </w:pPr>
      <w:r>
        <w:t>As the wise tortoise draws its four feet safe</w:t>
      </w:r>
    </w:p>
    <w:p w14:paraId="23B8D51A" w14:textId="77777777" w:rsidR="00180311" w:rsidRDefault="00180311" w:rsidP="00180311">
      <w:pPr>
        <w:pStyle w:val="Poetry"/>
      </w:pPr>
      <w:r>
        <w:t>Under its shield, his five frail senses back</w:t>
      </w:r>
    </w:p>
    <w:p w14:paraId="04D3FC06" w14:textId="77777777" w:rsidR="00180311" w:rsidRDefault="00180311" w:rsidP="00180311">
      <w:pPr>
        <w:pStyle w:val="Poetry"/>
      </w:pPr>
      <w:r>
        <w:t>Under the spirit’s buckler from the world</w:t>
      </w:r>
    </w:p>
    <w:p w14:paraId="537820C9" w14:textId="77777777" w:rsidR="00180311" w:rsidRDefault="00180311" w:rsidP="00180311">
      <w:pPr>
        <w:pStyle w:val="Poetry"/>
      </w:pPr>
      <w:r>
        <w:t>Which else assails them, such an one, my Prince!</w:t>
      </w:r>
    </w:p>
    <w:p w14:paraId="428E981C" w14:textId="77777777" w:rsidR="00180311" w:rsidRDefault="00180311" w:rsidP="00180311">
      <w:pPr>
        <w:pStyle w:val="Poetry"/>
      </w:pPr>
      <w:r>
        <w:t>Hath wisdom’s mark! Things that solicit sense</w:t>
      </w:r>
    </w:p>
    <w:p w14:paraId="736E42E2" w14:textId="77777777" w:rsidR="00180311" w:rsidRDefault="00180311" w:rsidP="00180311">
      <w:pPr>
        <w:pStyle w:val="Poetry"/>
      </w:pPr>
      <w:r>
        <w:t>Hold off from the self-governed; nay, it comes,</w:t>
      </w:r>
    </w:p>
    <w:p w14:paraId="6808DAB3" w14:textId="77777777" w:rsidR="00180311" w:rsidRDefault="00180311" w:rsidP="00180311">
      <w:pPr>
        <w:pStyle w:val="Poetry"/>
      </w:pPr>
      <w:r>
        <w:t>The appetites of him who lives beyond</w:t>
      </w:r>
    </w:p>
    <w:p w14:paraId="36BAF5F2" w14:textId="77777777" w:rsidR="00180311" w:rsidRDefault="00180311" w:rsidP="00180311">
      <w:pPr>
        <w:pStyle w:val="Poetry"/>
      </w:pPr>
      <w:r>
        <w:t>Depart,- aroused no more. Yet may it chance,</w:t>
      </w:r>
    </w:p>
    <w:p w14:paraId="3D7A147D" w14:textId="77777777" w:rsidR="00180311" w:rsidRDefault="00180311" w:rsidP="00180311">
      <w:pPr>
        <w:pStyle w:val="Poetry"/>
      </w:pPr>
      <w:r>
        <w:t>O Son of Kunti that a governed mind</w:t>
      </w:r>
    </w:p>
    <w:p w14:paraId="0F70D582" w14:textId="77777777" w:rsidR="00180311" w:rsidRDefault="00180311" w:rsidP="00180311">
      <w:pPr>
        <w:pStyle w:val="Poetry"/>
      </w:pPr>
      <w:r>
        <w:t>Shall some time feel the sense-storms sweep, and wrest</w:t>
      </w:r>
    </w:p>
    <w:p w14:paraId="76BB8463" w14:textId="77777777" w:rsidR="00180311" w:rsidRDefault="00180311" w:rsidP="00180311">
      <w:pPr>
        <w:pStyle w:val="Poetry"/>
      </w:pPr>
      <w:r>
        <w:t>Strong self-control by the roots. Let him regain</w:t>
      </w:r>
    </w:p>
    <w:p w14:paraId="12D2B198" w14:textId="77777777" w:rsidR="00180311" w:rsidRDefault="00180311" w:rsidP="00180311">
      <w:pPr>
        <w:pStyle w:val="Poetry"/>
      </w:pPr>
      <w:r>
        <w:t>His kingdom! let him conquer this, and sit</w:t>
      </w:r>
    </w:p>
    <w:p w14:paraId="37F3CFCA" w14:textId="77777777" w:rsidR="00180311" w:rsidRDefault="00180311" w:rsidP="00180311">
      <w:pPr>
        <w:pStyle w:val="Poetry"/>
      </w:pPr>
      <w:r>
        <w:t>On Me intent. That man alone is wise</w:t>
      </w:r>
    </w:p>
    <w:p w14:paraId="1F773B5F" w14:textId="77777777" w:rsidR="00180311" w:rsidRDefault="00180311" w:rsidP="00180311">
      <w:pPr>
        <w:pStyle w:val="Poetry"/>
      </w:pPr>
      <w:r>
        <w:t>Who keeps the mastery of himself! If one</w:t>
      </w:r>
    </w:p>
    <w:p w14:paraId="3C2D6DD3" w14:textId="77777777" w:rsidR="00180311" w:rsidRDefault="00180311" w:rsidP="00180311">
      <w:pPr>
        <w:pStyle w:val="Poetry"/>
      </w:pPr>
      <w:r>
        <w:t>Ponders on objects of the sense, there springs</w:t>
      </w:r>
    </w:p>
    <w:p w14:paraId="35DB07FA" w14:textId="77777777" w:rsidR="00180311" w:rsidRDefault="00180311" w:rsidP="00180311">
      <w:pPr>
        <w:pStyle w:val="Poetry"/>
      </w:pPr>
      <w:r>
        <w:t>Attraction; from attraction grows desire,</w:t>
      </w:r>
    </w:p>
    <w:p w14:paraId="2ECDD0DF" w14:textId="77777777" w:rsidR="00180311" w:rsidRDefault="00180311" w:rsidP="00180311">
      <w:pPr>
        <w:pStyle w:val="Poetry"/>
      </w:pPr>
      <w:r>
        <w:t>Desire flames to fierce passion, passion breeds</w:t>
      </w:r>
    </w:p>
    <w:p w14:paraId="28D2C6B1" w14:textId="77777777" w:rsidR="00180311" w:rsidRDefault="00180311" w:rsidP="00180311">
      <w:pPr>
        <w:pStyle w:val="Poetry"/>
      </w:pPr>
      <w:r>
        <w:t>Recklessness; then the memory- all betrayed-</w:t>
      </w:r>
    </w:p>
    <w:p w14:paraId="391D394F" w14:textId="77777777" w:rsidR="00180311" w:rsidRDefault="00180311" w:rsidP="00180311">
      <w:pPr>
        <w:pStyle w:val="Poetry"/>
      </w:pPr>
      <w:r>
        <w:t>Lets noble purpose go, and saps the mind,</w:t>
      </w:r>
    </w:p>
    <w:p w14:paraId="312C70B4" w14:textId="77777777" w:rsidR="00180311" w:rsidRDefault="00180311" w:rsidP="00180311">
      <w:pPr>
        <w:pStyle w:val="Poetry"/>
      </w:pPr>
      <w:r>
        <w:t>Till purpose, mind, and man are all undone.</w:t>
      </w:r>
    </w:p>
    <w:p w14:paraId="10EC7D8A" w14:textId="77777777" w:rsidR="00180311" w:rsidRDefault="00180311" w:rsidP="00180311">
      <w:pPr>
        <w:pStyle w:val="Poetry"/>
      </w:pPr>
      <w:r>
        <w:t>But, if one deals with objects of the sense</w:t>
      </w:r>
    </w:p>
    <w:p w14:paraId="5B98C9EF" w14:textId="77777777" w:rsidR="00180311" w:rsidRDefault="00180311" w:rsidP="00180311">
      <w:pPr>
        <w:pStyle w:val="Poetry"/>
      </w:pPr>
      <w:r>
        <w:t>Not loving and not hating, making them</w:t>
      </w:r>
    </w:p>
    <w:p w14:paraId="0F87B583" w14:textId="77777777" w:rsidR="00180311" w:rsidRDefault="00180311" w:rsidP="00180311">
      <w:pPr>
        <w:pStyle w:val="Poetry"/>
      </w:pPr>
      <w:r>
        <w:t>Serve his free soul, which rests serenely lord,</w:t>
      </w:r>
    </w:p>
    <w:p w14:paraId="644B1457" w14:textId="77777777" w:rsidR="00180311" w:rsidRDefault="00180311" w:rsidP="00180311">
      <w:pPr>
        <w:pStyle w:val="Poetry"/>
      </w:pPr>
      <w:r>
        <w:t>Lo! such a man comes to tranquillity;</w:t>
      </w:r>
    </w:p>
    <w:p w14:paraId="2F583ED3" w14:textId="77777777" w:rsidR="00180311" w:rsidRDefault="00180311" w:rsidP="00180311">
      <w:pPr>
        <w:pStyle w:val="Poetry"/>
      </w:pPr>
      <w:r>
        <w:lastRenderedPageBreak/>
        <w:t>And out of that tranquillity shall rise</w:t>
      </w:r>
    </w:p>
    <w:p w14:paraId="676EE9BC" w14:textId="77777777" w:rsidR="00180311" w:rsidRDefault="00180311" w:rsidP="00180311">
      <w:pPr>
        <w:pStyle w:val="Poetry"/>
      </w:pPr>
      <w:r>
        <w:t>The end and healing of his earthly pains,</w:t>
      </w:r>
    </w:p>
    <w:p w14:paraId="2509BD45" w14:textId="77777777" w:rsidR="00180311" w:rsidRDefault="00180311" w:rsidP="00180311">
      <w:pPr>
        <w:pStyle w:val="Poetry"/>
      </w:pPr>
      <w:r>
        <w:t>Since the will governed sets the soul at peace.</w:t>
      </w:r>
    </w:p>
    <w:p w14:paraId="01AED018" w14:textId="77777777" w:rsidR="00180311" w:rsidRDefault="00180311" w:rsidP="00180311">
      <w:pPr>
        <w:pStyle w:val="Poetry"/>
      </w:pPr>
      <w:r>
        <w:t>The soul of the ungoverned is not his,</w:t>
      </w:r>
    </w:p>
    <w:p w14:paraId="2A71DBE5" w14:textId="77777777" w:rsidR="00180311" w:rsidRDefault="00180311" w:rsidP="00180311">
      <w:pPr>
        <w:pStyle w:val="Poetry"/>
      </w:pPr>
      <w:r>
        <w:t>Nor hath he knowledge of himself; which lacked,</w:t>
      </w:r>
    </w:p>
    <w:p w14:paraId="6D0DBC5A" w14:textId="77777777" w:rsidR="00180311" w:rsidRDefault="00180311" w:rsidP="00180311">
      <w:pPr>
        <w:pStyle w:val="Poetry"/>
      </w:pPr>
      <w:r>
        <w:t>How grows serenity? and, wanting that,</w:t>
      </w:r>
    </w:p>
    <w:p w14:paraId="42FFC992" w14:textId="77777777" w:rsidR="00180311" w:rsidRDefault="00180311" w:rsidP="00180311">
      <w:pPr>
        <w:pStyle w:val="Poetry"/>
      </w:pPr>
      <w:r>
        <w:t>Whence shall he hope for happiness?</w:t>
      </w:r>
    </w:p>
    <w:p w14:paraId="69E4D00F" w14:textId="77777777" w:rsidR="00180311" w:rsidRDefault="00180311" w:rsidP="00180311">
      <w:pPr>
        <w:pStyle w:val="Poetry"/>
      </w:pPr>
      <w:r>
        <w:t>The mind</w:t>
      </w:r>
    </w:p>
    <w:p w14:paraId="0A0ED07B" w14:textId="77777777" w:rsidR="00180311" w:rsidRDefault="00180311" w:rsidP="00180311">
      <w:pPr>
        <w:pStyle w:val="Poetry"/>
      </w:pPr>
      <w:r>
        <w:t>That gives itself to follow shows of sense</w:t>
      </w:r>
    </w:p>
    <w:p w14:paraId="7560A9EA" w14:textId="77777777" w:rsidR="00180311" w:rsidRDefault="00180311" w:rsidP="00180311">
      <w:pPr>
        <w:pStyle w:val="Poetry"/>
      </w:pPr>
      <w:r>
        <w:t>Seeth its helm of wisdom rent away,</w:t>
      </w:r>
    </w:p>
    <w:p w14:paraId="18636ECC" w14:textId="77777777" w:rsidR="00180311" w:rsidRDefault="00180311" w:rsidP="00180311">
      <w:pPr>
        <w:pStyle w:val="Poetry"/>
      </w:pPr>
      <w:r>
        <w:t>And, like a ship in waves of whirlwind, drives</w:t>
      </w:r>
    </w:p>
    <w:p w14:paraId="399E3418" w14:textId="77777777" w:rsidR="00180311" w:rsidRDefault="00180311" w:rsidP="00180311">
      <w:pPr>
        <w:pStyle w:val="Poetry"/>
      </w:pPr>
      <w:r>
        <w:t>To wreck and death. Only with him, great Prince!</w:t>
      </w:r>
    </w:p>
    <w:p w14:paraId="0541481A" w14:textId="77777777" w:rsidR="00180311" w:rsidRDefault="00180311" w:rsidP="00180311">
      <w:pPr>
        <w:pStyle w:val="Poetry"/>
      </w:pPr>
      <w:r>
        <w:t>Whose senses are not swayed by things of sense-</w:t>
      </w:r>
    </w:p>
    <w:p w14:paraId="3477B695" w14:textId="77777777" w:rsidR="00180311" w:rsidRDefault="00180311" w:rsidP="00180311">
      <w:pPr>
        <w:pStyle w:val="Poetry"/>
      </w:pPr>
      <w:r>
        <w:t>Only with him who holds his mastery,</w:t>
      </w:r>
    </w:p>
    <w:p w14:paraId="6FA44140" w14:textId="77777777" w:rsidR="00180311" w:rsidRDefault="00180311" w:rsidP="00180311">
      <w:pPr>
        <w:pStyle w:val="Poetry"/>
      </w:pPr>
      <w:r>
        <w:t>Shows wisdom perfect. What is midnight-gloom</w:t>
      </w:r>
    </w:p>
    <w:p w14:paraId="0B682D43" w14:textId="77777777" w:rsidR="00180311" w:rsidRDefault="00180311" w:rsidP="00180311">
      <w:pPr>
        <w:pStyle w:val="Poetry"/>
      </w:pPr>
      <w:r>
        <w:t>To unenlightened souls shines wakeful day</w:t>
      </w:r>
    </w:p>
    <w:p w14:paraId="369D244E" w14:textId="77777777" w:rsidR="00180311" w:rsidRDefault="00180311" w:rsidP="00180311">
      <w:pPr>
        <w:pStyle w:val="Poetry"/>
      </w:pPr>
      <w:r>
        <w:t>To his clear gaze; what seems as wakeful day</w:t>
      </w:r>
    </w:p>
    <w:p w14:paraId="45868A52" w14:textId="77777777" w:rsidR="00180311" w:rsidRDefault="00180311" w:rsidP="00180311">
      <w:pPr>
        <w:pStyle w:val="Poetry"/>
      </w:pPr>
      <w:r>
        <w:t>Is known for night, thick night of ignorance,</w:t>
      </w:r>
    </w:p>
    <w:p w14:paraId="5575384A" w14:textId="77777777" w:rsidR="00180311" w:rsidRDefault="00180311" w:rsidP="00180311">
      <w:pPr>
        <w:pStyle w:val="Poetry"/>
      </w:pPr>
      <w:r>
        <w:t>To his true-seeing eyes. Such is the Saint!</w:t>
      </w:r>
    </w:p>
    <w:p w14:paraId="0CFD5A2F" w14:textId="77777777" w:rsidR="00180311" w:rsidRDefault="00180311" w:rsidP="00180311">
      <w:pPr>
        <w:pStyle w:val="Poetry"/>
      </w:pPr>
      <w:r>
        <w:t>And like the ocean, day by day receiving</w:t>
      </w:r>
    </w:p>
    <w:p w14:paraId="6E7974BE" w14:textId="77777777" w:rsidR="00180311" w:rsidRDefault="00180311" w:rsidP="00180311">
      <w:pPr>
        <w:pStyle w:val="Poetry"/>
      </w:pPr>
      <w:r>
        <w:t>Floods from all lands, which never overflows;</w:t>
      </w:r>
    </w:p>
    <w:p w14:paraId="44809BA7" w14:textId="77777777" w:rsidR="00180311" w:rsidRDefault="00180311" w:rsidP="00180311">
      <w:pPr>
        <w:pStyle w:val="Poetry"/>
      </w:pPr>
      <w:r>
        <w:t>Its boundary-line not leaping, and not leaving,</w:t>
      </w:r>
    </w:p>
    <w:p w14:paraId="14E02E9C" w14:textId="77777777" w:rsidR="00180311" w:rsidRDefault="00180311" w:rsidP="00180311">
      <w:pPr>
        <w:pStyle w:val="Poetry"/>
      </w:pPr>
      <w:r>
        <w:t>Fed by the rivers, but unswelled by those;-</w:t>
      </w:r>
    </w:p>
    <w:p w14:paraId="7768E172" w14:textId="77777777" w:rsidR="00180311" w:rsidRDefault="00180311" w:rsidP="00180311">
      <w:pPr>
        <w:pStyle w:val="Poetry"/>
      </w:pPr>
      <w:r>
        <w:t>So is the perfect one! to his soul’s ocean</w:t>
      </w:r>
    </w:p>
    <w:p w14:paraId="0D9DDD42" w14:textId="77777777" w:rsidR="00180311" w:rsidRDefault="00180311" w:rsidP="00180311">
      <w:pPr>
        <w:pStyle w:val="Poetry"/>
      </w:pPr>
      <w:r>
        <w:t>The world of sense pours streams of witchery,</w:t>
      </w:r>
    </w:p>
    <w:p w14:paraId="7C3DF6C7" w14:textId="77777777" w:rsidR="00BD6E04" w:rsidRDefault="00180311" w:rsidP="00180311">
      <w:pPr>
        <w:pStyle w:val="Poetry"/>
      </w:pPr>
      <w:r>
        <w:t>They leave him as they find, without commotion,</w:t>
      </w:r>
    </w:p>
    <w:p w14:paraId="70312D45" w14:textId="77777777" w:rsidR="00180311" w:rsidRDefault="00180311" w:rsidP="00180311">
      <w:pPr>
        <w:pStyle w:val="Poetry"/>
      </w:pPr>
      <w:r>
        <w:t>Taking their tribute, but remaining sea.</w:t>
      </w:r>
    </w:p>
    <w:p w14:paraId="29A2AF5F" w14:textId="77777777" w:rsidR="00180311" w:rsidRDefault="00180311" w:rsidP="00180311">
      <w:pPr>
        <w:pStyle w:val="Poetry"/>
      </w:pPr>
      <w:r>
        <w:t>Yea! whoso, shaking off the yoke of flesh</w:t>
      </w:r>
    </w:p>
    <w:p w14:paraId="612E9A5D" w14:textId="77777777" w:rsidR="00180311" w:rsidRDefault="00180311" w:rsidP="00180311">
      <w:pPr>
        <w:pStyle w:val="Poetry"/>
      </w:pPr>
      <w:r>
        <w:t>Lives lord, not servant, of his lusts; set free</w:t>
      </w:r>
    </w:p>
    <w:p w14:paraId="53E4CD3B" w14:textId="77777777" w:rsidR="00180311" w:rsidRDefault="00180311" w:rsidP="00180311">
      <w:pPr>
        <w:pStyle w:val="Poetry"/>
      </w:pPr>
      <w:r>
        <w:t>From pride, from passion, from the sin of “Self,”</w:t>
      </w:r>
    </w:p>
    <w:p w14:paraId="0BA23C69" w14:textId="77777777" w:rsidR="00180311" w:rsidRDefault="00180311" w:rsidP="00180311">
      <w:pPr>
        <w:pStyle w:val="Poetry"/>
      </w:pPr>
      <w:r>
        <w:t>Toucheth tranquillity! O Pritha’s Son!</w:t>
      </w:r>
    </w:p>
    <w:p w14:paraId="69F431CD" w14:textId="77777777" w:rsidR="00180311" w:rsidRDefault="00180311" w:rsidP="00180311">
      <w:pPr>
        <w:pStyle w:val="Poetry"/>
      </w:pPr>
      <w:r>
        <w:t>That is the state of Brahm! There rests no dread</w:t>
      </w:r>
    </w:p>
    <w:p w14:paraId="58278560" w14:textId="77777777" w:rsidR="00180311" w:rsidRDefault="00180311" w:rsidP="00180311">
      <w:pPr>
        <w:pStyle w:val="Poetry"/>
      </w:pPr>
      <w:r>
        <w:t>When that last step is reached! Live where he will,</w:t>
      </w:r>
    </w:p>
    <w:p w14:paraId="7F349009" w14:textId="77777777" w:rsidR="00180311" w:rsidRDefault="00180311" w:rsidP="00180311">
      <w:pPr>
        <w:pStyle w:val="Poetry"/>
      </w:pPr>
      <w:r>
        <w:t>Die when he may, such passeth from all ‘plaining,</w:t>
      </w:r>
    </w:p>
    <w:p w14:paraId="1E869325" w14:textId="77777777" w:rsidR="00BD6E04" w:rsidRDefault="00180311" w:rsidP="00180311">
      <w:pPr>
        <w:pStyle w:val="Poetry"/>
      </w:pPr>
      <w:r>
        <w:lastRenderedPageBreak/>
        <w:t>To blest Nirvana, with the Gods, attaining.</w:t>
      </w:r>
    </w:p>
    <w:p w14:paraId="2BC7BF3F" w14:textId="77777777" w:rsidR="00180311" w:rsidRPr="00180311" w:rsidRDefault="00180311" w:rsidP="00180311">
      <w:pPr>
        <w:pStyle w:val="Poetry"/>
      </w:pPr>
    </w:p>
    <w:p w14:paraId="29008E55" w14:textId="77777777" w:rsidR="00BD6E04" w:rsidRDefault="00BD6E04" w:rsidP="00180311">
      <w:pPr>
        <w:pStyle w:val="Heading1"/>
      </w:pPr>
      <w:bookmarkStart w:id="1" w:name="_TOC_250005"/>
      <w:bookmarkEnd w:id="1"/>
      <w:r>
        <w:rPr>
          <w:w w:val="105"/>
        </w:rPr>
        <w:t>THE MAHABHArATA</w:t>
      </w:r>
    </w:p>
    <w:p w14:paraId="1561206F" w14:textId="77777777" w:rsidR="00180311" w:rsidRDefault="00BD6E04" w:rsidP="00180311">
      <w:pPr>
        <w:pStyle w:val="Bodynoindent"/>
      </w:pPr>
      <w:r>
        <w:t xml:space="preserve">Written down between 400 B.C.E. and 400 C.E. </w:t>
      </w:r>
    </w:p>
    <w:p w14:paraId="4A25F5BA" w14:textId="77777777" w:rsidR="00BD6E04" w:rsidRDefault="00BD6E04" w:rsidP="00180311">
      <w:pPr>
        <w:pStyle w:val="Bodynoindent"/>
      </w:pPr>
      <w:r>
        <w:t>India</w:t>
      </w:r>
    </w:p>
    <w:p w14:paraId="2D50AB46" w14:textId="05DC796E" w:rsidR="00BD6E04" w:rsidRPr="00E804CF" w:rsidRDefault="00BD6E04" w:rsidP="00E804CF">
      <w:pPr>
        <w:pStyle w:val="Body"/>
      </w:pPr>
      <w:r w:rsidRPr="00E804CF">
        <w:t>The Mahabharata is the national epic of India, and it encapsulates ideas about morality, law, family relationships, class structure (in the form of the caste system), and reincarnation. The basic conflict is between two sets of cousins, the Pandavas and the Kauravas, who both have a legitimate claim to the throne. The story is told through a series of narrators, starting with Vyasa (a character in the story)</w:t>
      </w:r>
      <w:r w:rsidR="00180311" w:rsidRPr="00E804CF">
        <w:t xml:space="preserve"> </w:t>
      </w:r>
      <w:r w:rsidRPr="00E804CF">
        <w:t>and continuing down through time to a bard speaking to a descendant of the winning side. Ultimately, the side that</w:t>
      </w:r>
      <w:r w:rsidR="00180311" w:rsidRPr="00E804CF">
        <w:t xml:space="preserve"> </w:t>
      </w:r>
      <w:r w:rsidRPr="00E804CF">
        <w:t>follows dharma (and follows the words of the god Vishnu in his human avatar of Krishna) will win. Dharma, which is both a concept and the name of the god who embodies it, is a difficult concept to translate: It includes morality, law, and doing what is correct for your caste level, which can change based on your situation. The epic warns the audience not to</w:t>
      </w:r>
      <w:r w:rsidR="00180311" w:rsidRPr="00E804CF">
        <w:t xml:space="preserve"> </w:t>
      </w:r>
      <w:r w:rsidRPr="00E804CF">
        <w:t>transgress caste boundaries; good behavior will be rewarded through reincarnation into a higher caste level. Although</w:t>
      </w:r>
      <w:r w:rsidR="00180311" w:rsidRPr="00E804CF">
        <w:t xml:space="preserve"> </w:t>
      </w:r>
      <w:r w:rsidRPr="00E804CF">
        <w:t>the caste system was officially abolished in India in 1949, it remains a pervasive social force. The characters also have a continuing presence in present-day society, with references to them in everything from comic Books and movies to casual conversations.</w:t>
      </w:r>
    </w:p>
    <w:p w14:paraId="0AC779F2" w14:textId="77777777" w:rsidR="00180311" w:rsidRDefault="00180311" w:rsidP="00180311">
      <w:pPr>
        <w:pStyle w:val="Body"/>
        <w:rPr>
          <w:color w:val="231F20"/>
        </w:rPr>
      </w:pPr>
    </w:p>
    <w:p w14:paraId="219DE067" w14:textId="77777777" w:rsidR="00180311" w:rsidRDefault="00180311" w:rsidP="00180311">
      <w:pPr>
        <w:pStyle w:val="BodyText"/>
        <w:spacing w:line="218" w:lineRule="auto"/>
        <w:ind w:right="704"/>
        <w:jc w:val="center"/>
      </w:pPr>
      <w:r>
        <w:rPr>
          <w:noProof/>
        </w:rPr>
        <w:drawing>
          <wp:inline distT="0" distB="0" distL="0" distR="0" wp14:anchorId="6750402A" wp14:editId="12A85964">
            <wp:extent cx="2926080" cy="1958816"/>
            <wp:effectExtent l="0" t="0" r="0" b="0"/>
            <wp:docPr id="35" name="image23.jpeg" descr="Image 3.1: wood Carving of a Scene from the Mahabharata | The carving depicts Krishna and Arjuna fighting in the battle of Kurukshetra." title="Image 3.1: wood Carving of a Scene from the Mahabharata | The carving depicts Krishna and Arjuna fighting in the battle of Kurukshe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jpeg"/>
                    <pic:cNvPicPr/>
                  </pic:nvPicPr>
                  <pic:blipFill>
                    <a:blip r:embed="rId10" cstate="print"/>
                    <a:stretch>
                      <a:fillRect/>
                    </a:stretch>
                  </pic:blipFill>
                  <pic:spPr>
                    <a:xfrm>
                      <a:off x="0" y="0"/>
                      <a:ext cx="2926080" cy="1958816"/>
                    </a:xfrm>
                    <a:prstGeom prst="rect">
                      <a:avLst/>
                    </a:prstGeom>
                  </pic:spPr>
                </pic:pic>
              </a:graphicData>
            </a:graphic>
          </wp:inline>
        </w:drawing>
      </w:r>
    </w:p>
    <w:p w14:paraId="40B69EB1" w14:textId="77777777" w:rsidR="00180311" w:rsidRDefault="00180311" w:rsidP="00180311">
      <w:pPr>
        <w:pStyle w:val="CaptionHeader"/>
      </w:pPr>
      <w:r>
        <w:rPr>
          <w:w w:val="110"/>
        </w:rPr>
        <w:t xml:space="preserve">Image 3.1: </w:t>
      </w:r>
      <w:r>
        <w:rPr>
          <w:spacing w:val="-4"/>
          <w:w w:val="110"/>
        </w:rPr>
        <w:t xml:space="preserve">wood </w:t>
      </w:r>
      <w:r>
        <w:rPr>
          <w:w w:val="110"/>
        </w:rPr>
        <w:t xml:space="preserve">Carving of a Scene from the </w:t>
      </w:r>
      <w:r>
        <w:rPr>
          <w:spacing w:val="-3"/>
          <w:w w:val="110"/>
        </w:rPr>
        <w:t>Mahabharata</w:t>
      </w:r>
      <w:r>
        <w:rPr>
          <w:spacing w:val="-24"/>
          <w:w w:val="110"/>
        </w:rPr>
        <w:t xml:space="preserve"> </w:t>
      </w:r>
      <w:r>
        <w:rPr>
          <w:w w:val="110"/>
        </w:rPr>
        <w:t>|</w:t>
      </w:r>
      <w:r>
        <w:rPr>
          <w:spacing w:val="-23"/>
          <w:w w:val="110"/>
        </w:rPr>
        <w:t xml:space="preserve"> </w:t>
      </w:r>
      <w:r>
        <w:rPr>
          <w:w w:val="110"/>
        </w:rPr>
        <w:t>The</w:t>
      </w:r>
      <w:r>
        <w:rPr>
          <w:spacing w:val="-24"/>
          <w:w w:val="110"/>
        </w:rPr>
        <w:t xml:space="preserve"> </w:t>
      </w:r>
      <w:r>
        <w:rPr>
          <w:w w:val="110"/>
        </w:rPr>
        <w:t>carving</w:t>
      </w:r>
      <w:r>
        <w:rPr>
          <w:spacing w:val="-24"/>
          <w:w w:val="110"/>
        </w:rPr>
        <w:t xml:space="preserve"> </w:t>
      </w:r>
      <w:r>
        <w:rPr>
          <w:w w:val="110"/>
        </w:rPr>
        <w:t>depicts</w:t>
      </w:r>
      <w:r>
        <w:rPr>
          <w:spacing w:val="-25"/>
          <w:w w:val="110"/>
        </w:rPr>
        <w:t xml:space="preserve"> </w:t>
      </w:r>
      <w:r>
        <w:rPr>
          <w:w w:val="110"/>
        </w:rPr>
        <w:t>Krishna</w:t>
      </w:r>
      <w:r>
        <w:rPr>
          <w:spacing w:val="-24"/>
          <w:w w:val="110"/>
        </w:rPr>
        <w:t xml:space="preserve"> </w:t>
      </w:r>
      <w:r>
        <w:rPr>
          <w:w w:val="110"/>
        </w:rPr>
        <w:t>and</w:t>
      </w:r>
      <w:r>
        <w:rPr>
          <w:spacing w:val="-24"/>
          <w:w w:val="110"/>
        </w:rPr>
        <w:t xml:space="preserve"> </w:t>
      </w:r>
      <w:r>
        <w:rPr>
          <w:w w:val="110"/>
        </w:rPr>
        <w:t>Arjuna fighting</w:t>
      </w:r>
      <w:r>
        <w:rPr>
          <w:spacing w:val="-11"/>
          <w:w w:val="110"/>
        </w:rPr>
        <w:t xml:space="preserve"> </w:t>
      </w:r>
      <w:r>
        <w:rPr>
          <w:w w:val="110"/>
        </w:rPr>
        <w:t>in</w:t>
      </w:r>
      <w:r>
        <w:rPr>
          <w:spacing w:val="-10"/>
          <w:w w:val="110"/>
        </w:rPr>
        <w:t xml:space="preserve"> </w:t>
      </w:r>
      <w:r>
        <w:rPr>
          <w:w w:val="110"/>
        </w:rPr>
        <w:t>the</w:t>
      </w:r>
      <w:r>
        <w:rPr>
          <w:spacing w:val="-10"/>
          <w:w w:val="110"/>
        </w:rPr>
        <w:t xml:space="preserve"> </w:t>
      </w:r>
      <w:r>
        <w:rPr>
          <w:w w:val="110"/>
        </w:rPr>
        <w:t>battle</w:t>
      </w:r>
      <w:r>
        <w:rPr>
          <w:spacing w:val="-10"/>
          <w:w w:val="110"/>
        </w:rPr>
        <w:t xml:space="preserve"> </w:t>
      </w:r>
      <w:r>
        <w:rPr>
          <w:w w:val="110"/>
        </w:rPr>
        <w:t>of</w:t>
      </w:r>
      <w:r>
        <w:rPr>
          <w:spacing w:val="-10"/>
          <w:w w:val="110"/>
        </w:rPr>
        <w:t xml:space="preserve"> </w:t>
      </w:r>
      <w:r>
        <w:rPr>
          <w:w w:val="110"/>
        </w:rPr>
        <w:t>Kurukshetra.</w:t>
      </w:r>
    </w:p>
    <w:p w14:paraId="38F2CCE2" w14:textId="77777777" w:rsidR="00180311" w:rsidRPr="00180311" w:rsidRDefault="00180311" w:rsidP="00180311">
      <w:pPr>
        <w:pStyle w:val="CaptionText"/>
      </w:pPr>
      <w:r w:rsidRPr="00180311">
        <w:t xml:space="preserve">Author: User </w:t>
      </w:r>
      <w:r w:rsidRPr="00180311">
        <w:t>“</w:t>
      </w:r>
      <w:r w:rsidRPr="00180311">
        <w:t>thaths</w:t>
      </w:r>
      <w:r w:rsidRPr="00180311">
        <w:t>”</w:t>
      </w:r>
    </w:p>
    <w:p w14:paraId="55AAD91C" w14:textId="77777777" w:rsidR="00180311" w:rsidRPr="00180311" w:rsidRDefault="00180311" w:rsidP="00180311">
      <w:pPr>
        <w:pStyle w:val="CaptionText"/>
      </w:pPr>
      <w:r w:rsidRPr="00180311">
        <w:t>Source: Flickr</w:t>
      </w:r>
    </w:p>
    <w:p w14:paraId="1657ED4D" w14:textId="77777777" w:rsidR="00180311" w:rsidRPr="00180311" w:rsidRDefault="00180311" w:rsidP="00180311">
      <w:pPr>
        <w:pStyle w:val="CaptionText"/>
      </w:pPr>
      <w:r w:rsidRPr="00180311">
        <w:t>License: CC BY-NC 2.0</w:t>
      </w:r>
    </w:p>
    <w:p w14:paraId="46376C8D" w14:textId="77777777" w:rsidR="00180311" w:rsidRDefault="00180311" w:rsidP="00180311">
      <w:pPr>
        <w:pStyle w:val="Body"/>
      </w:pPr>
    </w:p>
    <w:p w14:paraId="574C454C" w14:textId="77777777" w:rsidR="00BD6E04" w:rsidRPr="00180311" w:rsidRDefault="00180311" w:rsidP="00180311">
      <w:pPr>
        <w:pStyle w:val="Heading2"/>
      </w:pPr>
      <w:r w:rsidRPr="00180311">
        <w:lastRenderedPageBreak/>
        <w:t xml:space="preserve">3.3.1 </w:t>
      </w:r>
      <w:r w:rsidR="00BD6E04" w:rsidRPr="00180311">
        <w:t>The Genealogy of the Main Characters in the Mahabharata:</w:t>
      </w:r>
    </w:p>
    <w:p w14:paraId="240B59EA" w14:textId="77777777" w:rsidR="00BD6E04" w:rsidRDefault="00BD6E04" w:rsidP="00180311">
      <w:pPr>
        <w:pStyle w:val="Body"/>
      </w:pPr>
      <w:r>
        <w:rPr>
          <w:spacing w:val="-3"/>
        </w:rPr>
        <w:t xml:space="preserve">Note: </w:t>
      </w:r>
      <w:r>
        <w:t xml:space="preserve">Certain letters are dropped sometimes in writing (a form of abbreviation), with </w:t>
      </w:r>
      <w:r>
        <w:rPr>
          <w:spacing w:val="-7"/>
        </w:rPr>
        <w:t xml:space="preserve">“h” </w:t>
      </w:r>
      <w:r>
        <w:t xml:space="preserve">being the most common </w:t>
      </w:r>
      <w:r>
        <w:rPr>
          <w:spacing w:val="-3"/>
        </w:rPr>
        <w:t xml:space="preserve">casualty. </w:t>
      </w:r>
      <w:r>
        <w:t xml:space="preserve">Therefore, both </w:t>
      </w:r>
      <w:r>
        <w:rPr>
          <w:spacing w:val="-4"/>
        </w:rPr>
        <w:t xml:space="preserve">“Shiva” </w:t>
      </w:r>
      <w:r>
        <w:t>and</w:t>
      </w:r>
      <w:r>
        <w:rPr>
          <w:spacing w:val="-5"/>
        </w:rPr>
        <w:t xml:space="preserve"> “Siva” </w:t>
      </w:r>
      <w:r>
        <w:t xml:space="preserve">are found in various texts, although the correct pronunciation regardless is to say the </w:t>
      </w:r>
      <w:r>
        <w:rPr>
          <w:spacing w:val="-8"/>
        </w:rPr>
        <w:t>“h.”</w:t>
      </w:r>
    </w:p>
    <w:p w14:paraId="62852FA9" w14:textId="77777777" w:rsidR="00180311" w:rsidRDefault="00180311" w:rsidP="00180311">
      <w:pPr>
        <w:pStyle w:val="Body"/>
        <w:rPr>
          <w:w w:val="135"/>
        </w:rPr>
      </w:pPr>
    </w:p>
    <w:p w14:paraId="2A825571" w14:textId="77777777" w:rsidR="00BD6E04" w:rsidRPr="00180311" w:rsidRDefault="00180311" w:rsidP="00180311">
      <w:pPr>
        <w:pStyle w:val="Heading2"/>
      </w:pPr>
      <w:r w:rsidRPr="00180311">
        <w:t>3.3.2 O</w:t>
      </w:r>
      <w:r w:rsidR="00BD6E04" w:rsidRPr="00180311">
        <w:t xml:space="preserve">ther </w:t>
      </w:r>
      <w:r>
        <w:t>C</w:t>
      </w:r>
      <w:r w:rsidR="00BD6E04" w:rsidRPr="00180311">
        <w:t>haracters:</w:t>
      </w:r>
    </w:p>
    <w:p w14:paraId="65148ADE" w14:textId="77777777" w:rsidR="00BD6E04" w:rsidRDefault="00BD6E04" w:rsidP="00180311">
      <w:pPr>
        <w:pStyle w:val="ListBullet"/>
      </w:pPr>
      <w:r>
        <w:t xml:space="preserve">Drona: the </w:t>
      </w:r>
      <w:r>
        <w:rPr>
          <w:spacing w:val="-3"/>
        </w:rPr>
        <w:t xml:space="preserve">tutor </w:t>
      </w:r>
      <w:r>
        <w:t>of the</w:t>
      </w:r>
      <w:r>
        <w:rPr>
          <w:spacing w:val="2"/>
        </w:rPr>
        <w:t xml:space="preserve"> </w:t>
      </w:r>
      <w:r>
        <w:t>princes</w:t>
      </w:r>
    </w:p>
    <w:p w14:paraId="6020570A" w14:textId="77777777" w:rsidR="00BD6E04" w:rsidRDefault="00BD6E04" w:rsidP="00180311">
      <w:pPr>
        <w:pStyle w:val="ListBullet"/>
      </w:pPr>
      <w:r>
        <w:t>Drupada:</w:t>
      </w:r>
      <w:r>
        <w:rPr>
          <w:spacing w:val="-5"/>
        </w:rPr>
        <w:t xml:space="preserve"> </w:t>
      </w:r>
      <w:r>
        <w:t>the</w:t>
      </w:r>
      <w:r>
        <w:rPr>
          <w:spacing w:val="-5"/>
        </w:rPr>
        <w:t xml:space="preserve"> </w:t>
      </w:r>
      <w:r>
        <w:t>enemy</w:t>
      </w:r>
      <w:r>
        <w:rPr>
          <w:spacing w:val="-4"/>
        </w:rPr>
        <w:t xml:space="preserve"> </w:t>
      </w:r>
      <w:r>
        <w:t>of</w:t>
      </w:r>
      <w:r>
        <w:rPr>
          <w:spacing w:val="-5"/>
        </w:rPr>
        <w:t xml:space="preserve"> </w:t>
      </w:r>
      <w:r>
        <w:t>Drona,</w:t>
      </w:r>
      <w:r>
        <w:rPr>
          <w:spacing w:val="-5"/>
        </w:rPr>
        <w:t xml:space="preserve"> </w:t>
      </w:r>
      <w:r>
        <w:t>father</w:t>
      </w:r>
      <w:r>
        <w:rPr>
          <w:spacing w:val="-4"/>
        </w:rPr>
        <w:t xml:space="preserve"> </w:t>
      </w:r>
      <w:r>
        <w:t>of</w:t>
      </w:r>
      <w:r>
        <w:rPr>
          <w:spacing w:val="-5"/>
        </w:rPr>
        <w:t xml:space="preserve"> </w:t>
      </w:r>
      <w:r>
        <w:t>both</w:t>
      </w:r>
      <w:r>
        <w:rPr>
          <w:spacing w:val="-5"/>
        </w:rPr>
        <w:t xml:space="preserve"> </w:t>
      </w:r>
      <w:r>
        <w:t>Draupadi</w:t>
      </w:r>
      <w:r>
        <w:rPr>
          <w:spacing w:val="-4"/>
        </w:rPr>
        <w:t xml:space="preserve"> </w:t>
      </w:r>
      <w:r>
        <w:t>(wife</w:t>
      </w:r>
      <w:r>
        <w:rPr>
          <w:spacing w:val="-5"/>
        </w:rPr>
        <w:t xml:space="preserve"> </w:t>
      </w:r>
      <w:r>
        <w:t>of</w:t>
      </w:r>
      <w:r>
        <w:rPr>
          <w:spacing w:val="-5"/>
        </w:rPr>
        <w:t xml:space="preserve"> </w:t>
      </w:r>
      <w:r>
        <w:t>all</w:t>
      </w:r>
      <w:r>
        <w:rPr>
          <w:spacing w:val="-4"/>
        </w:rPr>
        <w:t xml:space="preserve"> </w:t>
      </w:r>
      <w:r>
        <w:t>five</w:t>
      </w:r>
      <w:r>
        <w:rPr>
          <w:spacing w:val="-5"/>
        </w:rPr>
        <w:t xml:space="preserve"> </w:t>
      </w:r>
      <w:r>
        <w:t>Pandavas)</w:t>
      </w:r>
      <w:r>
        <w:rPr>
          <w:spacing w:val="-5"/>
        </w:rPr>
        <w:t xml:space="preserve"> </w:t>
      </w:r>
      <w:r>
        <w:t>and</w:t>
      </w:r>
      <w:r>
        <w:rPr>
          <w:spacing w:val="-4"/>
        </w:rPr>
        <w:t xml:space="preserve"> </w:t>
      </w:r>
      <w:r>
        <w:t>Dhrishtadyumna, who is meant to kill</w:t>
      </w:r>
      <w:r>
        <w:rPr>
          <w:spacing w:val="-1"/>
        </w:rPr>
        <w:t xml:space="preserve"> </w:t>
      </w:r>
      <w:r>
        <w:t>Drona</w:t>
      </w:r>
    </w:p>
    <w:p w14:paraId="53B80627" w14:textId="77777777" w:rsidR="00BD6E04" w:rsidRDefault="00BD6E04" w:rsidP="00180311">
      <w:pPr>
        <w:pStyle w:val="ListBullet"/>
      </w:pPr>
      <w:r>
        <w:t>Krishna:</w:t>
      </w:r>
      <w:r>
        <w:rPr>
          <w:spacing w:val="-4"/>
        </w:rPr>
        <w:t xml:space="preserve"> </w:t>
      </w:r>
      <w:r>
        <w:t>the</w:t>
      </w:r>
      <w:r>
        <w:rPr>
          <w:spacing w:val="-3"/>
        </w:rPr>
        <w:t xml:space="preserve"> </w:t>
      </w:r>
      <w:r>
        <w:t>seventh</w:t>
      </w:r>
      <w:r>
        <w:rPr>
          <w:spacing w:val="-3"/>
        </w:rPr>
        <w:t xml:space="preserve"> </w:t>
      </w:r>
      <w:r>
        <w:t>avatar</w:t>
      </w:r>
      <w:r>
        <w:rPr>
          <w:spacing w:val="-4"/>
        </w:rPr>
        <w:t xml:space="preserve"> </w:t>
      </w:r>
      <w:r>
        <w:t>of</w:t>
      </w:r>
      <w:r>
        <w:rPr>
          <w:spacing w:val="-3"/>
        </w:rPr>
        <w:t xml:space="preserve"> Vishnu, </w:t>
      </w:r>
      <w:r>
        <w:t>who</w:t>
      </w:r>
      <w:r>
        <w:rPr>
          <w:spacing w:val="-4"/>
        </w:rPr>
        <w:t xml:space="preserve"> </w:t>
      </w:r>
      <w:r>
        <w:t>is</w:t>
      </w:r>
      <w:r>
        <w:rPr>
          <w:spacing w:val="-3"/>
        </w:rPr>
        <w:t xml:space="preserve"> </w:t>
      </w:r>
      <w:r>
        <w:t>related</w:t>
      </w:r>
      <w:r>
        <w:rPr>
          <w:spacing w:val="-3"/>
        </w:rPr>
        <w:t xml:space="preserve"> </w:t>
      </w:r>
      <w:r>
        <w:t>to</w:t>
      </w:r>
      <w:r>
        <w:rPr>
          <w:spacing w:val="-4"/>
        </w:rPr>
        <w:t xml:space="preserve"> </w:t>
      </w:r>
      <w:r>
        <w:rPr>
          <w:spacing w:val="-3"/>
        </w:rPr>
        <w:t xml:space="preserve">Kunti </w:t>
      </w:r>
      <w:r>
        <w:t>in</w:t>
      </w:r>
      <w:r>
        <w:rPr>
          <w:spacing w:val="-3"/>
        </w:rPr>
        <w:t xml:space="preserve"> </w:t>
      </w:r>
      <w:r>
        <w:t>his</w:t>
      </w:r>
      <w:r>
        <w:rPr>
          <w:spacing w:val="-4"/>
        </w:rPr>
        <w:t xml:space="preserve"> </w:t>
      </w:r>
      <w:r>
        <w:t>human</w:t>
      </w:r>
      <w:r>
        <w:rPr>
          <w:spacing w:val="-3"/>
        </w:rPr>
        <w:t xml:space="preserve"> </w:t>
      </w:r>
      <w:r>
        <w:t>incarnation</w:t>
      </w:r>
      <w:r>
        <w:rPr>
          <w:spacing w:val="-3"/>
        </w:rPr>
        <w:t xml:space="preserve"> </w:t>
      </w:r>
      <w:r>
        <w:t>and</w:t>
      </w:r>
      <w:r>
        <w:rPr>
          <w:spacing w:val="-3"/>
        </w:rPr>
        <w:t xml:space="preserve"> </w:t>
      </w:r>
      <w:r>
        <w:t>reveals</w:t>
      </w:r>
      <w:r>
        <w:rPr>
          <w:spacing w:val="-4"/>
        </w:rPr>
        <w:t xml:space="preserve"> </w:t>
      </w:r>
      <w:r>
        <w:t>the Bhavagad-Gita.</w:t>
      </w:r>
    </w:p>
    <w:p w14:paraId="55D0F91B" w14:textId="77777777" w:rsidR="00180311" w:rsidRDefault="00180311" w:rsidP="00180311">
      <w:pPr>
        <w:pStyle w:val="Body"/>
      </w:pPr>
    </w:p>
    <w:p w14:paraId="4CF17313" w14:textId="77777777" w:rsidR="00BD6E04" w:rsidRPr="00180311" w:rsidRDefault="00180311" w:rsidP="00180311">
      <w:pPr>
        <w:pStyle w:val="Heading2"/>
      </w:pPr>
      <w:r w:rsidRPr="00180311">
        <w:t xml:space="preserve">3.3.3 </w:t>
      </w:r>
      <w:r w:rsidR="00BD6E04" w:rsidRPr="00180311">
        <w:t>Key ideas:</w:t>
      </w:r>
    </w:p>
    <w:p w14:paraId="65D879D0" w14:textId="77777777" w:rsidR="00BD6E04" w:rsidRDefault="00BD6E04" w:rsidP="00180311">
      <w:pPr>
        <w:pStyle w:val="Body"/>
      </w:pPr>
      <w:r>
        <w:t xml:space="preserve">The first thing to realize about the people in the epic is that most of them are related to each other, whether by blood, marriage, or adoption. The major conflict is between two sets of cousins—the </w:t>
      </w:r>
      <w:r>
        <w:rPr>
          <w:b/>
        </w:rPr>
        <w:t xml:space="preserve">pandavas </w:t>
      </w:r>
      <w:r>
        <w:t xml:space="preserve">(sons of Pandu) and the </w:t>
      </w:r>
      <w:r>
        <w:rPr>
          <w:b/>
        </w:rPr>
        <w:t xml:space="preserve">Kauravas </w:t>
      </w:r>
      <w:r>
        <w:t xml:space="preserve">(sons of Dhritarashtra)—who want to inherit the throne. Technically, both sets of cousins are </w:t>
      </w:r>
      <w:r>
        <w:rPr>
          <w:b/>
        </w:rPr>
        <w:t>Kurus</w:t>
      </w:r>
      <w:r>
        <w:t xml:space="preserve">, but the </w:t>
      </w:r>
      <w:r>
        <w:rPr>
          <w:b/>
        </w:rPr>
        <w:t xml:space="preserve">Kauravas </w:t>
      </w:r>
      <w:r>
        <w:t>are referred to as Kurus more often in the story. Although they both have legitimate claims, the Pandavas are considered the nobler of the cousins. The genealogy is complicated, but the basic idea is straightfor</w:t>
      </w:r>
      <w:r>
        <w:rPr>
          <w:color w:val="231F20"/>
        </w:rPr>
        <w:t>ward: the cousins will fight until one side wins. Since the Kauravas are (mostly) evil, there are religious reasons for the Pandavas to win, as well, which is why Krishna (an incarnation of Vishnu, one of the three main Hindu gods) sides with the Pandavas.</w:t>
      </w:r>
    </w:p>
    <w:p w14:paraId="3CC61F91" w14:textId="77777777" w:rsidR="00180311" w:rsidRDefault="00180311" w:rsidP="00180311">
      <w:pPr>
        <w:pStyle w:val="Body"/>
        <w:rPr>
          <w:w w:val="110"/>
        </w:rPr>
      </w:pPr>
    </w:p>
    <w:p w14:paraId="17B5D2F2" w14:textId="77777777" w:rsidR="00180311" w:rsidRDefault="00180311" w:rsidP="00180311">
      <w:pPr>
        <w:pStyle w:val="Bodynoindent"/>
        <w:jc w:val="center"/>
        <w:rPr>
          <w:w w:val="110"/>
        </w:rPr>
      </w:pPr>
      <w:r w:rsidRPr="00180311">
        <w:rPr>
          <w:noProof/>
          <w:w w:val="110"/>
        </w:rPr>
        <w:lastRenderedPageBreak/>
        <w:drawing>
          <wp:inline distT="0" distB="0" distL="0" distR="0" wp14:anchorId="6A76CBB2" wp14:editId="6A7148CC">
            <wp:extent cx="6769100" cy="4121150"/>
            <wp:effectExtent l="0" t="0" r="0" b="63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769100" cy="4121150"/>
                    </a:xfrm>
                    <a:prstGeom prst="rect">
                      <a:avLst/>
                    </a:prstGeom>
                  </pic:spPr>
                </pic:pic>
              </a:graphicData>
            </a:graphic>
          </wp:inline>
        </w:drawing>
      </w:r>
    </w:p>
    <w:p w14:paraId="356A5C84" w14:textId="77777777" w:rsidR="00180311" w:rsidRDefault="00180311" w:rsidP="00180311">
      <w:pPr>
        <w:pStyle w:val="Bodynoindent"/>
        <w:rPr>
          <w:w w:val="110"/>
        </w:rPr>
      </w:pPr>
    </w:p>
    <w:p w14:paraId="4C6BFC2F" w14:textId="77777777" w:rsidR="00BD6E04" w:rsidRPr="00180311" w:rsidRDefault="00180311" w:rsidP="00180311">
      <w:pPr>
        <w:pStyle w:val="Heading2"/>
      </w:pPr>
      <w:r w:rsidRPr="00180311">
        <w:t xml:space="preserve">3.3.4 </w:t>
      </w:r>
      <w:r w:rsidR="00BD6E04" w:rsidRPr="00180311">
        <w:t>Laws:</w:t>
      </w:r>
    </w:p>
    <w:p w14:paraId="65B674CF" w14:textId="77777777" w:rsidR="00BD6E04" w:rsidRDefault="00BD6E04" w:rsidP="00180311">
      <w:pPr>
        <w:pStyle w:val="Body"/>
      </w:pPr>
      <w:r>
        <w:t xml:space="preserve">The concept of law plays an important role in the epic. In religious terms, </w:t>
      </w:r>
      <w:r>
        <w:rPr>
          <w:b/>
        </w:rPr>
        <w:t xml:space="preserve">Dharma </w:t>
      </w:r>
      <w:r>
        <w:t>is both the name of one of</w:t>
      </w:r>
      <w:r>
        <w:rPr>
          <w:spacing w:val="-4"/>
        </w:rPr>
        <w:t xml:space="preserve"> </w:t>
      </w:r>
      <w:r>
        <w:t>the</w:t>
      </w:r>
      <w:r>
        <w:rPr>
          <w:spacing w:val="-4"/>
        </w:rPr>
        <w:t xml:space="preserve"> </w:t>
      </w:r>
      <w:r>
        <w:t>Hindu</w:t>
      </w:r>
      <w:r>
        <w:rPr>
          <w:spacing w:val="-4"/>
        </w:rPr>
        <w:t xml:space="preserve"> </w:t>
      </w:r>
      <w:r>
        <w:t>gods</w:t>
      </w:r>
      <w:r>
        <w:rPr>
          <w:spacing w:val="-4"/>
        </w:rPr>
        <w:t xml:space="preserve"> </w:t>
      </w:r>
      <w:r>
        <w:t>and</w:t>
      </w:r>
      <w:r>
        <w:rPr>
          <w:spacing w:val="-4"/>
        </w:rPr>
        <w:t xml:space="preserve"> </w:t>
      </w:r>
      <w:r>
        <w:t>a</w:t>
      </w:r>
      <w:r>
        <w:rPr>
          <w:spacing w:val="-4"/>
        </w:rPr>
        <w:t xml:space="preserve"> </w:t>
      </w:r>
      <w:r>
        <w:t>concept</w:t>
      </w:r>
      <w:r>
        <w:rPr>
          <w:spacing w:val="-4"/>
        </w:rPr>
        <w:t xml:space="preserve"> </w:t>
      </w:r>
      <w:r>
        <w:t>that</w:t>
      </w:r>
      <w:r>
        <w:rPr>
          <w:spacing w:val="-3"/>
        </w:rPr>
        <w:t xml:space="preserve"> </w:t>
      </w:r>
      <w:r>
        <w:t>means</w:t>
      </w:r>
      <w:r>
        <w:rPr>
          <w:spacing w:val="-4"/>
        </w:rPr>
        <w:t xml:space="preserve"> </w:t>
      </w:r>
      <w:r>
        <w:t>a</w:t>
      </w:r>
      <w:r>
        <w:rPr>
          <w:spacing w:val="-4"/>
        </w:rPr>
        <w:t xml:space="preserve"> </w:t>
      </w:r>
      <w:r>
        <w:t>range</w:t>
      </w:r>
      <w:r>
        <w:rPr>
          <w:spacing w:val="-4"/>
        </w:rPr>
        <w:t xml:space="preserve"> </w:t>
      </w:r>
      <w:r>
        <w:t>of</w:t>
      </w:r>
      <w:r>
        <w:rPr>
          <w:spacing w:val="-4"/>
        </w:rPr>
        <w:t xml:space="preserve"> </w:t>
      </w:r>
      <w:r>
        <w:t>things,</w:t>
      </w:r>
      <w:r>
        <w:rPr>
          <w:spacing w:val="-4"/>
        </w:rPr>
        <w:t xml:space="preserve"> </w:t>
      </w:r>
      <w:r>
        <w:t>including</w:t>
      </w:r>
      <w:r>
        <w:rPr>
          <w:spacing w:val="-4"/>
        </w:rPr>
        <w:t xml:space="preserve"> </w:t>
      </w:r>
      <w:r>
        <w:t>justice,</w:t>
      </w:r>
      <w:r>
        <w:rPr>
          <w:spacing w:val="-4"/>
        </w:rPr>
        <w:t xml:space="preserve"> </w:t>
      </w:r>
      <w:r>
        <w:t>right</w:t>
      </w:r>
      <w:r>
        <w:rPr>
          <w:spacing w:val="-3"/>
        </w:rPr>
        <w:t xml:space="preserve"> </w:t>
      </w:r>
      <w:r>
        <w:t>action,</w:t>
      </w:r>
      <w:r>
        <w:rPr>
          <w:spacing w:val="-4"/>
        </w:rPr>
        <w:t xml:space="preserve"> </w:t>
      </w:r>
      <w:r>
        <w:t>and</w:t>
      </w:r>
      <w:r>
        <w:rPr>
          <w:spacing w:val="-4"/>
        </w:rPr>
        <w:t xml:space="preserve"> </w:t>
      </w:r>
      <w:r>
        <w:t>doing</w:t>
      </w:r>
      <w:r>
        <w:rPr>
          <w:spacing w:val="-4"/>
        </w:rPr>
        <w:t xml:space="preserve"> </w:t>
      </w:r>
      <w:r>
        <w:t>what</w:t>
      </w:r>
      <w:r>
        <w:rPr>
          <w:spacing w:val="-4"/>
        </w:rPr>
        <w:t xml:space="preserve"> </w:t>
      </w:r>
      <w:r>
        <w:t>you</w:t>
      </w:r>
      <w:r w:rsidR="00180311">
        <w:t xml:space="preserve"> </w:t>
      </w:r>
      <w:r>
        <w:rPr>
          <w:color w:val="231F20"/>
        </w:rPr>
        <w:t>must do regardless of the circumstances. The characters in the story speak about either following dharma (Law) or committing an Unlaw (the opposite of dharma), which can put the soul in jeopardy. Obeying your parents and even your elder siblings is part of the law.</w:t>
      </w:r>
    </w:p>
    <w:p w14:paraId="23AC0BF5" w14:textId="77777777" w:rsidR="00BD6E04" w:rsidRDefault="00BD6E04" w:rsidP="00180311">
      <w:pPr>
        <w:pStyle w:val="Body"/>
      </w:pPr>
      <w:r>
        <w:t>Other laws involve family rights. Since the status of a woman in a family depended on her ability to bear children, a wife whose husband was unable to give her children had the right to demand that one of his brothers be the father of her children. When one of the kings in the epic (Vicitravirya) is unable to father children, his wives insist that either his half-brother (Bhisma) or his step-brother (Vyasa) give them children. Vyasa, the king’s brother by marriage only, becomes the father of the king’s sons, Dhritarashtra and Pandu.</w:t>
      </w:r>
    </w:p>
    <w:p w14:paraId="1A5378EB" w14:textId="77777777" w:rsidR="00BD6E04" w:rsidRPr="009262A2" w:rsidRDefault="00BD6E04" w:rsidP="00180311">
      <w:pPr>
        <w:pStyle w:val="Body"/>
      </w:pPr>
      <w:r>
        <w:lastRenderedPageBreak/>
        <w:t>Blood</w:t>
      </w:r>
      <w:r>
        <w:rPr>
          <w:spacing w:val="-3"/>
        </w:rPr>
        <w:t xml:space="preserve"> </w:t>
      </w:r>
      <w:r>
        <w:t>ties,</w:t>
      </w:r>
      <w:r>
        <w:rPr>
          <w:spacing w:val="-3"/>
        </w:rPr>
        <w:t xml:space="preserve"> </w:t>
      </w:r>
      <w:r>
        <w:t>therefore,</w:t>
      </w:r>
      <w:r>
        <w:rPr>
          <w:spacing w:val="-3"/>
        </w:rPr>
        <w:t xml:space="preserve"> </w:t>
      </w:r>
      <w:r>
        <w:t>are</w:t>
      </w:r>
      <w:r>
        <w:rPr>
          <w:spacing w:val="-2"/>
        </w:rPr>
        <w:t xml:space="preserve"> </w:t>
      </w:r>
      <w:r>
        <w:t>less</w:t>
      </w:r>
      <w:r>
        <w:rPr>
          <w:spacing w:val="-3"/>
        </w:rPr>
        <w:t xml:space="preserve"> </w:t>
      </w:r>
      <w:r>
        <w:t>important</w:t>
      </w:r>
      <w:r>
        <w:rPr>
          <w:spacing w:val="-3"/>
        </w:rPr>
        <w:t xml:space="preserve"> </w:t>
      </w:r>
      <w:r>
        <w:t>in</w:t>
      </w:r>
      <w:r>
        <w:rPr>
          <w:spacing w:val="-3"/>
        </w:rPr>
        <w:t xml:space="preserve"> </w:t>
      </w:r>
      <w:r>
        <w:t>the</w:t>
      </w:r>
      <w:r>
        <w:rPr>
          <w:spacing w:val="-2"/>
        </w:rPr>
        <w:t xml:space="preserve"> </w:t>
      </w:r>
      <w:r>
        <w:t>epic</w:t>
      </w:r>
      <w:r>
        <w:rPr>
          <w:spacing w:val="-3"/>
        </w:rPr>
        <w:t xml:space="preserve"> </w:t>
      </w:r>
      <w:r>
        <w:t>than</w:t>
      </w:r>
      <w:r>
        <w:rPr>
          <w:spacing w:val="-3"/>
        </w:rPr>
        <w:t xml:space="preserve"> </w:t>
      </w:r>
      <w:r>
        <w:t>how</w:t>
      </w:r>
      <w:r>
        <w:rPr>
          <w:spacing w:val="-3"/>
        </w:rPr>
        <w:t xml:space="preserve"> </w:t>
      </w:r>
      <w:r>
        <w:t>society</w:t>
      </w:r>
      <w:r>
        <w:rPr>
          <w:spacing w:val="-2"/>
        </w:rPr>
        <w:t xml:space="preserve"> </w:t>
      </w:r>
      <w:r>
        <w:t>chooses</w:t>
      </w:r>
      <w:r>
        <w:rPr>
          <w:spacing w:val="-3"/>
        </w:rPr>
        <w:t xml:space="preserve"> </w:t>
      </w:r>
      <w:r>
        <w:t>to</w:t>
      </w:r>
      <w:r>
        <w:rPr>
          <w:spacing w:val="-3"/>
        </w:rPr>
        <w:t xml:space="preserve"> </w:t>
      </w:r>
      <w:r>
        <w:t>recognize</w:t>
      </w:r>
      <w:r>
        <w:rPr>
          <w:spacing w:val="-3"/>
        </w:rPr>
        <w:t xml:space="preserve"> </w:t>
      </w:r>
      <w:r>
        <w:t>you.</w:t>
      </w:r>
      <w:r>
        <w:rPr>
          <w:spacing w:val="-2"/>
        </w:rPr>
        <w:t xml:space="preserve"> </w:t>
      </w:r>
      <w:r>
        <w:t>By</w:t>
      </w:r>
      <w:r>
        <w:rPr>
          <w:spacing w:val="-3"/>
        </w:rPr>
        <w:t xml:space="preserve"> </w:t>
      </w:r>
      <w:r>
        <w:rPr>
          <w:spacing w:val="-6"/>
        </w:rPr>
        <w:t>law,</w:t>
      </w:r>
      <w:r>
        <w:rPr>
          <w:spacing w:val="-3"/>
        </w:rPr>
        <w:t xml:space="preserve"> </w:t>
      </w:r>
      <w:r>
        <w:t>children from a previous marriage (or born illegitimately) become the legal children of the man that their mother marries. If a husband accepts a child as his own, even if the father of the child is another man, society recognizes that child as</w:t>
      </w:r>
      <w:r>
        <w:rPr>
          <w:spacing w:val="-4"/>
        </w:rPr>
        <w:t xml:space="preserve"> </w:t>
      </w:r>
      <w:r>
        <w:t>his.</w:t>
      </w:r>
      <w:r>
        <w:rPr>
          <w:spacing w:val="-3"/>
        </w:rPr>
        <w:t xml:space="preserve"> </w:t>
      </w:r>
      <w:r>
        <w:t>When</w:t>
      </w:r>
      <w:r>
        <w:rPr>
          <w:spacing w:val="-3"/>
        </w:rPr>
        <w:t xml:space="preserve"> Pandu </w:t>
      </w:r>
      <w:r>
        <w:t>is</w:t>
      </w:r>
      <w:r>
        <w:rPr>
          <w:spacing w:val="-4"/>
        </w:rPr>
        <w:t xml:space="preserve"> </w:t>
      </w:r>
      <w:r>
        <w:t>unable</w:t>
      </w:r>
      <w:r>
        <w:rPr>
          <w:spacing w:val="-3"/>
        </w:rPr>
        <w:t xml:space="preserve"> </w:t>
      </w:r>
      <w:r>
        <w:t>to</w:t>
      </w:r>
      <w:r>
        <w:rPr>
          <w:spacing w:val="-3"/>
        </w:rPr>
        <w:t xml:space="preserve"> </w:t>
      </w:r>
      <w:r>
        <w:t>have</w:t>
      </w:r>
      <w:r>
        <w:rPr>
          <w:spacing w:val="-3"/>
        </w:rPr>
        <w:t xml:space="preserve"> </w:t>
      </w:r>
      <w:r w:rsidRPr="009262A2">
        <w:t>children</w:t>
      </w:r>
      <w:r w:rsidRPr="009262A2">
        <w:rPr>
          <w:spacing w:val="-3"/>
        </w:rPr>
        <w:t xml:space="preserve"> </w:t>
      </w:r>
      <w:r w:rsidRPr="009262A2">
        <w:t>(for</w:t>
      </w:r>
      <w:r w:rsidRPr="009262A2">
        <w:rPr>
          <w:spacing w:val="-4"/>
        </w:rPr>
        <w:t xml:space="preserve"> </w:t>
      </w:r>
      <w:r w:rsidRPr="009262A2">
        <w:t>unusual</w:t>
      </w:r>
      <w:r w:rsidRPr="009262A2">
        <w:rPr>
          <w:spacing w:val="-3"/>
        </w:rPr>
        <w:t xml:space="preserve"> </w:t>
      </w:r>
      <w:r w:rsidRPr="009262A2">
        <w:t>reasons),</w:t>
      </w:r>
      <w:r w:rsidRPr="009262A2">
        <w:rPr>
          <w:spacing w:val="-3"/>
        </w:rPr>
        <w:t xml:space="preserve"> </w:t>
      </w:r>
      <w:r w:rsidRPr="009262A2">
        <w:t>he</w:t>
      </w:r>
      <w:r w:rsidRPr="009262A2">
        <w:rPr>
          <w:spacing w:val="-3"/>
        </w:rPr>
        <w:t xml:space="preserve"> </w:t>
      </w:r>
      <w:r w:rsidRPr="009262A2">
        <w:t>asks</w:t>
      </w:r>
      <w:r w:rsidRPr="009262A2">
        <w:rPr>
          <w:spacing w:val="-3"/>
        </w:rPr>
        <w:t xml:space="preserve"> </w:t>
      </w:r>
      <w:r w:rsidRPr="009262A2">
        <w:t>his</w:t>
      </w:r>
      <w:r w:rsidRPr="009262A2">
        <w:rPr>
          <w:spacing w:val="-4"/>
        </w:rPr>
        <w:t xml:space="preserve"> </w:t>
      </w:r>
      <w:r w:rsidRPr="009262A2">
        <w:t>wife</w:t>
      </w:r>
      <w:r w:rsidRPr="009262A2">
        <w:rPr>
          <w:spacing w:val="-3"/>
        </w:rPr>
        <w:t xml:space="preserve"> </w:t>
      </w:r>
      <w:r w:rsidRPr="009262A2">
        <w:t>to</w:t>
      </w:r>
      <w:r w:rsidRPr="009262A2">
        <w:rPr>
          <w:spacing w:val="-3"/>
        </w:rPr>
        <w:t xml:space="preserve"> </w:t>
      </w:r>
      <w:r w:rsidRPr="009262A2">
        <w:t>say</w:t>
      </w:r>
      <w:r w:rsidRPr="009262A2">
        <w:rPr>
          <w:spacing w:val="-3"/>
        </w:rPr>
        <w:t xml:space="preserve"> </w:t>
      </w:r>
      <w:r w:rsidRPr="009262A2">
        <w:t>a</w:t>
      </w:r>
      <w:r w:rsidRPr="009262A2">
        <w:rPr>
          <w:spacing w:val="-4"/>
        </w:rPr>
        <w:t xml:space="preserve"> </w:t>
      </w:r>
      <w:r w:rsidRPr="009262A2">
        <w:t>prayer</w:t>
      </w:r>
      <w:r w:rsidRPr="009262A2">
        <w:rPr>
          <w:spacing w:val="-3"/>
        </w:rPr>
        <w:t xml:space="preserve"> </w:t>
      </w:r>
      <w:r w:rsidRPr="009262A2">
        <w:t>she</w:t>
      </w:r>
      <w:r w:rsidRPr="009262A2">
        <w:rPr>
          <w:spacing w:val="-3"/>
        </w:rPr>
        <w:t xml:space="preserve"> </w:t>
      </w:r>
      <w:r w:rsidRPr="009262A2">
        <w:t>knows</w:t>
      </w:r>
      <w:r w:rsidRPr="009262A2">
        <w:rPr>
          <w:spacing w:val="-3"/>
        </w:rPr>
        <w:t xml:space="preserve"> </w:t>
      </w:r>
      <w:r w:rsidRPr="009262A2">
        <w:t>that</w:t>
      </w:r>
      <w:r w:rsidR="00180311" w:rsidRPr="009262A2">
        <w:t xml:space="preserve"> </w:t>
      </w:r>
      <w:r w:rsidRPr="009262A2">
        <w:t>will call down various Hindu gods to father his children, and she shares the prayer with his second wife. The sons of Pandu are not his actual blood sons, but rather are accepted as his sons by law.</w:t>
      </w:r>
    </w:p>
    <w:p w14:paraId="0F528AB8" w14:textId="77777777" w:rsidR="00180311" w:rsidRPr="009262A2" w:rsidRDefault="00180311" w:rsidP="00180311">
      <w:pPr>
        <w:pStyle w:val="Body"/>
      </w:pPr>
    </w:p>
    <w:p w14:paraId="6CA062EC" w14:textId="77777777" w:rsidR="00BD6E04" w:rsidRPr="00180311" w:rsidRDefault="00180311" w:rsidP="00180311">
      <w:pPr>
        <w:pStyle w:val="Heading2"/>
      </w:pPr>
      <w:r w:rsidRPr="00180311">
        <w:t xml:space="preserve">3.3.5 </w:t>
      </w:r>
      <w:r w:rsidR="00BD6E04" w:rsidRPr="00180311">
        <w:t xml:space="preserve">Sons of </w:t>
      </w:r>
      <w:r>
        <w:t>P</w:t>
      </w:r>
      <w:r w:rsidR="00BD6E04" w:rsidRPr="00180311">
        <w:t>andu:</w:t>
      </w:r>
    </w:p>
    <w:p w14:paraId="5FFFECC5" w14:textId="77777777" w:rsidR="00BD6E04" w:rsidRDefault="00BD6E04" w:rsidP="00180311">
      <w:pPr>
        <w:pStyle w:val="ListBullet"/>
      </w:pPr>
      <w:r>
        <w:rPr>
          <w:spacing w:val="-3"/>
        </w:rPr>
        <w:t xml:space="preserve">Yudhishthira </w:t>
      </w:r>
      <w:r>
        <w:t xml:space="preserve">is the eldest. </w:t>
      </w:r>
      <w:r>
        <w:rPr>
          <w:spacing w:val="-3"/>
        </w:rPr>
        <w:t xml:space="preserve">He </w:t>
      </w:r>
      <w:r>
        <w:t xml:space="preserve">is the son of </w:t>
      </w:r>
      <w:r>
        <w:rPr>
          <w:spacing w:val="-3"/>
        </w:rPr>
        <w:t xml:space="preserve">Kunti </w:t>
      </w:r>
      <w:r>
        <w:t>(the first wife) and Dharma, god of</w:t>
      </w:r>
      <w:r>
        <w:rPr>
          <w:spacing w:val="-2"/>
        </w:rPr>
        <w:t xml:space="preserve"> </w:t>
      </w:r>
      <w:r>
        <w:t>justice.</w:t>
      </w:r>
    </w:p>
    <w:p w14:paraId="782B3747" w14:textId="77777777" w:rsidR="00BD6E04" w:rsidRDefault="00BD6E04" w:rsidP="00180311">
      <w:pPr>
        <w:pStyle w:val="ListBullet"/>
      </w:pPr>
      <w:r>
        <w:t xml:space="preserve">Bhima is the son of </w:t>
      </w:r>
      <w:r>
        <w:rPr>
          <w:spacing w:val="-3"/>
        </w:rPr>
        <w:t xml:space="preserve">Kunti </w:t>
      </w:r>
      <w:r>
        <w:t xml:space="preserve">and </w:t>
      </w:r>
      <w:r>
        <w:rPr>
          <w:spacing w:val="-6"/>
        </w:rPr>
        <w:t xml:space="preserve">Vayu, </w:t>
      </w:r>
      <w:r>
        <w:t>god of the wind (considered the strongest natural</w:t>
      </w:r>
      <w:r>
        <w:rPr>
          <w:spacing w:val="-10"/>
        </w:rPr>
        <w:t xml:space="preserve"> </w:t>
      </w:r>
      <w:r>
        <w:t>force).</w:t>
      </w:r>
    </w:p>
    <w:p w14:paraId="2CF48658" w14:textId="77777777" w:rsidR="00BD6E04" w:rsidRDefault="00BD6E04" w:rsidP="00180311">
      <w:pPr>
        <w:pStyle w:val="ListBullet"/>
      </w:pPr>
      <w:r>
        <w:t xml:space="preserve">Arjuna is the son of </w:t>
      </w:r>
      <w:r>
        <w:rPr>
          <w:spacing w:val="-3"/>
        </w:rPr>
        <w:t xml:space="preserve">Kunti </w:t>
      </w:r>
      <w:r>
        <w:t>and Indra, god of</w:t>
      </w:r>
      <w:r>
        <w:rPr>
          <w:spacing w:val="1"/>
        </w:rPr>
        <w:t xml:space="preserve"> </w:t>
      </w:r>
      <w:r>
        <w:rPr>
          <w:spacing w:val="-4"/>
        </w:rPr>
        <w:t>war.</w:t>
      </w:r>
    </w:p>
    <w:p w14:paraId="3BD2B902" w14:textId="77777777" w:rsidR="00BD6E04" w:rsidRDefault="00BD6E04" w:rsidP="00180311">
      <w:pPr>
        <w:pStyle w:val="ListBullet"/>
      </w:pPr>
      <w:r>
        <w:t>Nakula and Sahadeva are twins. Their mother is Madri (the second wife), and their fathers</w:t>
      </w:r>
      <w:r>
        <w:rPr>
          <w:spacing w:val="-22"/>
        </w:rPr>
        <w:t xml:space="preserve"> </w:t>
      </w:r>
      <w:r>
        <w:t>are</w:t>
      </w:r>
    </w:p>
    <w:p w14:paraId="1E104FCE" w14:textId="77777777" w:rsidR="00BD6E04" w:rsidRDefault="00BD6E04" w:rsidP="00180311">
      <w:pPr>
        <w:pStyle w:val="ListBullet"/>
      </w:pPr>
      <w:r>
        <w:t>The Asvins (pronounced Ashvins), twin horsemen</w:t>
      </w:r>
      <w:r>
        <w:rPr>
          <w:spacing w:val="-4"/>
        </w:rPr>
        <w:t xml:space="preserve"> </w:t>
      </w:r>
      <w:r>
        <w:t>gods.</w:t>
      </w:r>
    </w:p>
    <w:p w14:paraId="72D24FA6" w14:textId="77777777" w:rsidR="00BD6E04" w:rsidRDefault="00BD6E04" w:rsidP="00180311">
      <w:pPr>
        <w:pStyle w:val="Body"/>
      </w:pPr>
    </w:p>
    <w:p w14:paraId="09468DE4" w14:textId="77777777" w:rsidR="00BD6E04" w:rsidRDefault="00BD6E04" w:rsidP="00180311">
      <w:pPr>
        <w:pStyle w:val="Body"/>
      </w:pPr>
      <w:r>
        <w:t xml:space="preserve">They are related to Krishna through </w:t>
      </w:r>
      <w:r>
        <w:rPr>
          <w:spacing w:val="-3"/>
        </w:rPr>
        <w:t xml:space="preserve">Kunti, </w:t>
      </w:r>
      <w:r>
        <w:t xml:space="preserve">who is his aunt, and all five brothers are married to the same woman, Draupadi (sometimes referred to as Krishnã), through a mistake in the </w:t>
      </w:r>
      <w:r>
        <w:rPr>
          <w:spacing w:val="-6"/>
        </w:rPr>
        <w:t>law.</w:t>
      </w:r>
    </w:p>
    <w:p w14:paraId="72BE1D98" w14:textId="77777777" w:rsidR="00BD6E04" w:rsidRDefault="00BD6E04" w:rsidP="00BE5C84">
      <w:pPr>
        <w:pStyle w:val="Body"/>
        <w:jc w:val="left"/>
        <w:rPr>
          <w:color w:val="3953A4"/>
          <w:u w:val="single" w:color="3953A4"/>
        </w:rPr>
      </w:pPr>
      <w:r>
        <w:rPr>
          <w:color w:val="231F20"/>
        </w:rPr>
        <w:t xml:space="preserve">For a Summary of the Mahabharata, please visit the following link: </w:t>
      </w:r>
      <w:hyperlink r:id="rId12">
        <w:r>
          <w:rPr>
            <w:color w:val="3953A4"/>
            <w:u w:val="single" w:color="3953A4"/>
          </w:rPr>
          <w:t>http://larryavisbrown.homestead.com/files/xeno.mahabsynop.htm</w:t>
        </w:r>
      </w:hyperlink>
    </w:p>
    <w:p w14:paraId="02825226" w14:textId="77777777" w:rsidR="00180311" w:rsidRDefault="00180311" w:rsidP="00180311">
      <w:pPr>
        <w:pStyle w:val="Body"/>
      </w:pPr>
    </w:p>
    <w:p w14:paraId="5C962E15" w14:textId="77777777" w:rsidR="00BD6E04" w:rsidRDefault="00BD6E04" w:rsidP="00180311">
      <w:pPr>
        <w:pStyle w:val="Body"/>
        <w:ind w:firstLine="0"/>
        <w:jc w:val="center"/>
        <w:rPr>
          <w:sz w:val="18"/>
        </w:rPr>
      </w:pPr>
      <w:r>
        <w:rPr>
          <w:noProof/>
        </w:rPr>
        <w:lastRenderedPageBreak/>
        <w:drawing>
          <wp:inline distT="0" distB="0" distL="0" distR="0" wp14:anchorId="1702B1D9" wp14:editId="76069E25">
            <wp:extent cx="5384348" cy="3826383"/>
            <wp:effectExtent l="0" t="0" r="635" b="0"/>
            <wp:docPr id="37" name="image24.jpeg" descr="Image 3.2: The Battle of Kurukshetra | Armies standing in a circular formation ready to attack in the Battle of Kurukshetra." title="Image 3.2: The Battle of Kurukshetra | Armies standing in a circular formation ready to attack in the Battle of Kurukshe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jpeg"/>
                    <pic:cNvPicPr/>
                  </pic:nvPicPr>
                  <pic:blipFill>
                    <a:blip r:embed="rId13" cstate="print"/>
                    <a:stretch>
                      <a:fillRect/>
                    </a:stretch>
                  </pic:blipFill>
                  <pic:spPr>
                    <a:xfrm>
                      <a:off x="0" y="0"/>
                      <a:ext cx="5384348" cy="3826383"/>
                    </a:xfrm>
                    <a:prstGeom prst="rect">
                      <a:avLst/>
                    </a:prstGeom>
                  </pic:spPr>
                </pic:pic>
              </a:graphicData>
            </a:graphic>
          </wp:inline>
        </w:drawing>
      </w:r>
    </w:p>
    <w:p w14:paraId="0872B0E7" w14:textId="77777777" w:rsidR="00BD6E04" w:rsidRDefault="00BD6E04" w:rsidP="00180311">
      <w:pPr>
        <w:pStyle w:val="CaptionHeader"/>
      </w:pPr>
      <w:r>
        <w:rPr>
          <w:w w:val="105"/>
        </w:rPr>
        <w:t>Image</w:t>
      </w:r>
      <w:r>
        <w:rPr>
          <w:spacing w:val="-4"/>
          <w:w w:val="105"/>
        </w:rPr>
        <w:t xml:space="preserve"> </w:t>
      </w:r>
      <w:r>
        <w:rPr>
          <w:w w:val="105"/>
        </w:rPr>
        <w:t>3.2:</w:t>
      </w:r>
      <w:r>
        <w:rPr>
          <w:spacing w:val="-4"/>
          <w:w w:val="105"/>
        </w:rPr>
        <w:t xml:space="preserve"> </w:t>
      </w:r>
      <w:r>
        <w:rPr>
          <w:w w:val="105"/>
        </w:rPr>
        <w:t>The</w:t>
      </w:r>
      <w:r>
        <w:rPr>
          <w:spacing w:val="-4"/>
          <w:w w:val="105"/>
        </w:rPr>
        <w:t xml:space="preserve"> </w:t>
      </w:r>
      <w:r>
        <w:rPr>
          <w:w w:val="115"/>
        </w:rPr>
        <w:t>Battle</w:t>
      </w:r>
      <w:r>
        <w:rPr>
          <w:spacing w:val="-8"/>
          <w:w w:val="115"/>
        </w:rPr>
        <w:t xml:space="preserve"> </w:t>
      </w:r>
      <w:r>
        <w:rPr>
          <w:w w:val="105"/>
        </w:rPr>
        <w:t>of</w:t>
      </w:r>
      <w:r>
        <w:rPr>
          <w:spacing w:val="-4"/>
          <w:w w:val="105"/>
        </w:rPr>
        <w:t xml:space="preserve"> </w:t>
      </w:r>
      <w:r>
        <w:rPr>
          <w:w w:val="115"/>
        </w:rPr>
        <w:t>Kurukshetra</w:t>
      </w:r>
      <w:r>
        <w:rPr>
          <w:spacing w:val="-8"/>
          <w:w w:val="115"/>
        </w:rPr>
        <w:t xml:space="preserve"> </w:t>
      </w:r>
      <w:r>
        <w:rPr>
          <w:w w:val="105"/>
        </w:rPr>
        <w:t>|</w:t>
      </w:r>
      <w:r>
        <w:rPr>
          <w:spacing w:val="-4"/>
          <w:w w:val="105"/>
        </w:rPr>
        <w:t xml:space="preserve"> </w:t>
      </w:r>
      <w:r>
        <w:rPr>
          <w:w w:val="105"/>
        </w:rPr>
        <w:t>Armies</w:t>
      </w:r>
      <w:r>
        <w:rPr>
          <w:spacing w:val="-8"/>
          <w:w w:val="105"/>
        </w:rPr>
        <w:t xml:space="preserve"> </w:t>
      </w:r>
      <w:r>
        <w:rPr>
          <w:w w:val="105"/>
        </w:rPr>
        <w:t>standing</w:t>
      </w:r>
      <w:r>
        <w:rPr>
          <w:spacing w:val="-8"/>
          <w:w w:val="105"/>
        </w:rPr>
        <w:t xml:space="preserve"> </w:t>
      </w:r>
      <w:r>
        <w:rPr>
          <w:w w:val="105"/>
        </w:rPr>
        <w:t>in</w:t>
      </w:r>
      <w:r>
        <w:rPr>
          <w:spacing w:val="-8"/>
          <w:w w:val="105"/>
        </w:rPr>
        <w:t xml:space="preserve"> </w:t>
      </w:r>
      <w:r>
        <w:rPr>
          <w:w w:val="105"/>
        </w:rPr>
        <w:t>a</w:t>
      </w:r>
      <w:r>
        <w:rPr>
          <w:spacing w:val="-8"/>
          <w:w w:val="105"/>
        </w:rPr>
        <w:t xml:space="preserve"> </w:t>
      </w:r>
      <w:r>
        <w:rPr>
          <w:w w:val="105"/>
        </w:rPr>
        <w:t>circular</w:t>
      </w:r>
      <w:r>
        <w:rPr>
          <w:spacing w:val="-8"/>
          <w:w w:val="105"/>
        </w:rPr>
        <w:t xml:space="preserve"> </w:t>
      </w:r>
      <w:r>
        <w:rPr>
          <w:w w:val="105"/>
        </w:rPr>
        <w:t>formation</w:t>
      </w:r>
      <w:r>
        <w:rPr>
          <w:spacing w:val="-8"/>
          <w:w w:val="105"/>
        </w:rPr>
        <w:t xml:space="preserve"> </w:t>
      </w:r>
      <w:r>
        <w:rPr>
          <w:w w:val="105"/>
        </w:rPr>
        <w:t>ready</w:t>
      </w:r>
      <w:r>
        <w:rPr>
          <w:spacing w:val="-8"/>
          <w:w w:val="105"/>
        </w:rPr>
        <w:t xml:space="preserve"> </w:t>
      </w:r>
      <w:r>
        <w:rPr>
          <w:w w:val="105"/>
        </w:rPr>
        <w:t>to</w:t>
      </w:r>
      <w:r>
        <w:rPr>
          <w:spacing w:val="-8"/>
          <w:w w:val="105"/>
        </w:rPr>
        <w:t xml:space="preserve"> </w:t>
      </w:r>
      <w:r>
        <w:rPr>
          <w:w w:val="105"/>
        </w:rPr>
        <w:t>attack</w:t>
      </w:r>
      <w:r>
        <w:rPr>
          <w:spacing w:val="-7"/>
          <w:w w:val="105"/>
        </w:rPr>
        <w:t xml:space="preserve"> </w:t>
      </w:r>
      <w:r>
        <w:rPr>
          <w:w w:val="105"/>
        </w:rPr>
        <w:t>in</w:t>
      </w:r>
      <w:r>
        <w:rPr>
          <w:spacing w:val="-8"/>
          <w:w w:val="105"/>
        </w:rPr>
        <w:t xml:space="preserve"> </w:t>
      </w:r>
      <w:r>
        <w:rPr>
          <w:w w:val="105"/>
        </w:rPr>
        <w:t>the</w:t>
      </w:r>
      <w:r>
        <w:rPr>
          <w:spacing w:val="-8"/>
          <w:w w:val="105"/>
        </w:rPr>
        <w:t xml:space="preserve"> </w:t>
      </w:r>
      <w:r>
        <w:rPr>
          <w:w w:val="105"/>
        </w:rPr>
        <w:t>Battle</w:t>
      </w:r>
      <w:r>
        <w:rPr>
          <w:spacing w:val="-8"/>
          <w:w w:val="105"/>
        </w:rPr>
        <w:t xml:space="preserve"> </w:t>
      </w:r>
      <w:r>
        <w:rPr>
          <w:w w:val="105"/>
        </w:rPr>
        <w:t>of Kurukshetra.</w:t>
      </w:r>
      <w:bookmarkStart w:id="2" w:name="_GoBack"/>
      <w:bookmarkEnd w:id="2"/>
    </w:p>
    <w:p w14:paraId="32F94D29" w14:textId="77777777" w:rsidR="00BD6E04" w:rsidRPr="00180311" w:rsidRDefault="00BD6E04" w:rsidP="00180311">
      <w:pPr>
        <w:pStyle w:val="CaptionText"/>
      </w:pPr>
      <w:r w:rsidRPr="00180311">
        <w:t xml:space="preserve">Author: User </w:t>
      </w:r>
      <w:r w:rsidRPr="00180311">
        <w:t>“</w:t>
      </w:r>
      <w:r w:rsidRPr="00180311">
        <w:t>Yadupati</w:t>
      </w:r>
      <w:r w:rsidRPr="00180311">
        <w:t>”</w:t>
      </w:r>
    </w:p>
    <w:p w14:paraId="2111DD10" w14:textId="77777777" w:rsidR="00BD6E04" w:rsidRPr="00180311" w:rsidRDefault="00BD6E04" w:rsidP="00180311">
      <w:pPr>
        <w:pStyle w:val="CaptionText"/>
      </w:pPr>
      <w:r w:rsidRPr="00180311">
        <w:t>Source: Flickr</w:t>
      </w:r>
    </w:p>
    <w:p w14:paraId="455A6702" w14:textId="77777777" w:rsidR="00BD6E04" w:rsidRPr="00180311" w:rsidRDefault="00BD6E04" w:rsidP="00180311">
      <w:pPr>
        <w:pStyle w:val="CaptionText"/>
      </w:pPr>
      <w:r w:rsidRPr="00180311">
        <w:t>License: CC BY-NC-SA</w:t>
      </w:r>
    </w:p>
    <w:p w14:paraId="382E9A68" w14:textId="77777777" w:rsidR="00BD6E04" w:rsidRDefault="00BD6E04" w:rsidP="00180311">
      <w:pPr>
        <w:pStyle w:val="Body"/>
      </w:pPr>
    </w:p>
    <w:p w14:paraId="6EE66A16" w14:textId="77777777" w:rsidR="00BD6E04" w:rsidRPr="00180311" w:rsidRDefault="00180311" w:rsidP="00180311">
      <w:pPr>
        <w:pStyle w:val="Heading2"/>
      </w:pPr>
      <w:r w:rsidRPr="00180311">
        <w:t xml:space="preserve">3.3.6 </w:t>
      </w:r>
      <w:r w:rsidR="00BD6E04" w:rsidRPr="00180311">
        <w:t>The Mahabharata</w:t>
      </w:r>
    </w:p>
    <w:p w14:paraId="1880B3D3" w14:textId="77777777" w:rsidR="00BD6E04" w:rsidRDefault="00BD6E04" w:rsidP="00180311">
      <w:pPr>
        <w:pStyle w:val="Bodynoindent"/>
      </w:pPr>
      <w:r>
        <w:t xml:space="preserve">Dwaipayana </w:t>
      </w:r>
      <w:r>
        <w:rPr>
          <w:spacing w:val="-4"/>
        </w:rPr>
        <w:t xml:space="preserve">Vyas, </w:t>
      </w:r>
      <w:r>
        <w:rPr>
          <w:spacing w:val="-3"/>
        </w:rPr>
        <w:t xml:space="preserve">Translated </w:t>
      </w:r>
      <w:r>
        <w:t xml:space="preserve">by Kisari </w:t>
      </w:r>
      <w:r>
        <w:rPr>
          <w:spacing w:val="-3"/>
        </w:rPr>
        <w:t>Mohan</w:t>
      </w:r>
      <w:r>
        <w:t xml:space="preserve"> Ganguli</w:t>
      </w:r>
    </w:p>
    <w:p w14:paraId="1C7F5370" w14:textId="77777777" w:rsidR="00180311" w:rsidRDefault="00180311" w:rsidP="00180311">
      <w:pPr>
        <w:pStyle w:val="Bodynoindent"/>
      </w:pPr>
      <w:r>
        <w:t>License: Public Domain</w:t>
      </w:r>
    </w:p>
    <w:p w14:paraId="5BB0A27D" w14:textId="77777777" w:rsidR="00180311" w:rsidRDefault="00180311" w:rsidP="00180311">
      <w:pPr>
        <w:pStyle w:val="Body"/>
      </w:pPr>
    </w:p>
    <w:p w14:paraId="22567519" w14:textId="77777777" w:rsidR="00180311" w:rsidRDefault="00BD6E04" w:rsidP="00180311">
      <w:pPr>
        <w:pStyle w:val="Heading3"/>
      </w:pPr>
      <w:r>
        <w:rPr>
          <w:u w:color="231F20"/>
        </w:rPr>
        <w:t>Book 2</w:t>
      </w:r>
      <w:r>
        <w:t xml:space="preserve"> </w:t>
      </w:r>
    </w:p>
    <w:p w14:paraId="69D6F1D5" w14:textId="77777777" w:rsidR="00180311" w:rsidRDefault="00BD6E04" w:rsidP="00180311">
      <w:pPr>
        <w:pStyle w:val="Heading4"/>
        <w:rPr>
          <w:spacing w:val="-5"/>
        </w:rPr>
      </w:pPr>
      <w:r>
        <w:t>The Dice</w:t>
      </w:r>
      <w:r>
        <w:rPr>
          <w:spacing w:val="-23"/>
        </w:rPr>
        <w:t xml:space="preserve"> </w:t>
      </w:r>
      <w:r>
        <w:rPr>
          <w:spacing w:val="-5"/>
        </w:rPr>
        <w:t xml:space="preserve">Game </w:t>
      </w:r>
    </w:p>
    <w:p w14:paraId="76086998" w14:textId="77777777" w:rsidR="00BD6E04" w:rsidRDefault="00BD6E04" w:rsidP="00180311">
      <w:pPr>
        <w:pStyle w:val="Heading4"/>
      </w:pPr>
      <w:r>
        <w:t>Section</w:t>
      </w:r>
      <w:r>
        <w:rPr>
          <w:spacing w:val="-1"/>
        </w:rPr>
        <w:t xml:space="preserve"> </w:t>
      </w:r>
      <w:r>
        <w:rPr>
          <w:spacing w:val="-6"/>
        </w:rPr>
        <w:t>LVIII</w:t>
      </w:r>
    </w:p>
    <w:p w14:paraId="3BC7D7AB" w14:textId="72551502" w:rsidR="00BD6E04" w:rsidRDefault="00BD6E04" w:rsidP="00180311">
      <w:pPr>
        <w:pStyle w:val="Body"/>
      </w:pPr>
      <w:r>
        <w:t>Vaisampayana said,—</w:t>
      </w:r>
      <w:r w:rsidR="00180311">
        <w:t>“</w:t>
      </w:r>
      <w:r>
        <w:t xml:space="preserve">The sons of Pritha with Yudhishthira at their head, having entered that assembly house, approached all the kings that were present there. And worshipping all those that deserved to be worshipped, and saluting others as each deserved according to age, they seated themselves on seats that were clean and furnished with costly carpets. After they had taken their </w:t>
      </w:r>
      <w:r>
        <w:lastRenderedPageBreak/>
        <w:t>seats, as also all the kings, Sakuni the son of Suvala addressed Yudhishthira and said, ‘O king, the assembly is full. All had been waiting for thee. Let, therefore, the dice be cast and the rules of play be fixed, O Yudhishthira.’</w:t>
      </w:r>
    </w:p>
    <w:p w14:paraId="7CA980E0" w14:textId="77777777" w:rsidR="00BD6E04" w:rsidRDefault="00BD6E04" w:rsidP="00180311">
      <w:pPr>
        <w:pStyle w:val="Body"/>
      </w:pPr>
      <w:r>
        <w:rPr>
          <w:spacing w:val="-3"/>
        </w:rPr>
        <w:t xml:space="preserve">‘Yudhishthira </w:t>
      </w:r>
      <w:r>
        <w:t xml:space="preserve">replied, ‘Deceitful gambling is sinful. There is no Kshatriya prowess in it. There is certainly no morality in it. </w:t>
      </w:r>
      <w:r>
        <w:rPr>
          <w:spacing w:val="-7"/>
        </w:rPr>
        <w:t xml:space="preserve">Why, </w:t>
      </w:r>
      <w:r>
        <w:t>then, O king, dost thou praise gambling so? The wise</w:t>
      </w:r>
      <w:r>
        <w:rPr>
          <w:spacing w:val="-3"/>
        </w:rPr>
        <w:t xml:space="preserve"> applaud </w:t>
      </w:r>
      <w:r>
        <w:t xml:space="preserve">not the pride that gamesters feel in deceitful </w:t>
      </w:r>
      <w:r>
        <w:rPr>
          <w:spacing w:val="-5"/>
        </w:rPr>
        <w:t xml:space="preserve">play. </w:t>
      </w:r>
      <w:r>
        <w:t xml:space="preserve">O Sakuni, vanquish us, not like a wretch, by deceitful </w:t>
      </w:r>
      <w:r>
        <w:rPr>
          <w:spacing w:val="-5"/>
        </w:rPr>
        <w:t>means.’</w:t>
      </w:r>
    </w:p>
    <w:p w14:paraId="0DC215B4" w14:textId="283F9959" w:rsidR="00BD6E04" w:rsidRPr="009262A2" w:rsidRDefault="00BD6E04" w:rsidP="00180311">
      <w:pPr>
        <w:pStyle w:val="Body"/>
      </w:pPr>
      <w:r>
        <w:t>Sakuni said,—</w:t>
      </w:r>
      <w:r w:rsidR="00180311">
        <w:t>‘</w:t>
      </w:r>
      <w:r>
        <w:t>That high-souled player who knoweth the secrets of winning and losing, who is skilled in baffling the deceitful arts of his confrere, who is united in all the diverse operations of which gambling consisteth</w:t>
      </w:r>
      <w:r w:rsidRPr="009262A2">
        <w:t>, truly</w:t>
      </w:r>
      <w:r w:rsidR="00180311" w:rsidRPr="009262A2">
        <w:t xml:space="preserve"> </w:t>
      </w:r>
      <w:r w:rsidRPr="009262A2">
        <w:t>knoweth the play, and he suffereth all in course of it. O son of Pritha, it is the staking at dice, which may be lost or won that may injure us. And it is for that reason that gambling is regarded as a fault. Let us, therefore, O king, begin the play. Fear not. Let the stakes be fixed. Delay not!’</w:t>
      </w:r>
    </w:p>
    <w:p w14:paraId="69C74579" w14:textId="095934A8" w:rsidR="00BD6E04" w:rsidRDefault="00BD6E04" w:rsidP="00180311">
      <w:pPr>
        <w:pStyle w:val="Body"/>
      </w:pPr>
      <w:r>
        <w:rPr>
          <w:spacing w:val="-3"/>
        </w:rPr>
        <w:t xml:space="preserve">“Yudhishthira </w:t>
      </w:r>
      <w:r>
        <w:t>said,—</w:t>
      </w:r>
      <w:r w:rsidR="00180311">
        <w:t>‘</w:t>
      </w:r>
      <w:r>
        <w:t>That best of Munis, Devala, the son of Asita, who always instructeth us about all those acts</w:t>
      </w:r>
      <w:r>
        <w:rPr>
          <w:spacing w:val="-3"/>
        </w:rPr>
        <w:t xml:space="preserve"> </w:t>
      </w:r>
      <w:r>
        <w:t>that</w:t>
      </w:r>
      <w:r>
        <w:rPr>
          <w:spacing w:val="-2"/>
        </w:rPr>
        <w:t xml:space="preserve"> </w:t>
      </w:r>
      <w:r>
        <w:t>may</w:t>
      </w:r>
      <w:r>
        <w:rPr>
          <w:spacing w:val="-2"/>
        </w:rPr>
        <w:t xml:space="preserve"> </w:t>
      </w:r>
      <w:r>
        <w:t>lead</w:t>
      </w:r>
      <w:r>
        <w:rPr>
          <w:spacing w:val="-2"/>
        </w:rPr>
        <w:t xml:space="preserve"> </w:t>
      </w:r>
      <w:r>
        <w:t>to</w:t>
      </w:r>
      <w:r>
        <w:rPr>
          <w:spacing w:val="-3"/>
        </w:rPr>
        <w:t xml:space="preserve"> </w:t>
      </w:r>
      <w:r>
        <w:t>heaven,</w:t>
      </w:r>
      <w:r>
        <w:rPr>
          <w:spacing w:val="-2"/>
        </w:rPr>
        <w:t xml:space="preserve"> </w:t>
      </w:r>
      <w:r>
        <w:t>hell,</w:t>
      </w:r>
      <w:r>
        <w:rPr>
          <w:spacing w:val="-2"/>
        </w:rPr>
        <w:t xml:space="preserve"> </w:t>
      </w:r>
      <w:r>
        <w:t>or</w:t>
      </w:r>
      <w:r>
        <w:rPr>
          <w:spacing w:val="-2"/>
        </w:rPr>
        <w:t xml:space="preserve"> </w:t>
      </w:r>
      <w:r>
        <w:t>the</w:t>
      </w:r>
      <w:r>
        <w:rPr>
          <w:spacing w:val="-2"/>
        </w:rPr>
        <w:t xml:space="preserve"> </w:t>
      </w:r>
      <w:r>
        <w:t>other</w:t>
      </w:r>
      <w:r>
        <w:rPr>
          <w:spacing w:val="-3"/>
        </w:rPr>
        <w:t xml:space="preserve"> </w:t>
      </w:r>
      <w:r>
        <w:t>regions,</w:t>
      </w:r>
      <w:r>
        <w:rPr>
          <w:spacing w:val="-2"/>
        </w:rPr>
        <w:t xml:space="preserve"> </w:t>
      </w:r>
      <w:r>
        <w:t>hath</w:t>
      </w:r>
      <w:r>
        <w:rPr>
          <w:spacing w:val="-2"/>
        </w:rPr>
        <w:t xml:space="preserve"> </w:t>
      </w:r>
      <w:r>
        <w:t>said,</w:t>
      </w:r>
      <w:r>
        <w:rPr>
          <w:spacing w:val="-2"/>
        </w:rPr>
        <w:t xml:space="preserve"> </w:t>
      </w:r>
      <w:r>
        <w:t>that</w:t>
      </w:r>
      <w:r>
        <w:rPr>
          <w:spacing w:val="-3"/>
        </w:rPr>
        <w:t xml:space="preserve"> </w:t>
      </w:r>
      <w:r>
        <w:t>it</w:t>
      </w:r>
      <w:r>
        <w:rPr>
          <w:spacing w:val="-2"/>
        </w:rPr>
        <w:t xml:space="preserve"> </w:t>
      </w:r>
      <w:r>
        <w:t>is</w:t>
      </w:r>
      <w:r>
        <w:rPr>
          <w:spacing w:val="-2"/>
        </w:rPr>
        <w:t xml:space="preserve"> </w:t>
      </w:r>
      <w:r>
        <w:t>sinful</w:t>
      </w:r>
      <w:r>
        <w:rPr>
          <w:spacing w:val="-2"/>
        </w:rPr>
        <w:t xml:space="preserve"> </w:t>
      </w:r>
      <w:r>
        <w:t>to</w:t>
      </w:r>
      <w:r>
        <w:rPr>
          <w:spacing w:val="-2"/>
        </w:rPr>
        <w:t xml:space="preserve"> </w:t>
      </w:r>
      <w:r>
        <w:t>play</w:t>
      </w:r>
      <w:r>
        <w:rPr>
          <w:spacing w:val="-3"/>
        </w:rPr>
        <w:t xml:space="preserve"> </w:t>
      </w:r>
      <w:r>
        <w:t>deceitfully</w:t>
      </w:r>
      <w:r>
        <w:rPr>
          <w:spacing w:val="-2"/>
        </w:rPr>
        <w:t xml:space="preserve"> </w:t>
      </w:r>
      <w:r>
        <w:t>with</w:t>
      </w:r>
      <w:r>
        <w:rPr>
          <w:spacing w:val="-2"/>
        </w:rPr>
        <w:t xml:space="preserve"> </w:t>
      </w:r>
      <w:r>
        <w:t>a</w:t>
      </w:r>
      <w:r>
        <w:rPr>
          <w:spacing w:val="-2"/>
        </w:rPr>
        <w:t xml:space="preserve"> </w:t>
      </w:r>
      <w:r>
        <w:rPr>
          <w:spacing w:val="-3"/>
        </w:rPr>
        <w:t xml:space="preserve">gamester. </w:t>
      </w:r>
      <w:r>
        <w:rPr>
          <w:spacing w:val="-11"/>
        </w:rPr>
        <w:t xml:space="preserve">To </w:t>
      </w:r>
      <w:r>
        <w:t xml:space="preserve">obtain victory in battle without cunning or stratagem is the best sport. Gambling, </w:t>
      </w:r>
      <w:r>
        <w:rPr>
          <w:spacing w:val="-3"/>
        </w:rPr>
        <w:t xml:space="preserve">however, </w:t>
      </w:r>
      <w:r>
        <w:t>as a sport, is not so. Those that are respectable never use the language of the Mlechchas, nor do they adopt deceitfulness in their be</w:t>
      </w:r>
      <w:r>
        <w:rPr>
          <w:spacing w:val="-3"/>
        </w:rPr>
        <w:t xml:space="preserve">haviour. </w:t>
      </w:r>
      <w:r>
        <w:rPr>
          <w:spacing w:val="-8"/>
        </w:rPr>
        <w:t>War</w:t>
      </w:r>
      <w:r>
        <w:rPr>
          <w:spacing w:val="-2"/>
        </w:rPr>
        <w:t xml:space="preserve"> </w:t>
      </w:r>
      <w:r>
        <w:t>carried</w:t>
      </w:r>
      <w:r>
        <w:rPr>
          <w:spacing w:val="-3"/>
        </w:rPr>
        <w:t xml:space="preserve"> </w:t>
      </w:r>
      <w:r>
        <w:t>on</w:t>
      </w:r>
      <w:r>
        <w:rPr>
          <w:spacing w:val="-2"/>
        </w:rPr>
        <w:t xml:space="preserve"> </w:t>
      </w:r>
      <w:r>
        <w:t>without</w:t>
      </w:r>
      <w:r>
        <w:rPr>
          <w:spacing w:val="-2"/>
        </w:rPr>
        <w:t xml:space="preserve"> </w:t>
      </w:r>
      <w:r>
        <w:t>crookedness</w:t>
      </w:r>
      <w:r>
        <w:rPr>
          <w:spacing w:val="-3"/>
        </w:rPr>
        <w:t xml:space="preserve"> </w:t>
      </w:r>
      <w:r>
        <w:t>and</w:t>
      </w:r>
      <w:r>
        <w:rPr>
          <w:spacing w:val="-2"/>
        </w:rPr>
        <w:t xml:space="preserve"> </w:t>
      </w:r>
      <w:r>
        <w:t>cunning,</w:t>
      </w:r>
      <w:r>
        <w:rPr>
          <w:spacing w:val="-3"/>
        </w:rPr>
        <w:t xml:space="preserve"> </w:t>
      </w:r>
      <w:r>
        <w:t>this</w:t>
      </w:r>
      <w:r>
        <w:rPr>
          <w:spacing w:val="-2"/>
        </w:rPr>
        <w:t xml:space="preserve"> </w:t>
      </w:r>
      <w:r>
        <w:t>is</w:t>
      </w:r>
      <w:r>
        <w:rPr>
          <w:spacing w:val="-3"/>
        </w:rPr>
        <w:t xml:space="preserve"> </w:t>
      </w:r>
      <w:r>
        <w:t>the</w:t>
      </w:r>
      <w:r>
        <w:rPr>
          <w:spacing w:val="-2"/>
        </w:rPr>
        <w:t xml:space="preserve"> </w:t>
      </w:r>
      <w:r>
        <w:t>act</w:t>
      </w:r>
      <w:r>
        <w:rPr>
          <w:spacing w:val="-2"/>
        </w:rPr>
        <w:t xml:space="preserve"> </w:t>
      </w:r>
      <w:r>
        <w:t>of</w:t>
      </w:r>
      <w:r>
        <w:rPr>
          <w:spacing w:val="-3"/>
        </w:rPr>
        <w:t xml:space="preserve"> </w:t>
      </w:r>
      <w:r>
        <w:t>men</w:t>
      </w:r>
      <w:r>
        <w:rPr>
          <w:spacing w:val="-2"/>
        </w:rPr>
        <w:t xml:space="preserve"> </w:t>
      </w:r>
      <w:r>
        <w:t>that</w:t>
      </w:r>
      <w:r>
        <w:rPr>
          <w:spacing w:val="-3"/>
        </w:rPr>
        <w:t xml:space="preserve"> </w:t>
      </w:r>
      <w:r>
        <w:t>are</w:t>
      </w:r>
      <w:r>
        <w:rPr>
          <w:spacing w:val="-2"/>
        </w:rPr>
        <w:t xml:space="preserve"> </w:t>
      </w:r>
      <w:r>
        <w:t>honest.</w:t>
      </w:r>
      <w:r>
        <w:rPr>
          <w:spacing w:val="-2"/>
        </w:rPr>
        <w:t xml:space="preserve"> </w:t>
      </w:r>
      <w:r>
        <w:t>Do</w:t>
      </w:r>
      <w:r>
        <w:rPr>
          <w:spacing w:val="-3"/>
        </w:rPr>
        <w:t xml:space="preserve"> </w:t>
      </w:r>
      <w:r>
        <w:t>not,</w:t>
      </w:r>
      <w:r>
        <w:rPr>
          <w:spacing w:val="-2"/>
        </w:rPr>
        <w:t xml:space="preserve"> </w:t>
      </w:r>
      <w:r>
        <w:t>O</w:t>
      </w:r>
      <w:r>
        <w:rPr>
          <w:spacing w:val="-3"/>
        </w:rPr>
        <w:t xml:space="preserve"> </w:t>
      </w:r>
      <w:r>
        <w:t xml:space="preserve">Sakuni, playing </w:t>
      </w:r>
      <w:r>
        <w:rPr>
          <w:spacing w:val="-3"/>
        </w:rPr>
        <w:t xml:space="preserve">desperately, </w:t>
      </w:r>
      <w:r>
        <w:t xml:space="preserve">win of us that wealth with which according to our abilities, we strive to learn how to benefit the Brahmanas. Even enemies should not be vanquished by desperate stakes in deceitful </w:t>
      </w:r>
      <w:r>
        <w:rPr>
          <w:spacing w:val="-5"/>
        </w:rPr>
        <w:t xml:space="preserve">play. </w:t>
      </w:r>
      <w:r>
        <w:t>I do not desire either happiness</w:t>
      </w:r>
      <w:r>
        <w:rPr>
          <w:spacing w:val="-4"/>
        </w:rPr>
        <w:t xml:space="preserve"> </w:t>
      </w:r>
      <w:r>
        <w:t>or</w:t>
      </w:r>
      <w:r>
        <w:rPr>
          <w:spacing w:val="-4"/>
        </w:rPr>
        <w:t xml:space="preserve"> </w:t>
      </w:r>
      <w:r>
        <w:t>wealth</w:t>
      </w:r>
      <w:r>
        <w:rPr>
          <w:spacing w:val="-4"/>
        </w:rPr>
        <w:t xml:space="preserve"> </w:t>
      </w:r>
      <w:r>
        <w:t>by</w:t>
      </w:r>
      <w:r>
        <w:rPr>
          <w:spacing w:val="-3"/>
        </w:rPr>
        <w:t xml:space="preserve"> </w:t>
      </w:r>
      <w:r>
        <w:t>means</w:t>
      </w:r>
      <w:r>
        <w:rPr>
          <w:spacing w:val="-4"/>
        </w:rPr>
        <w:t xml:space="preserve"> </w:t>
      </w:r>
      <w:r>
        <w:t>of</w:t>
      </w:r>
      <w:r>
        <w:rPr>
          <w:spacing w:val="-4"/>
        </w:rPr>
        <w:t xml:space="preserve"> </w:t>
      </w:r>
      <w:r>
        <w:t>cunning.</w:t>
      </w:r>
      <w:r>
        <w:rPr>
          <w:spacing w:val="-3"/>
        </w:rPr>
        <w:t xml:space="preserve"> </w:t>
      </w:r>
      <w:r>
        <w:t>The</w:t>
      </w:r>
      <w:r>
        <w:rPr>
          <w:spacing w:val="-4"/>
        </w:rPr>
        <w:t xml:space="preserve"> </w:t>
      </w:r>
      <w:r>
        <w:t>conduct</w:t>
      </w:r>
      <w:r>
        <w:rPr>
          <w:spacing w:val="-4"/>
        </w:rPr>
        <w:t xml:space="preserve"> </w:t>
      </w:r>
      <w:r>
        <w:t>of</w:t>
      </w:r>
      <w:r>
        <w:rPr>
          <w:spacing w:val="-4"/>
        </w:rPr>
        <w:t xml:space="preserve"> </w:t>
      </w:r>
      <w:r>
        <w:t>one</w:t>
      </w:r>
      <w:r>
        <w:rPr>
          <w:spacing w:val="-3"/>
        </w:rPr>
        <w:t xml:space="preserve"> </w:t>
      </w:r>
      <w:r>
        <w:t>that</w:t>
      </w:r>
      <w:r>
        <w:rPr>
          <w:spacing w:val="-4"/>
        </w:rPr>
        <w:t xml:space="preserve"> </w:t>
      </w:r>
      <w:r>
        <w:t>is</w:t>
      </w:r>
      <w:r>
        <w:rPr>
          <w:spacing w:val="-4"/>
        </w:rPr>
        <w:t xml:space="preserve"> </w:t>
      </w:r>
      <w:r>
        <w:t>a</w:t>
      </w:r>
      <w:r>
        <w:rPr>
          <w:spacing w:val="-3"/>
        </w:rPr>
        <w:t xml:space="preserve"> gamester,</w:t>
      </w:r>
      <w:r>
        <w:rPr>
          <w:spacing w:val="-4"/>
        </w:rPr>
        <w:t xml:space="preserve"> </w:t>
      </w:r>
      <w:r>
        <w:t>even</w:t>
      </w:r>
      <w:r>
        <w:rPr>
          <w:spacing w:val="-4"/>
        </w:rPr>
        <w:t xml:space="preserve"> </w:t>
      </w:r>
      <w:r>
        <w:t>if</w:t>
      </w:r>
      <w:r>
        <w:rPr>
          <w:spacing w:val="-4"/>
        </w:rPr>
        <w:t xml:space="preserve"> </w:t>
      </w:r>
      <w:r>
        <w:t>it</w:t>
      </w:r>
      <w:r>
        <w:rPr>
          <w:spacing w:val="-3"/>
        </w:rPr>
        <w:t xml:space="preserve"> </w:t>
      </w:r>
      <w:r>
        <w:t>be</w:t>
      </w:r>
      <w:r>
        <w:rPr>
          <w:spacing w:val="-4"/>
        </w:rPr>
        <w:t xml:space="preserve"> </w:t>
      </w:r>
      <w:r>
        <w:t>without</w:t>
      </w:r>
      <w:r>
        <w:rPr>
          <w:spacing w:val="-4"/>
        </w:rPr>
        <w:t xml:space="preserve"> </w:t>
      </w:r>
      <w:r>
        <w:t xml:space="preserve">deceitfulness, should not be </w:t>
      </w:r>
      <w:r>
        <w:rPr>
          <w:spacing w:val="-5"/>
        </w:rPr>
        <w:t>applauded.’</w:t>
      </w:r>
    </w:p>
    <w:p w14:paraId="1CC11DCF" w14:textId="468AE274" w:rsidR="00BD6E04" w:rsidRPr="009262A2" w:rsidRDefault="00BD6E04" w:rsidP="00180311">
      <w:pPr>
        <w:pStyle w:val="Body"/>
      </w:pPr>
      <w:r>
        <w:t>“Sakuni said,—</w:t>
      </w:r>
      <w:r w:rsidR="00180311">
        <w:t>‘</w:t>
      </w:r>
      <w:r>
        <w:t>O Yudhishthira, it is from a desire of winning, which is not a very honest motive, that one high-born person approacheth another (in a contest of race superiority). So also it is from a desire of defeating</w:t>
      </w:r>
      <w:r w:rsidRPr="009262A2">
        <w:t>, which</w:t>
      </w:r>
      <w:r w:rsidR="00180311" w:rsidRPr="009262A2">
        <w:t xml:space="preserve"> </w:t>
      </w:r>
      <w:r w:rsidRPr="009262A2">
        <w:t xml:space="preserve">is not a very honest motive, that one learned person approacheth another (in a contest of learning). Such motives, </w:t>
      </w:r>
      <w:r w:rsidRPr="009262A2">
        <w:rPr>
          <w:spacing w:val="-3"/>
        </w:rPr>
        <w:t xml:space="preserve">however, </w:t>
      </w:r>
      <w:r w:rsidRPr="009262A2">
        <w:t xml:space="preserve">are scarcely regarded as really dishonest. So also, O </w:t>
      </w:r>
      <w:r w:rsidRPr="009262A2">
        <w:rPr>
          <w:spacing w:val="-3"/>
        </w:rPr>
        <w:t xml:space="preserve">Yudhishthira, </w:t>
      </w:r>
      <w:r w:rsidRPr="009262A2">
        <w:t xml:space="preserve">a person skilled </w:t>
      </w:r>
      <w:r w:rsidRPr="009262A2">
        <w:rPr>
          <w:spacing w:val="-3"/>
        </w:rPr>
        <w:t xml:space="preserve">at </w:t>
      </w:r>
      <w:r w:rsidRPr="009262A2">
        <w:t xml:space="preserve">dice approacheth one that is not so skilled from a desire of vanquishing him. One also who is conversant with the truths of science approacheth another that is not from desire of victory, which is scarcely an honest motive. But (as I have already said) such a motive is not really dishonest. And, O </w:t>
      </w:r>
      <w:r w:rsidRPr="009262A2">
        <w:rPr>
          <w:spacing w:val="-3"/>
        </w:rPr>
        <w:t xml:space="preserve">Yudhishthira, </w:t>
      </w:r>
      <w:r w:rsidRPr="009262A2">
        <w:t xml:space="preserve">so also one that is skilled in weapons approacheth one that is not so skilled; the strong approacheth the weak. This is the practice in every contest. The motive is victory, O </w:t>
      </w:r>
      <w:r w:rsidRPr="009262A2">
        <w:rPr>
          <w:spacing w:val="-3"/>
        </w:rPr>
        <w:t xml:space="preserve">Yudhishthira. </w:t>
      </w:r>
      <w:r w:rsidRPr="009262A2">
        <w:rPr>
          <w:spacing w:val="-2"/>
        </w:rPr>
        <w:t xml:space="preserve">If, </w:t>
      </w:r>
      <w:r w:rsidRPr="009262A2">
        <w:t xml:space="preserve">therefore, thou, in </w:t>
      </w:r>
      <w:r w:rsidRPr="009262A2">
        <w:lastRenderedPageBreak/>
        <w:t xml:space="preserve">approaching me, regardest me to be actuated by motives that are dishonest, if thou art under </w:t>
      </w:r>
      <w:r w:rsidRPr="009262A2">
        <w:rPr>
          <w:spacing w:val="-3"/>
        </w:rPr>
        <w:t xml:space="preserve">any </w:t>
      </w:r>
      <w:r w:rsidRPr="009262A2">
        <w:rPr>
          <w:spacing w:val="-4"/>
        </w:rPr>
        <w:t xml:space="preserve">fear, </w:t>
      </w:r>
      <w:r w:rsidRPr="009262A2">
        <w:t xml:space="preserve">desist then from </w:t>
      </w:r>
      <w:r w:rsidRPr="009262A2">
        <w:rPr>
          <w:spacing w:val="-9"/>
        </w:rPr>
        <w:t>play.’</w:t>
      </w:r>
    </w:p>
    <w:p w14:paraId="37A1426D" w14:textId="79852A7E" w:rsidR="00BD6E04" w:rsidRDefault="00BD6E04" w:rsidP="00180311">
      <w:pPr>
        <w:pStyle w:val="Body"/>
      </w:pPr>
      <w:r>
        <w:rPr>
          <w:spacing w:val="-3"/>
        </w:rPr>
        <w:t xml:space="preserve">“Yudhishthira </w:t>
      </w:r>
      <w:r>
        <w:t>said,—</w:t>
      </w:r>
      <w:r w:rsidR="00180311">
        <w:t>‘</w:t>
      </w:r>
      <w:r>
        <w:t xml:space="preserve">Summoned, I do not </w:t>
      </w:r>
      <w:r>
        <w:rPr>
          <w:spacing w:val="-3"/>
        </w:rPr>
        <w:t xml:space="preserve">withdraw. </w:t>
      </w:r>
      <w:r>
        <w:t xml:space="preserve">This is </w:t>
      </w:r>
      <w:r>
        <w:rPr>
          <w:spacing w:val="-3"/>
        </w:rPr>
        <w:t xml:space="preserve">my </w:t>
      </w:r>
      <w:r>
        <w:t xml:space="preserve">established </w:t>
      </w:r>
      <w:r>
        <w:rPr>
          <w:spacing w:val="-6"/>
        </w:rPr>
        <w:t xml:space="preserve">vow. </w:t>
      </w:r>
      <w:r>
        <w:t xml:space="preserve">And, O king, </w:t>
      </w:r>
      <w:r>
        <w:rPr>
          <w:spacing w:val="-3"/>
        </w:rPr>
        <w:t xml:space="preserve">Fate </w:t>
      </w:r>
      <w:r>
        <w:t xml:space="preserve">is all powerful. </w:t>
      </w:r>
      <w:r>
        <w:rPr>
          <w:spacing w:val="-11"/>
        </w:rPr>
        <w:t xml:space="preserve">We </w:t>
      </w:r>
      <w:r>
        <w:t xml:space="preserve">all are under the control of </w:t>
      </w:r>
      <w:r>
        <w:rPr>
          <w:spacing w:val="-3"/>
        </w:rPr>
        <w:t xml:space="preserve">Destiny. With </w:t>
      </w:r>
      <w:r>
        <w:t xml:space="preserve">whom in this assembly am I to play? Who is there that can stake equally with me? Let the play </w:t>
      </w:r>
      <w:r>
        <w:rPr>
          <w:spacing w:val="-5"/>
        </w:rPr>
        <w:t>begin.’</w:t>
      </w:r>
    </w:p>
    <w:p w14:paraId="407E1A3A" w14:textId="77777777" w:rsidR="00BD6E04" w:rsidRDefault="00BD6E04" w:rsidP="00180311">
      <w:pPr>
        <w:pStyle w:val="Body"/>
      </w:pPr>
      <w:r>
        <w:t>“Duryodhana said,—</w:t>
      </w:r>
      <w:r w:rsidR="00180311">
        <w:t>‘</w:t>
      </w:r>
      <w:r>
        <w:t>O monarch, I shall supply jewels and gems and every kind of wealth. And it is for me that this Sakuni, my uncle, will play.’</w:t>
      </w:r>
    </w:p>
    <w:p w14:paraId="40C0F99D" w14:textId="77777777" w:rsidR="00BD6E04" w:rsidRDefault="00BD6E04" w:rsidP="00180311">
      <w:pPr>
        <w:pStyle w:val="Body"/>
      </w:pPr>
      <w:r>
        <w:t>“Yudhishthira said,—</w:t>
      </w:r>
      <w:r w:rsidR="00180311">
        <w:t>‘</w:t>
      </w:r>
      <w:r>
        <w:t>Gambling for one’s sake by the agency of another seemeth to me to be contrary to rule.</w:t>
      </w:r>
      <w:r w:rsidR="00180311">
        <w:t xml:space="preserve"> </w:t>
      </w:r>
      <w:r>
        <w:t>Thou also, O learned one, will admit this. If, however, thou art still bent on it, let the play begin.’”</w:t>
      </w:r>
    </w:p>
    <w:p w14:paraId="4634CE02" w14:textId="77777777" w:rsidR="00180311" w:rsidRDefault="00180311" w:rsidP="00180311">
      <w:pPr>
        <w:pStyle w:val="Body"/>
      </w:pPr>
    </w:p>
    <w:p w14:paraId="72CFF1A0" w14:textId="77777777" w:rsidR="00BD6E04" w:rsidRDefault="00BD6E04" w:rsidP="00180311">
      <w:pPr>
        <w:pStyle w:val="Heading4"/>
      </w:pPr>
      <w:r>
        <w:t>Section LIX</w:t>
      </w:r>
    </w:p>
    <w:p w14:paraId="2E756B3B" w14:textId="77777777" w:rsidR="00BD6E04" w:rsidRDefault="00BD6E04" w:rsidP="00180311">
      <w:pPr>
        <w:pStyle w:val="Body"/>
      </w:pPr>
      <w:r>
        <w:rPr>
          <w:spacing w:val="-4"/>
        </w:rPr>
        <w:t xml:space="preserve">Vaisampayana </w:t>
      </w:r>
      <w:r>
        <w:t>said,—</w:t>
      </w:r>
      <w:r w:rsidR="00180311">
        <w:t>“</w:t>
      </w:r>
      <w:r>
        <w:t xml:space="preserve">When the play commenced, all those kings with Dhritarashtra </w:t>
      </w:r>
      <w:r>
        <w:rPr>
          <w:spacing w:val="-3"/>
        </w:rPr>
        <w:t xml:space="preserve">at </w:t>
      </w:r>
      <w:r>
        <w:t xml:space="preserve">their head took their seats in that </w:t>
      </w:r>
      <w:r>
        <w:rPr>
          <w:spacing w:val="-3"/>
        </w:rPr>
        <w:t xml:space="preserve">assembly. </w:t>
      </w:r>
      <w:r>
        <w:t xml:space="preserve">And, O Bharata, Bhishma and Drona and Kripa and the high-souled </w:t>
      </w:r>
      <w:r>
        <w:rPr>
          <w:spacing w:val="-3"/>
        </w:rPr>
        <w:t xml:space="preserve">Vidura </w:t>
      </w:r>
      <w:r>
        <w:t>with cheerless hearts sat behind. And those kings with leonine necks and endued with great energy took their seats separately and</w:t>
      </w:r>
      <w:r>
        <w:rPr>
          <w:spacing w:val="-4"/>
        </w:rPr>
        <w:t xml:space="preserve"> </w:t>
      </w:r>
      <w:r>
        <w:t>in</w:t>
      </w:r>
      <w:r>
        <w:rPr>
          <w:spacing w:val="-3"/>
        </w:rPr>
        <w:t xml:space="preserve"> </w:t>
      </w:r>
      <w:r>
        <w:t>pairs</w:t>
      </w:r>
      <w:r>
        <w:rPr>
          <w:spacing w:val="-3"/>
        </w:rPr>
        <w:t xml:space="preserve"> </w:t>
      </w:r>
      <w:r>
        <w:t>upon</w:t>
      </w:r>
      <w:r>
        <w:rPr>
          <w:spacing w:val="-3"/>
        </w:rPr>
        <w:t xml:space="preserve"> many</w:t>
      </w:r>
      <w:r>
        <w:rPr>
          <w:spacing w:val="-4"/>
        </w:rPr>
        <w:t xml:space="preserve"> </w:t>
      </w:r>
      <w:r>
        <w:t>elevated</w:t>
      </w:r>
      <w:r>
        <w:rPr>
          <w:spacing w:val="-3"/>
        </w:rPr>
        <w:t xml:space="preserve"> </w:t>
      </w:r>
      <w:r>
        <w:t>seats</w:t>
      </w:r>
      <w:r>
        <w:rPr>
          <w:spacing w:val="-3"/>
        </w:rPr>
        <w:t xml:space="preserve"> </w:t>
      </w:r>
      <w:r>
        <w:t>of</w:t>
      </w:r>
      <w:r>
        <w:rPr>
          <w:spacing w:val="-3"/>
        </w:rPr>
        <w:t xml:space="preserve"> </w:t>
      </w:r>
      <w:r>
        <w:t>beautiful</w:t>
      </w:r>
      <w:r>
        <w:rPr>
          <w:spacing w:val="-4"/>
        </w:rPr>
        <w:t xml:space="preserve"> </w:t>
      </w:r>
      <w:r>
        <w:t>make</w:t>
      </w:r>
      <w:r>
        <w:rPr>
          <w:spacing w:val="-3"/>
        </w:rPr>
        <w:t xml:space="preserve"> </w:t>
      </w:r>
      <w:r>
        <w:t>and</w:t>
      </w:r>
      <w:r>
        <w:rPr>
          <w:spacing w:val="-3"/>
        </w:rPr>
        <w:t xml:space="preserve"> colour. </w:t>
      </w:r>
      <w:r>
        <w:t>And,</w:t>
      </w:r>
      <w:r>
        <w:rPr>
          <w:spacing w:val="-4"/>
        </w:rPr>
        <w:t xml:space="preserve"> </w:t>
      </w:r>
      <w:r>
        <w:t>O</w:t>
      </w:r>
      <w:r>
        <w:rPr>
          <w:spacing w:val="-3"/>
        </w:rPr>
        <w:t xml:space="preserve"> </w:t>
      </w:r>
      <w:r>
        <w:t>king,</w:t>
      </w:r>
      <w:r>
        <w:rPr>
          <w:spacing w:val="-3"/>
        </w:rPr>
        <w:t xml:space="preserve"> </w:t>
      </w:r>
      <w:r>
        <w:t>that</w:t>
      </w:r>
      <w:r>
        <w:rPr>
          <w:spacing w:val="-3"/>
        </w:rPr>
        <w:t xml:space="preserve"> </w:t>
      </w:r>
      <w:r>
        <w:t>mansion</w:t>
      </w:r>
      <w:r>
        <w:rPr>
          <w:spacing w:val="-4"/>
        </w:rPr>
        <w:t xml:space="preserve"> </w:t>
      </w:r>
      <w:r>
        <w:t>looked</w:t>
      </w:r>
      <w:r>
        <w:rPr>
          <w:spacing w:val="-3"/>
        </w:rPr>
        <w:t xml:space="preserve"> </w:t>
      </w:r>
      <w:r>
        <w:t xml:space="preserve">resplendent with those assembled kings like heaven itself with a conclave of the celestials of great good fortune. And they were all conversant with the </w:t>
      </w:r>
      <w:r>
        <w:rPr>
          <w:spacing w:val="-5"/>
        </w:rPr>
        <w:t xml:space="preserve">Vedas </w:t>
      </w:r>
      <w:r>
        <w:t xml:space="preserve">and brave and of resplendent countenances. And, O great king, the friendly match </w:t>
      </w:r>
      <w:r>
        <w:rPr>
          <w:spacing w:val="-3"/>
        </w:rPr>
        <w:t xml:space="preserve">at </w:t>
      </w:r>
      <w:r>
        <w:t>dice then</w:t>
      </w:r>
      <w:r>
        <w:rPr>
          <w:spacing w:val="-1"/>
        </w:rPr>
        <w:t xml:space="preserve"> </w:t>
      </w:r>
      <w:r>
        <w:t>commenced.</w:t>
      </w:r>
    </w:p>
    <w:p w14:paraId="699F83AF" w14:textId="416977CF" w:rsidR="00BD6E04" w:rsidRDefault="00BD6E04" w:rsidP="00180311">
      <w:pPr>
        <w:pStyle w:val="Body"/>
      </w:pPr>
      <w:r>
        <w:rPr>
          <w:spacing w:val="-3"/>
        </w:rPr>
        <w:t>Yudhishthira</w:t>
      </w:r>
      <w:r>
        <w:rPr>
          <w:spacing w:val="-4"/>
        </w:rPr>
        <w:t xml:space="preserve"> </w:t>
      </w:r>
      <w:r>
        <w:t>said,—</w:t>
      </w:r>
      <w:r w:rsidR="00180311">
        <w:t>“</w:t>
      </w:r>
      <w:r>
        <w:t>O</w:t>
      </w:r>
      <w:r>
        <w:rPr>
          <w:spacing w:val="-3"/>
        </w:rPr>
        <w:t xml:space="preserve"> </w:t>
      </w:r>
      <w:r>
        <w:t>king,</w:t>
      </w:r>
      <w:r>
        <w:rPr>
          <w:spacing w:val="-4"/>
        </w:rPr>
        <w:t xml:space="preserve"> </w:t>
      </w:r>
      <w:r>
        <w:t>this</w:t>
      </w:r>
      <w:r>
        <w:rPr>
          <w:spacing w:val="-3"/>
        </w:rPr>
        <w:t xml:space="preserve"> </w:t>
      </w:r>
      <w:r>
        <w:t>excellent</w:t>
      </w:r>
      <w:r>
        <w:rPr>
          <w:spacing w:val="-3"/>
        </w:rPr>
        <w:t xml:space="preserve"> </w:t>
      </w:r>
      <w:r>
        <w:t>wealth</w:t>
      </w:r>
      <w:r>
        <w:rPr>
          <w:spacing w:val="-4"/>
        </w:rPr>
        <w:t xml:space="preserve"> </w:t>
      </w:r>
      <w:r>
        <w:t>of</w:t>
      </w:r>
      <w:r>
        <w:rPr>
          <w:spacing w:val="-3"/>
        </w:rPr>
        <w:t xml:space="preserve"> </w:t>
      </w:r>
      <w:r>
        <w:t>pearls</w:t>
      </w:r>
      <w:r>
        <w:rPr>
          <w:spacing w:val="-4"/>
        </w:rPr>
        <w:t xml:space="preserve"> </w:t>
      </w:r>
      <w:r>
        <w:t>of</w:t>
      </w:r>
      <w:r>
        <w:rPr>
          <w:spacing w:val="-3"/>
        </w:rPr>
        <w:t xml:space="preserve"> </w:t>
      </w:r>
      <w:r>
        <w:t>great</w:t>
      </w:r>
      <w:r>
        <w:rPr>
          <w:spacing w:val="-3"/>
        </w:rPr>
        <w:t xml:space="preserve"> </w:t>
      </w:r>
      <w:r>
        <w:t>value,</w:t>
      </w:r>
      <w:r>
        <w:rPr>
          <w:spacing w:val="-4"/>
        </w:rPr>
        <w:t xml:space="preserve"> </w:t>
      </w:r>
      <w:r>
        <w:t>procured</w:t>
      </w:r>
      <w:r>
        <w:rPr>
          <w:spacing w:val="-3"/>
        </w:rPr>
        <w:t xml:space="preserve"> </w:t>
      </w:r>
      <w:r>
        <w:t>from</w:t>
      </w:r>
      <w:r>
        <w:rPr>
          <w:spacing w:val="-3"/>
        </w:rPr>
        <w:t xml:space="preserve"> </w:t>
      </w:r>
      <w:r>
        <w:t>the</w:t>
      </w:r>
      <w:r>
        <w:rPr>
          <w:spacing w:val="-4"/>
        </w:rPr>
        <w:t xml:space="preserve"> </w:t>
      </w:r>
      <w:r>
        <w:t>ocean</w:t>
      </w:r>
      <w:r>
        <w:rPr>
          <w:spacing w:val="-3"/>
        </w:rPr>
        <w:t xml:space="preserve"> </w:t>
      </w:r>
      <w:r>
        <w:t>by</w:t>
      </w:r>
      <w:r>
        <w:rPr>
          <w:spacing w:val="-4"/>
        </w:rPr>
        <w:t xml:space="preserve"> </w:t>
      </w:r>
      <w:r>
        <w:t>churning</w:t>
      </w:r>
      <w:r>
        <w:rPr>
          <w:spacing w:val="-3"/>
        </w:rPr>
        <w:t xml:space="preserve"> </w:t>
      </w:r>
      <w:r>
        <w:t>it</w:t>
      </w:r>
      <w:r>
        <w:rPr>
          <w:spacing w:val="-3"/>
        </w:rPr>
        <w:t xml:space="preserve"> </w:t>
      </w:r>
      <w:r>
        <w:t>(of</w:t>
      </w:r>
      <w:r>
        <w:rPr>
          <w:spacing w:val="-2"/>
        </w:rPr>
        <w:t xml:space="preserve"> </w:t>
      </w:r>
      <w:r>
        <w:t>old),</w:t>
      </w:r>
      <w:r>
        <w:rPr>
          <w:spacing w:val="-3"/>
        </w:rPr>
        <w:t xml:space="preserve"> </w:t>
      </w:r>
      <w:r>
        <w:t>so</w:t>
      </w:r>
      <w:r>
        <w:rPr>
          <w:spacing w:val="-2"/>
        </w:rPr>
        <w:t xml:space="preserve"> </w:t>
      </w:r>
      <w:r>
        <w:t>beautiful</w:t>
      </w:r>
      <w:r>
        <w:rPr>
          <w:spacing w:val="-3"/>
        </w:rPr>
        <w:t xml:space="preserve"> </w:t>
      </w:r>
      <w:r>
        <w:t>and</w:t>
      </w:r>
      <w:r>
        <w:rPr>
          <w:spacing w:val="-3"/>
        </w:rPr>
        <w:t xml:space="preserve"> </w:t>
      </w:r>
      <w:r>
        <w:t>decked</w:t>
      </w:r>
      <w:r>
        <w:rPr>
          <w:spacing w:val="-2"/>
        </w:rPr>
        <w:t xml:space="preserve"> </w:t>
      </w:r>
      <w:r>
        <w:t>with</w:t>
      </w:r>
      <w:r>
        <w:rPr>
          <w:spacing w:val="-3"/>
        </w:rPr>
        <w:t xml:space="preserve"> </w:t>
      </w:r>
      <w:r>
        <w:t>pure</w:t>
      </w:r>
      <w:r>
        <w:rPr>
          <w:spacing w:val="-2"/>
        </w:rPr>
        <w:t xml:space="preserve"> </w:t>
      </w:r>
      <w:r>
        <w:t>gold,</w:t>
      </w:r>
      <w:r>
        <w:rPr>
          <w:spacing w:val="-3"/>
        </w:rPr>
        <w:t xml:space="preserve"> </w:t>
      </w:r>
      <w:r>
        <w:t>this,</w:t>
      </w:r>
      <w:r>
        <w:rPr>
          <w:spacing w:val="-3"/>
        </w:rPr>
        <w:t xml:space="preserve"> </w:t>
      </w:r>
      <w:r>
        <w:t>O</w:t>
      </w:r>
      <w:r>
        <w:rPr>
          <w:spacing w:val="-2"/>
        </w:rPr>
        <w:t xml:space="preserve"> </w:t>
      </w:r>
      <w:r>
        <w:t>king,</w:t>
      </w:r>
      <w:r>
        <w:rPr>
          <w:spacing w:val="-3"/>
        </w:rPr>
        <w:t xml:space="preserve"> </w:t>
      </w:r>
      <w:r>
        <w:t>is</w:t>
      </w:r>
      <w:r>
        <w:rPr>
          <w:spacing w:val="-2"/>
        </w:rPr>
        <w:t xml:space="preserve"> </w:t>
      </w:r>
      <w:r>
        <w:rPr>
          <w:spacing w:val="-3"/>
        </w:rPr>
        <w:t xml:space="preserve">my </w:t>
      </w:r>
      <w:r>
        <w:t>stake.</w:t>
      </w:r>
      <w:r>
        <w:rPr>
          <w:spacing w:val="-3"/>
        </w:rPr>
        <w:t xml:space="preserve"> What</w:t>
      </w:r>
      <w:r>
        <w:rPr>
          <w:spacing w:val="-2"/>
        </w:rPr>
        <w:t xml:space="preserve"> </w:t>
      </w:r>
      <w:r>
        <w:t>is</w:t>
      </w:r>
      <w:r>
        <w:rPr>
          <w:spacing w:val="-3"/>
        </w:rPr>
        <w:t xml:space="preserve"> </w:t>
      </w:r>
      <w:r>
        <w:t>thy</w:t>
      </w:r>
      <w:r>
        <w:rPr>
          <w:spacing w:val="-2"/>
        </w:rPr>
        <w:t xml:space="preserve"> </w:t>
      </w:r>
      <w:r>
        <w:t>counter</w:t>
      </w:r>
      <w:r>
        <w:rPr>
          <w:spacing w:val="-3"/>
        </w:rPr>
        <w:t xml:space="preserve"> </w:t>
      </w:r>
      <w:r>
        <w:t>stake,</w:t>
      </w:r>
      <w:r>
        <w:rPr>
          <w:spacing w:val="-3"/>
        </w:rPr>
        <w:t xml:space="preserve"> </w:t>
      </w:r>
      <w:r>
        <w:t>O</w:t>
      </w:r>
      <w:r>
        <w:rPr>
          <w:spacing w:val="-2"/>
        </w:rPr>
        <w:t xml:space="preserve"> </w:t>
      </w:r>
      <w:r>
        <w:t>great king,--the wealth with which thou wishest to play with</w:t>
      </w:r>
      <w:r>
        <w:rPr>
          <w:spacing w:val="-3"/>
        </w:rPr>
        <w:t xml:space="preserve"> </w:t>
      </w:r>
      <w:r>
        <w:t>me?”</w:t>
      </w:r>
    </w:p>
    <w:p w14:paraId="278BB4D5" w14:textId="77777777" w:rsidR="00BD6E04" w:rsidRDefault="00BD6E04" w:rsidP="00180311">
      <w:pPr>
        <w:pStyle w:val="Body"/>
        <w:rPr>
          <w:color w:val="231F20"/>
        </w:rPr>
      </w:pPr>
      <w:r>
        <w:t>“Duryodhana said,—</w:t>
      </w:r>
      <w:r w:rsidR="00180311">
        <w:t>‘</w:t>
      </w:r>
      <w:r>
        <w:t xml:space="preserve">I have </w:t>
      </w:r>
      <w:r>
        <w:rPr>
          <w:spacing w:val="-3"/>
        </w:rPr>
        <w:t xml:space="preserve">many </w:t>
      </w:r>
      <w:r>
        <w:t xml:space="preserve">jewels and much wealth. But I am not vain of them. </w:t>
      </w:r>
      <w:r>
        <w:rPr>
          <w:spacing w:val="-3"/>
        </w:rPr>
        <w:t xml:space="preserve">Win </w:t>
      </w:r>
      <w:r>
        <w:t xml:space="preserve">thou this </w:t>
      </w:r>
      <w:r>
        <w:rPr>
          <w:spacing w:val="-5"/>
        </w:rPr>
        <w:t xml:space="preserve">stake.’ </w:t>
      </w:r>
      <w:r>
        <w:rPr>
          <w:spacing w:val="-4"/>
        </w:rPr>
        <w:t xml:space="preserve">Vaisampayana </w:t>
      </w:r>
      <w:r>
        <w:t>continued,—</w:t>
      </w:r>
      <w:r w:rsidR="00180311">
        <w:t>“</w:t>
      </w:r>
      <w:r>
        <w:t xml:space="preserve">Then Sakuni, well-skilled </w:t>
      </w:r>
      <w:r>
        <w:rPr>
          <w:spacing w:val="-3"/>
        </w:rPr>
        <w:t xml:space="preserve">at </w:t>
      </w:r>
      <w:r>
        <w:t>dice, took up the dice and (casting them) said</w:t>
      </w:r>
      <w:r>
        <w:rPr>
          <w:spacing w:val="-33"/>
        </w:rPr>
        <w:t xml:space="preserve"> </w:t>
      </w:r>
      <w:r>
        <w:t>unto</w:t>
      </w:r>
      <w:r w:rsidR="00180311">
        <w:t xml:space="preserve"> </w:t>
      </w:r>
      <w:r>
        <w:rPr>
          <w:color w:val="231F20"/>
        </w:rPr>
        <w:t>Yudhishthira, ‘Lo, I have won!’”</w:t>
      </w:r>
    </w:p>
    <w:p w14:paraId="35A50434" w14:textId="77777777" w:rsidR="00180311" w:rsidRDefault="00180311" w:rsidP="00180311">
      <w:pPr>
        <w:pStyle w:val="Body"/>
      </w:pPr>
    </w:p>
    <w:p w14:paraId="169F1AE8" w14:textId="77777777" w:rsidR="00BD6E04" w:rsidRDefault="00BD6E04" w:rsidP="00180311">
      <w:pPr>
        <w:pStyle w:val="Heading4"/>
      </w:pPr>
      <w:r>
        <w:t>Section LX</w:t>
      </w:r>
    </w:p>
    <w:p w14:paraId="70D7EBDA" w14:textId="77777777" w:rsidR="00BD6E04" w:rsidRDefault="00BD6E04" w:rsidP="00180311">
      <w:pPr>
        <w:pStyle w:val="Body"/>
      </w:pPr>
      <w:r>
        <w:rPr>
          <w:spacing w:val="-3"/>
        </w:rPr>
        <w:t xml:space="preserve">Yudhishthira </w:t>
      </w:r>
      <w:r>
        <w:t>said,—</w:t>
      </w:r>
      <w:r w:rsidR="00180311">
        <w:t>“</w:t>
      </w:r>
      <w:r>
        <w:t>Thou hast won this stake of me by unfair means. But be not so proud, O Sakuni. Let us play</w:t>
      </w:r>
      <w:r>
        <w:rPr>
          <w:spacing w:val="-4"/>
        </w:rPr>
        <w:t xml:space="preserve"> </w:t>
      </w:r>
      <w:r>
        <w:t>staking</w:t>
      </w:r>
      <w:r>
        <w:rPr>
          <w:spacing w:val="-4"/>
        </w:rPr>
        <w:t xml:space="preserve"> </w:t>
      </w:r>
      <w:r>
        <w:t>thousands</w:t>
      </w:r>
      <w:r>
        <w:rPr>
          <w:spacing w:val="-3"/>
        </w:rPr>
        <w:t xml:space="preserve"> </w:t>
      </w:r>
      <w:r>
        <w:t>upon</w:t>
      </w:r>
      <w:r>
        <w:rPr>
          <w:spacing w:val="-4"/>
        </w:rPr>
        <w:t xml:space="preserve"> </w:t>
      </w:r>
      <w:r>
        <w:t>thousands.</w:t>
      </w:r>
      <w:r>
        <w:rPr>
          <w:spacing w:val="-4"/>
        </w:rPr>
        <w:t xml:space="preserve"> </w:t>
      </w:r>
      <w:r>
        <w:t>I</w:t>
      </w:r>
      <w:r>
        <w:rPr>
          <w:spacing w:val="-3"/>
        </w:rPr>
        <w:t xml:space="preserve"> </w:t>
      </w:r>
      <w:r>
        <w:t>have</w:t>
      </w:r>
      <w:r>
        <w:rPr>
          <w:spacing w:val="-4"/>
        </w:rPr>
        <w:t xml:space="preserve"> </w:t>
      </w:r>
      <w:r>
        <w:rPr>
          <w:spacing w:val="-3"/>
        </w:rPr>
        <w:t xml:space="preserve">many </w:t>
      </w:r>
      <w:r>
        <w:t>beautiful</w:t>
      </w:r>
      <w:r>
        <w:rPr>
          <w:spacing w:val="-4"/>
        </w:rPr>
        <w:t xml:space="preserve"> </w:t>
      </w:r>
      <w:r>
        <w:t>jars</w:t>
      </w:r>
      <w:r>
        <w:rPr>
          <w:spacing w:val="-4"/>
        </w:rPr>
        <w:t xml:space="preserve"> </w:t>
      </w:r>
      <w:r>
        <w:t>each</w:t>
      </w:r>
      <w:r>
        <w:rPr>
          <w:spacing w:val="-3"/>
        </w:rPr>
        <w:t xml:space="preserve"> </w:t>
      </w:r>
      <w:r>
        <w:t>full</w:t>
      </w:r>
      <w:r>
        <w:rPr>
          <w:spacing w:val="-4"/>
        </w:rPr>
        <w:t xml:space="preserve"> </w:t>
      </w:r>
      <w:r>
        <w:t>of</w:t>
      </w:r>
      <w:r>
        <w:rPr>
          <w:spacing w:val="-3"/>
        </w:rPr>
        <w:t xml:space="preserve"> </w:t>
      </w:r>
      <w:r>
        <w:t>a</w:t>
      </w:r>
      <w:r>
        <w:rPr>
          <w:spacing w:val="-4"/>
        </w:rPr>
        <w:t xml:space="preserve"> </w:t>
      </w:r>
      <w:r>
        <w:t>thousand</w:t>
      </w:r>
      <w:r>
        <w:rPr>
          <w:spacing w:val="-4"/>
        </w:rPr>
        <w:t xml:space="preserve"> </w:t>
      </w:r>
      <w:r>
        <w:t>Nishkas</w:t>
      </w:r>
      <w:r>
        <w:rPr>
          <w:spacing w:val="-3"/>
        </w:rPr>
        <w:t xml:space="preserve"> </w:t>
      </w:r>
      <w:r>
        <w:t>in</w:t>
      </w:r>
      <w:r>
        <w:rPr>
          <w:spacing w:val="-4"/>
        </w:rPr>
        <w:t xml:space="preserve"> </w:t>
      </w:r>
      <w:r>
        <w:rPr>
          <w:spacing w:val="-3"/>
        </w:rPr>
        <w:t xml:space="preserve">my </w:t>
      </w:r>
      <w:r>
        <w:t xml:space="preserve">treasury, inexhaustible gold, and much silver and other minerals. This, O king, is the wealth with which I will stake with </w:t>
      </w:r>
      <w:r>
        <w:rPr>
          <w:spacing w:val="-4"/>
        </w:rPr>
        <w:t>thee!’”</w:t>
      </w:r>
    </w:p>
    <w:p w14:paraId="26800587" w14:textId="77777777" w:rsidR="00BD6E04" w:rsidRDefault="00BD6E04" w:rsidP="00180311">
      <w:pPr>
        <w:pStyle w:val="Body"/>
      </w:pPr>
      <w:r>
        <w:rPr>
          <w:spacing w:val="-4"/>
        </w:rPr>
        <w:lastRenderedPageBreak/>
        <w:t xml:space="preserve">Vaisampayana </w:t>
      </w:r>
      <w:r>
        <w:t>continued,—</w:t>
      </w:r>
      <w:r w:rsidR="00180311">
        <w:t>“</w:t>
      </w:r>
      <w:r>
        <w:t>Thus</w:t>
      </w:r>
      <w:r>
        <w:rPr>
          <w:spacing w:val="-4"/>
        </w:rPr>
        <w:t xml:space="preserve"> </w:t>
      </w:r>
      <w:r>
        <w:t>addressed,</w:t>
      </w:r>
      <w:r>
        <w:rPr>
          <w:spacing w:val="-3"/>
        </w:rPr>
        <w:t xml:space="preserve"> </w:t>
      </w:r>
      <w:r>
        <w:t>Sakuni</w:t>
      </w:r>
      <w:r>
        <w:rPr>
          <w:spacing w:val="-4"/>
        </w:rPr>
        <w:t xml:space="preserve"> </w:t>
      </w:r>
      <w:r>
        <w:t>said</w:t>
      </w:r>
      <w:r>
        <w:rPr>
          <w:spacing w:val="-3"/>
        </w:rPr>
        <w:t xml:space="preserve"> </w:t>
      </w:r>
      <w:r>
        <w:t>unto</w:t>
      </w:r>
      <w:r>
        <w:rPr>
          <w:spacing w:val="-4"/>
        </w:rPr>
        <w:t xml:space="preserve"> </w:t>
      </w:r>
      <w:r>
        <w:t>the</w:t>
      </w:r>
      <w:r>
        <w:rPr>
          <w:spacing w:val="-3"/>
        </w:rPr>
        <w:t xml:space="preserve"> </w:t>
      </w:r>
      <w:r>
        <w:t>chief</w:t>
      </w:r>
      <w:r>
        <w:rPr>
          <w:spacing w:val="-4"/>
        </w:rPr>
        <w:t xml:space="preserve"> </w:t>
      </w:r>
      <w:r>
        <w:t>of</w:t>
      </w:r>
      <w:r>
        <w:rPr>
          <w:spacing w:val="-3"/>
        </w:rPr>
        <w:t xml:space="preserve"> </w:t>
      </w:r>
      <w:r>
        <w:t>the</w:t>
      </w:r>
      <w:r>
        <w:rPr>
          <w:spacing w:val="-4"/>
        </w:rPr>
        <w:t xml:space="preserve"> </w:t>
      </w:r>
      <w:r>
        <w:t>perpetuators</w:t>
      </w:r>
      <w:r>
        <w:rPr>
          <w:spacing w:val="-4"/>
        </w:rPr>
        <w:t xml:space="preserve"> </w:t>
      </w:r>
      <w:r>
        <w:t>of</w:t>
      </w:r>
      <w:r>
        <w:rPr>
          <w:spacing w:val="-3"/>
        </w:rPr>
        <w:t xml:space="preserve"> </w:t>
      </w:r>
      <w:r>
        <w:t>the</w:t>
      </w:r>
      <w:r>
        <w:rPr>
          <w:spacing w:val="-4"/>
        </w:rPr>
        <w:t xml:space="preserve"> </w:t>
      </w:r>
      <w:r>
        <w:rPr>
          <w:spacing w:val="-3"/>
        </w:rPr>
        <w:t xml:space="preserve">Kuru </w:t>
      </w:r>
      <w:r>
        <w:t xml:space="preserve">race, the eldest of the sons of </w:t>
      </w:r>
      <w:r>
        <w:rPr>
          <w:spacing w:val="-3"/>
        </w:rPr>
        <w:t xml:space="preserve">Pandu, </w:t>
      </w:r>
      <w:r>
        <w:t xml:space="preserve">king </w:t>
      </w:r>
      <w:r>
        <w:rPr>
          <w:spacing w:val="-3"/>
        </w:rPr>
        <w:t xml:space="preserve">Yudhishthira, </w:t>
      </w:r>
      <w:r>
        <w:t xml:space="preserve">of glory incapable of sustaining </w:t>
      </w:r>
      <w:r>
        <w:rPr>
          <w:spacing w:val="-3"/>
        </w:rPr>
        <w:t xml:space="preserve">any </w:t>
      </w:r>
      <w:r>
        <w:t xml:space="preserve">diminution. </w:t>
      </w:r>
      <w:r>
        <w:rPr>
          <w:spacing w:val="-3"/>
        </w:rPr>
        <w:t xml:space="preserve">‘Lo, </w:t>
      </w:r>
      <w:r>
        <w:t xml:space="preserve">I have </w:t>
      </w:r>
      <w:r>
        <w:rPr>
          <w:spacing w:val="-3"/>
        </w:rPr>
        <w:t>won!’”</w:t>
      </w:r>
    </w:p>
    <w:p w14:paraId="1860E549" w14:textId="77777777" w:rsidR="00BD6E04" w:rsidRPr="009262A2" w:rsidRDefault="00BD6E04" w:rsidP="00180311">
      <w:pPr>
        <w:pStyle w:val="Body"/>
      </w:pPr>
      <w:r>
        <w:t>Yudhishthira said,—</w:t>
      </w:r>
      <w:r w:rsidR="00180311">
        <w:t>‘</w:t>
      </w:r>
      <w:r>
        <w:t>This my sacred and victorious and royal car which gladdeneth the heart and hath carried us hither, which is equal unto a thousand cars, which is of symmetrical proportions and covered with tiger-skin, and furnished with excellent wheels and flag-staffs which is handsome, and decked with strings of little bells, whose clatter is even like the roar of the clouds or of the ocean, and which is drawn by eight noble steeds known all over</w:t>
      </w:r>
      <w:r w:rsidR="00180311">
        <w:t xml:space="preserve"> </w:t>
      </w:r>
      <w:r>
        <w:rPr>
          <w:color w:val="231F20"/>
        </w:rPr>
        <w:t xml:space="preserve">the kingdom and which </w:t>
      </w:r>
      <w:r w:rsidRPr="009262A2">
        <w:t>are white as the moon-beam and from whose hoofs no terrestrial creature can escape</w:t>
      </w:r>
      <w:r w:rsidR="00180311" w:rsidRPr="009262A2">
        <w:t>—</w:t>
      </w:r>
      <w:r w:rsidRPr="009262A2">
        <w:t>this, O king, is my wealth with which I will stake with thee!’”</w:t>
      </w:r>
    </w:p>
    <w:p w14:paraId="5848E1CF" w14:textId="77777777" w:rsidR="00BD6E04" w:rsidRDefault="00BD6E04" w:rsidP="00180311">
      <w:pPr>
        <w:pStyle w:val="Body"/>
      </w:pPr>
      <w:r>
        <w:t>Vaisampayana continued,—</w:t>
      </w:r>
      <w:r w:rsidR="00180311">
        <w:t>“</w:t>
      </w:r>
      <w:r>
        <w:t>Hearing these words, Sakuni ready with the dice, and adopting unfair means, said unto Yudhishthira, ‘Lo, I have won!’</w:t>
      </w:r>
    </w:p>
    <w:p w14:paraId="7F0B9631" w14:textId="7D2C7589" w:rsidR="00BD6E04" w:rsidRDefault="00BD6E04" w:rsidP="00180311">
      <w:pPr>
        <w:pStyle w:val="Body"/>
      </w:pPr>
      <w:r>
        <w:t>“Yudhishthira said,—</w:t>
      </w:r>
      <w:r w:rsidR="00180311">
        <w:t>‘</w:t>
      </w:r>
      <w:r>
        <w:t>I have a hundred thousand serving-girls, all young, and decked with golden bracelets on their wrists and upper arms, and with nishkas round their necks and other ornaments, adorned with costly garlands and attired in rich robes, daubed with the sandal paste, wearing jewels and gold, and well-skilled in the four and sixty elegant arts, especially versed in dancing and singing, and who wait upon and serve at my command the celestials, the Snataka Brahmanas, and kings. With this wealth, O king, I will stake with thee!’”</w:t>
      </w:r>
    </w:p>
    <w:p w14:paraId="7A8DC764" w14:textId="77777777" w:rsidR="00BD6E04" w:rsidRDefault="00BD6E04" w:rsidP="00180311">
      <w:pPr>
        <w:pStyle w:val="Body"/>
      </w:pPr>
      <w:r>
        <w:t>Vaisampayana continued,—</w:t>
      </w:r>
      <w:r w:rsidR="00180311">
        <w:t>‘</w:t>
      </w:r>
      <w:r>
        <w:t>Hearing these words, Sakuni ready with the dice, adopting unfair means, said unto Yudhishthira. ‘Lo, I have won!’</w:t>
      </w:r>
    </w:p>
    <w:p w14:paraId="2C272F41" w14:textId="77777777" w:rsidR="00BD6E04" w:rsidRDefault="00BD6E04" w:rsidP="00180311">
      <w:pPr>
        <w:pStyle w:val="Body"/>
      </w:pPr>
      <w:r>
        <w:t>Yudhishthira said,—</w:t>
      </w:r>
      <w:r w:rsidR="00180311">
        <w:t>“</w:t>
      </w:r>
      <w:r>
        <w:t>I have thousands of serving-men, skilled in waiting upon guests, always attired in silken robes, endued with wisdom and intelligence, their senses under control though young, and decked with ear-rings, and who serve all guests night and day with plates and dishes in hand. With this wealth, O king, I will stake with thee!’”</w:t>
      </w:r>
    </w:p>
    <w:p w14:paraId="764CA80D" w14:textId="77777777" w:rsidR="00BD6E04" w:rsidRDefault="00BD6E04" w:rsidP="00180311">
      <w:pPr>
        <w:pStyle w:val="Body"/>
      </w:pPr>
      <w:r>
        <w:t>Vaisampayana continued,—</w:t>
      </w:r>
      <w:r w:rsidR="00180311">
        <w:t>“</w:t>
      </w:r>
      <w:r>
        <w:t>Hearing these words, Sakuni, ready with the dice, adopting unfair means said unto Yudhishthira, ‘Lo, I have won!’</w:t>
      </w:r>
    </w:p>
    <w:p w14:paraId="75D7F9F3" w14:textId="77777777" w:rsidR="00BD6E04" w:rsidRDefault="00BD6E04" w:rsidP="00180311">
      <w:pPr>
        <w:pStyle w:val="Body"/>
      </w:pPr>
      <w:r>
        <w:t>“Yudhishthira said,—</w:t>
      </w:r>
      <w:r w:rsidR="00180311">
        <w:t>‘</w:t>
      </w:r>
      <w:r>
        <w:t>I have, O son of Suvala, one thousand musty elephants with golden girdles, decked with ornaments, with the mark of the lotus on their temples and necks and other parts, adorned with golden garlands, with fine white tusks long and thick as plough-shafts, worthy of carrying kings on their backs, capable of bearing every kind of noise on the field of battle, with huge bodies, capable of battering down the walls of hostile towns, of the colour of new-formed clouds, and each possessing eight she-elephants. With this wealth, O king, I will stake with thee.’”</w:t>
      </w:r>
    </w:p>
    <w:p w14:paraId="799CC999" w14:textId="77777777" w:rsidR="00BD6E04" w:rsidRDefault="00BD6E04" w:rsidP="00180311">
      <w:pPr>
        <w:pStyle w:val="Body"/>
      </w:pPr>
      <w:r>
        <w:rPr>
          <w:spacing w:val="-4"/>
        </w:rPr>
        <w:t xml:space="preserve">Vaisampayana </w:t>
      </w:r>
      <w:r>
        <w:t>continued,—</w:t>
      </w:r>
      <w:r w:rsidR="00180311">
        <w:t>“</w:t>
      </w:r>
      <w:r>
        <w:t xml:space="preserve">Unto </w:t>
      </w:r>
      <w:r>
        <w:rPr>
          <w:spacing w:val="-3"/>
        </w:rPr>
        <w:t xml:space="preserve">Yudhishthira </w:t>
      </w:r>
      <w:r>
        <w:t xml:space="preserve">who had said so, Sakuni, the son of Suvala, laughingly said, </w:t>
      </w:r>
      <w:r>
        <w:rPr>
          <w:spacing w:val="-3"/>
        </w:rPr>
        <w:t xml:space="preserve">‘Lo, </w:t>
      </w:r>
      <w:r>
        <w:t>I have won it!’</w:t>
      </w:r>
    </w:p>
    <w:p w14:paraId="0EEEE932" w14:textId="56796134" w:rsidR="00BD6E04" w:rsidRDefault="00BD6E04" w:rsidP="00180311">
      <w:pPr>
        <w:pStyle w:val="Body"/>
      </w:pPr>
      <w:r>
        <w:lastRenderedPageBreak/>
        <w:t>Yudhishthira said,—</w:t>
      </w:r>
      <w:r w:rsidR="00180311">
        <w:t>‘</w:t>
      </w:r>
      <w:r>
        <w:t>I have as many cars as elephants, all furnished with golden poles and flag-staffs and welltrained horses and warriors that fight wonderfully and each of whom receiveth a thousand coins as his monthly pay whether he fighteth or not. With this wealth, O king, I will stake with thee!’”</w:t>
      </w:r>
    </w:p>
    <w:p w14:paraId="7E74EB51" w14:textId="77777777" w:rsidR="00BD6E04" w:rsidRDefault="00BD6E04" w:rsidP="00180311">
      <w:pPr>
        <w:pStyle w:val="Body"/>
      </w:pPr>
      <w:r>
        <w:t>Vaisampayana continued,—</w:t>
      </w:r>
      <w:r w:rsidR="00180311">
        <w:t>“</w:t>
      </w:r>
      <w:r>
        <w:t>When these words had been spoken, the wretch Sakuni, pledged to enmity, said unto Yudhishthira, ‘Lo, I have won it.’</w:t>
      </w:r>
    </w:p>
    <w:p w14:paraId="66747F8E" w14:textId="663A8E74" w:rsidR="00BD6E04" w:rsidRDefault="00BD6E04" w:rsidP="00180311">
      <w:pPr>
        <w:pStyle w:val="Body"/>
      </w:pPr>
      <w:r>
        <w:t>Yudhishthira said.—</w:t>
      </w:r>
      <w:r w:rsidR="00180311">
        <w:t>‘</w:t>
      </w:r>
      <w:r>
        <w:t>The steeds of the Tittiri, Kalmasha, and Gandharva breeds, decked with ornaments, which Chitraratha having been vanquished in battle and subdued cheerfully gave unto Arjuna, the wielder of the Gandiva. With this wealth, O king, I will stake with thee.” Vaisampayana continued, “Hearing this, Sakuni, ready at dice, adopting unfair means, said unto Yudhishthira: ‘Lo, I have won!’</w:t>
      </w:r>
    </w:p>
    <w:p w14:paraId="1E4E519D" w14:textId="387E72BE" w:rsidR="00BD6E04" w:rsidRDefault="00BD6E04" w:rsidP="00180311">
      <w:pPr>
        <w:pStyle w:val="Body"/>
      </w:pPr>
      <w:r>
        <w:rPr>
          <w:spacing w:val="-3"/>
        </w:rPr>
        <w:t>Yudhishthira</w:t>
      </w:r>
      <w:r>
        <w:rPr>
          <w:spacing w:val="-4"/>
        </w:rPr>
        <w:t xml:space="preserve"> </w:t>
      </w:r>
      <w:r>
        <w:t>said,—</w:t>
      </w:r>
      <w:r w:rsidR="00180311">
        <w:t>‘</w:t>
      </w:r>
      <w:r>
        <w:t>I</w:t>
      </w:r>
      <w:r>
        <w:rPr>
          <w:spacing w:val="-4"/>
        </w:rPr>
        <w:t xml:space="preserve"> </w:t>
      </w:r>
      <w:r>
        <w:t>have</w:t>
      </w:r>
      <w:r>
        <w:rPr>
          <w:spacing w:val="-3"/>
        </w:rPr>
        <w:t xml:space="preserve"> </w:t>
      </w:r>
      <w:r>
        <w:t>ten</w:t>
      </w:r>
      <w:r>
        <w:rPr>
          <w:spacing w:val="-4"/>
        </w:rPr>
        <w:t xml:space="preserve"> </w:t>
      </w:r>
      <w:r>
        <w:t>thousand</w:t>
      </w:r>
      <w:r>
        <w:rPr>
          <w:spacing w:val="-4"/>
        </w:rPr>
        <w:t xml:space="preserve"> </w:t>
      </w:r>
      <w:r>
        <w:t>cars</w:t>
      </w:r>
      <w:r>
        <w:rPr>
          <w:spacing w:val="-3"/>
        </w:rPr>
        <w:t xml:space="preserve"> </w:t>
      </w:r>
      <w:r>
        <w:t>and</w:t>
      </w:r>
      <w:r>
        <w:rPr>
          <w:spacing w:val="-4"/>
        </w:rPr>
        <w:t xml:space="preserve"> </w:t>
      </w:r>
      <w:r>
        <w:t>vehicles</w:t>
      </w:r>
      <w:r>
        <w:rPr>
          <w:spacing w:val="-4"/>
        </w:rPr>
        <w:t xml:space="preserve"> </w:t>
      </w:r>
      <w:r>
        <w:t>unto</w:t>
      </w:r>
      <w:r>
        <w:rPr>
          <w:spacing w:val="-3"/>
        </w:rPr>
        <w:t xml:space="preserve"> </w:t>
      </w:r>
      <w:r>
        <w:t>which</w:t>
      </w:r>
      <w:r>
        <w:rPr>
          <w:spacing w:val="-4"/>
        </w:rPr>
        <w:t xml:space="preserve"> </w:t>
      </w:r>
      <w:r>
        <w:t>are</w:t>
      </w:r>
      <w:r>
        <w:rPr>
          <w:spacing w:val="-4"/>
        </w:rPr>
        <w:t xml:space="preserve"> </w:t>
      </w:r>
      <w:r>
        <w:t>yoked</w:t>
      </w:r>
      <w:r>
        <w:rPr>
          <w:spacing w:val="-3"/>
        </w:rPr>
        <w:t xml:space="preserve"> </w:t>
      </w:r>
      <w:r>
        <w:t>draught</w:t>
      </w:r>
      <w:r>
        <w:rPr>
          <w:spacing w:val="-4"/>
        </w:rPr>
        <w:t xml:space="preserve"> </w:t>
      </w:r>
      <w:r>
        <w:t>animals</w:t>
      </w:r>
      <w:r>
        <w:rPr>
          <w:spacing w:val="-4"/>
        </w:rPr>
        <w:t xml:space="preserve"> </w:t>
      </w:r>
      <w:r>
        <w:t>of</w:t>
      </w:r>
      <w:r>
        <w:rPr>
          <w:spacing w:val="-3"/>
        </w:rPr>
        <w:t xml:space="preserve"> </w:t>
      </w:r>
      <w:r>
        <w:t>the</w:t>
      </w:r>
      <w:r>
        <w:rPr>
          <w:spacing w:val="-4"/>
        </w:rPr>
        <w:t xml:space="preserve"> </w:t>
      </w:r>
      <w:r>
        <w:t>foremost breed. And I have also sixty thousand warriors picked from each order by thousands, who are all brave and endued</w:t>
      </w:r>
      <w:r>
        <w:rPr>
          <w:spacing w:val="-3"/>
        </w:rPr>
        <w:t xml:space="preserve"> </w:t>
      </w:r>
      <w:r>
        <w:t>with</w:t>
      </w:r>
      <w:r>
        <w:rPr>
          <w:spacing w:val="-2"/>
        </w:rPr>
        <w:t xml:space="preserve"> </w:t>
      </w:r>
      <w:r>
        <w:t>prowess</w:t>
      </w:r>
      <w:r>
        <w:rPr>
          <w:spacing w:val="-3"/>
        </w:rPr>
        <w:t xml:space="preserve"> </w:t>
      </w:r>
      <w:r>
        <w:t>like</w:t>
      </w:r>
      <w:r>
        <w:rPr>
          <w:spacing w:val="-2"/>
        </w:rPr>
        <w:t xml:space="preserve"> </w:t>
      </w:r>
      <w:r>
        <w:t>heroes,</w:t>
      </w:r>
      <w:r>
        <w:rPr>
          <w:spacing w:val="-3"/>
        </w:rPr>
        <w:t xml:space="preserve"> </w:t>
      </w:r>
      <w:r>
        <w:t>who</w:t>
      </w:r>
      <w:r>
        <w:rPr>
          <w:spacing w:val="-2"/>
        </w:rPr>
        <w:t xml:space="preserve"> </w:t>
      </w:r>
      <w:r>
        <w:t>drink</w:t>
      </w:r>
      <w:r>
        <w:rPr>
          <w:spacing w:val="-3"/>
        </w:rPr>
        <w:t xml:space="preserve"> </w:t>
      </w:r>
      <w:r>
        <w:t>milk</w:t>
      </w:r>
      <w:r>
        <w:rPr>
          <w:spacing w:val="-2"/>
        </w:rPr>
        <w:t xml:space="preserve"> </w:t>
      </w:r>
      <w:r>
        <w:t>and</w:t>
      </w:r>
      <w:r>
        <w:rPr>
          <w:spacing w:val="-3"/>
        </w:rPr>
        <w:t xml:space="preserve"> </w:t>
      </w:r>
      <w:r>
        <w:t>eat</w:t>
      </w:r>
      <w:r>
        <w:rPr>
          <w:spacing w:val="-2"/>
        </w:rPr>
        <w:t xml:space="preserve"> </w:t>
      </w:r>
      <w:r>
        <w:t>good</w:t>
      </w:r>
      <w:r>
        <w:rPr>
          <w:spacing w:val="-2"/>
        </w:rPr>
        <w:t xml:space="preserve"> </w:t>
      </w:r>
      <w:r>
        <w:t>rice,</w:t>
      </w:r>
      <w:r>
        <w:rPr>
          <w:spacing w:val="-3"/>
        </w:rPr>
        <w:t xml:space="preserve"> </w:t>
      </w:r>
      <w:r>
        <w:t>and</w:t>
      </w:r>
      <w:r>
        <w:rPr>
          <w:spacing w:val="-2"/>
        </w:rPr>
        <w:t xml:space="preserve"> </w:t>
      </w:r>
      <w:r>
        <w:t>all</w:t>
      </w:r>
      <w:r>
        <w:rPr>
          <w:spacing w:val="-3"/>
        </w:rPr>
        <w:t xml:space="preserve"> </w:t>
      </w:r>
      <w:r>
        <w:t>of</w:t>
      </w:r>
      <w:r>
        <w:rPr>
          <w:spacing w:val="-2"/>
        </w:rPr>
        <w:t xml:space="preserve"> </w:t>
      </w:r>
      <w:r>
        <w:t>whom</w:t>
      </w:r>
      <w:r>
        <w:rPr>
          <w:spacing w:val="-3"/>
        </w:rPr>
        <w:t xml:space="preserve"> </w:t>
      </w:r>
      <w:r>
        <w:t>have</w:t>
      </w:r>
      <w:r>
        <w:rPr>
          <w:spacing w:val="-2"/>
        </w:rPr>
        <w:t xml:space="preserve"> </w:t>
      </w:r>
      <w:r>
        <w:t>broad</w:t>
      </w:r>
      <w:r>
        <w:rPr>
          <w:spacing w:val="-3"/>
        </w:rPr>
        <w:t xml:space="preserve"> </w:t>
      </w:r>
      <w:r>
        <w:t>chests.</w:t>
      </w:r>
      <w:r>
        <w:rPr>
          <w:spacing w:val="-2"/>
        </w:rPr>
        <w:t xml:space="preserve"> </w:t>
      </w:r>
      <w:r>
        <w:rPr>
          <w:spacing w:val="-3"/>
        </w:rPr>
        <w:t xml:space="preserve">With </w:t>
      </w:r>
      <w:r>
        <w:t>this wealth, O king, I will stake with</w:t>
      </w:r>
      <w:r>
        <w:rPr>
          <w:spacing w:val="-1"/>
        </w:rPr>
        <w:t xml:space="preserve"> </w:t>
      </w:r>
      <w:r>
        <w:rPr>
          <w:spacing w:val="-6"/>
        </w:rPr>
        <w:t>thee.’</w:t>
      </w:r>
    </w:p>
    <w:p w14:paraId="3D9DC482" w14:textId="77777777" w:rsidR="00BD6E04" w:rsidRDefault="00BD6E04" w:rsidP="00180311">
      <w:pPr>
        <w:pStyle w:val="Body"/>
      </w:pPr>
      <w:r>
        <w:rPr>
          <w:spacing w:val="-4"/>
        </w:rPr>
        <w:t xml:space="preserve">Vaisampayana </w:t>
      </w:r>
      <w:r>
        <w:t>continued,—</w:t>
      </w:r>
      <w:r w:rsidR="00180311">
        <w:t>“</w:t>
      </w:r>
      <w:r>
        <w:t xml:space="preserve">Hearing this, Sakuni ready </w:t>
      </w:r>
      <w:r>
        <w:rPr>
          <w:spacing w:val="-3"/>
        </w:rPr>
        <w:t xml:space="preserve">at </w:t>
      </w:r>
      <w:r>
        <w:t xml:space="preserve">dice, adopting unfair means said unto </w:t>
      </w:r>
      <w:r>
        <w:rPr>
          <w:spacing w:val="-3"/>
        </w:rPr>
        <w:t xml:space="preserve">Yudhishthira, ‘Lo, </w:t>
      </w:r>
      <w:r>
        <w:t>I have won!’</w:t>
      </w:r>
    </w:p>
    <w:p w14:paraId="68888C36" w14:textId="77777777" w:rsidR="00BD6E04" w:rsidRDefault="00BD6E04" w:rsidP="00180311">
      <w:pPr>
        <w:pStyle w:val="Body"/>
      </w:pPr>
      <w:r>
        <w:t>Yudhishthira said,—</w:t>
      </w:r>
      <w:r w:rsidR="00180311">
        <w:t>‘</w:t>
      </w:r>
      <w:r>
        <w:t>I have four hundred Nidis (jewels of great value) encased in sheets of copper and iron. Each one of them is equal to five draunikas of the costliest and purest leaf gold of the Jatarupa kind. With this wealth, O king, I will stake with thee.’”</w:t>
      </w:r>
    </w:p>
    <w:p w14:paraId="5977DD6A" w14:textId="77777777" w:rsidR="00BD6E04" w:rsidRDefault="00BD6E04" w:rsidP="00180311">
      <w:pPr>
        <w:pStyle w:val="Body"/>
        <w:rPr>
          <w:spacing w:val="-3"/>
        </w:rPr>
      </w:pPr>
      <w:r>
        <w:rPr>
          <w:spacing w:val="-4"/>
        </w:rPr>
        <w:t xml:space="preserve">Vaisampayana </w:t>
      </w:r>
      <w:r>
        <w:t>continued,—</w:t>
      </w:r>
      <w:r w:rsidR="00180311">
        <w:t>“</w:t>
      </w:r>
      <w:r>
        <w:t xml:space="preserve">Hearing this, Sakuni ready </w:t>
      </w:r>
      <w:r>
        <w:rPr>
          <w:spacing w:val="-3"/>
        </w:rPr>
        <w:t xml:space="preserve">at </w:t>
      </w:r>
      <w:r>
        <w:t xml:space="preserve">dice, adopting foul means, said unto </w:t>
      </w:r>
      <w:r>
        <w:rPr>
          <w:spacing w:val="-3"/>
        </w:rPr>
        <w:t xml:space="preserve">Yudhishthira, ‘Lo, </w:t>
      </w:r>
      <w:r>
        <w:t xml:space="preserve">I have won </w:t>
      </w:r>
      <w:r>
        <w:rPr>
          <w:spacing w:val="-3"/>
        </w:rPr>
        <w:t>it!’”</w:t>
      </w:r>
    </w:p>
    <w:p w14:paraId="667617A1" w14:textId="77777777" w:rsidR="00180311" w:rsidRDefault="00180311" w:rsidP="00180311">
      <w:pPr>
        <w:pStyle w:val="Body"/>
      </w:pPr>
    </w:p>
    <w:p w14:paraId="5B755972" w14:textId="77777777" w:rsidR="00BD6E04" w:rsidRDefault="00BD6E04" w:rsidP="00180311">
      <w:pPr>
        <w:pStyle w:val="Heading4"/>
      </w:pPr>
      <w:r>
        <w:t>Section LXI</w:t>
      </w:r>
    </w:p>
    <w:p w14:paraId="3FF56213" w14:textId="64772811" w:rsidR="00BD6E04" w:rsidRPr="009262A2" w:rsidRDefault="00BD6E04" w:rsidP="00180311">
      <w:pPr>
        <w:pStyle w:val="Body"/>
      </w:pPr>
      <w:r>
        <w:t>Vaisampayana said,—</w:t>
      </w:r>
      <w:r w:rsidR="00180311">
        <w:t>“</w:t>
      </w:r>
      <w:r>
        <w:t xml:space="preserve">During the course of this gambling, certain to bring about utter ruin (on Yudhishthira), Vidura, that dispeller of all doubts, (addressing Dhritarashtra) said, ‘O great king, O thou of the Bharata race, attend to what I say, although my words may not be agreeable to thee, like medicine to one that is ill and about to breathe his last. When this Duryodhana of sinful mind had, immediately after his birth, cried discordantly like a jackal, it was well known that he had been ordained to bring about the destruction of the Bharata race. Know, O king, that he will be the cause of death of ye all. A jackal is living in thy house, O king, in the form of Duryodhana. Thou knowest it not in consequence of thy folly. Listen now to the words of the Poet (Sukra) which I will quote. They that collect honey (in mountains), having received what they seek, do not notice that they are about to fall. Ascending dangerous heights, abstracted in the </w:t>
      </w:r>
      <w:r>
        <w:lastRenderedPageBreak/>
        <w:t xml:space="preserve">pursuit of what they seek, they fall down and meet with destruction. This Duryodhana also, maddened with the play at dice, like the collector of honey, abstracted in what he seeketh, marketh </w:t>
      </w:r>
      <w:r w:rsidRPr="009262A2">
        <w:t>not</w:t>
      </w:r>
      <w:r w:rsidR="00180311" w:rsidRPr="009262A2">
        <w:t xml:space="preserve"> </w:t>
      </w:r>
      <w:r w:rsidRPr="009262A2">
        <w:t>the consequences. Making enemies of these great warriors, he beholdeth not the fall that is before him. It is known to thee, O thou of great wisdom, that amongst the Bhojas, they abandoned, for the good of the citizens a son that was unworthy of their race. The Andhakas, the Yadavas, and the Bhojas uniting together, abandoned Kansa. And afterwards, when at the command of the whole tribe, the same Kansa had been slain by Krishna that slayer of foes, all the men of the tribe became exceedingly happy for a hundred years. So at thy command, let Arjuna slay this Suyodhana. And in consequence of the slaying of this wretch, let the Kurus be glad and pass their days in happiness. In exchange of a crow, O great king, buy these peacocks--the Pandavas; and in exchange of a jackal, buy these tigers.</w:t>
      </w:r>
      <w:r w:rsidR="00180311" w:rsidRPr="009262A2">
        <w:t xml:space="preserve"> </w:t>
      </w:r>
      <w:r w:rsidRPr="009262A2">
        <w:rPr>
          <w:spacing w:val="-3"/>
        </w:rPr>
        <w:t xml:space="preserve">For </w:t>
      </w:r>
      <w:r w:rsidRPr="009262A2">
        <w:t xml:space="preserve">the sake of a family a member may be sacrificed; for the sake of a village a family may be sacrificed, for the sake of a province a village may be sacrificed and for the sake of </w:t>
      </w:r>
      <w:r w:rsidRPr="009262A2">
        <w:rPr>
          <w:spacing w:val="-8"/>
        </w:rPr>
        <w:t xml:space="preserve">one’s </w:t>
      </w:r>
      <w:r w:rsidRPr="009262A2">
        <w:t xml:space="preserve">own soul the whole earth may be sacrificed. Even this was what the omniscient Kavya himself, acquainted with the thoughts of every creature, and a source of terror unto all foes, said unto the great Asuras to induce them to abandon </w:t>
      </w:r>
      <w:r w:rsidRPr="009262A2">
        <w:rPr>
          <w:spacing w:val="-3"/>
        </w:rPr>
        <w:t xml:space="preserve">Jambha at </w:t>
      </w:r>
      <w:r w:rsidRPr="009262A2">
        <w:t xml:space="preserve">the moment of his birth. </w:t>
      </w:r>
      <w:r w:rsidRPr="009262A2">
        <w:rPr>
          <w:spacing w:val="-5"/>
        </w:rPr>
        <w:t xml:space="preserve">It </w:t>
      </w:r>
      <w:r w:rsidRPr="009262A2">
        <w:t>is said that a certain king, having caused a number of wild birds that vomited gold to take up their quarters in his own house,</w:t>
      </w:r>
      <w:r w:rsidRPr="009262A2">
        <w:rPr>
          <w:spacing w:val="-5"/>
        </w:rPr>
        <w:t xml:space="preserve"> </w:t>
      </w:r>
      <w:r w:rsidRPr="009262A2">
        <w:t>afterwards</w:t>
      </w:r>
      <w:r w:rsidRPr="009262A2">
        <w:rPr>
          <w:spacing w:val="-5"/>
        </w:rPr>
        <w:t xml:space="preserve"> </w:t>
      </w:r>
      <w:r w:rsidRPr="009262A2">
        <w:t>killed</w:t>
      </w:r>
      <w:r w:rsidRPr="009262A2">
        <w:rPr>
          <w:spacing w:val="-5"/>
        </w:rPr>
        <w:t xml:space="preserve"> </w:t>
      </w:r>
      <w:r w:rsidRPr="009262A2">
        <w:t>them</w:t>
      </w:r>
      <w:r w:rsidRPr="009262A2">
        <w:rPr>
          <w:spacing w:val="-5"/>
        </w:rPr>
        <w:t xml:space="preserve"> </w:t>
      </w:r>
      <w:r w:rsidRPr="009262A2">
        <w:t>from</w:t>
      </w:r>
      <w:r w:rsidRPr="009262A2">
        <w:rPr>
          <w:spacing w:val="-5"/>
        </w:rPr>
        <w:t xml:space="preserve"> </w:t>
      </w:r>
      <w:r w:rsidRPr="009262A2">
        <w:t>temptation.</w:t>
      </w:r>
      <w:r w:rsidRPr="009262A2">
        <w:rPr>
          <w:spacing w:val="-5"/>
        </w:rPr>
        <w:t xml:space="preserve"> </w:t>
      </w:r>
      <w:r w:rsidRPr="009262A2">
        <w:t>O</w:t>
      </w:r>
      <w:r w:rsidRPr="009262A2">
        <w:rPr>
          <w:spacing w:val="-5"/>
        </w:rPr>
        <w:t xml:space="preserve"> </w:t>
      </w:r>
      <w:r w:rsidRPr="009262A2">
        <w:t>slayer</w:t>
      </w:r>
      <w:r w:rsidRPr="009262A2">
        <w:rPr>
          <w:spacing w:val="-5"/>
        </w:rPr>
        <w:t xml:space="preserve"> </w:t>
      </w:r>
      <w:r w:rsidRPr="009262A2">
        <w:t>of</w:t>
      </w:r>
      <w:r w:rsidRPr="009262A2">
        <w:rPr>
          <w:spacing w:val="-5"/>
        </w:rPr>
        <w:t xml:space="preserve"> </w:t>
      </w:r>
      <w:r w:rsidRPr="009262A2">
        <w:t>foes,</w:t>
      </w:r>
      <w:r w:rsidRPr="009262A2">
        <w:rPr>
          <w:spacing w:val="-5"/>
        </w:rPr>
        <w:t xml:space="preserve"> </w:t>
      </w:r>
      <w:r w:rsidRPr="009262A2">
        <w:t>blinded</w:t>
      </w:r>
      <w:r w:rsidRPr="009262A2">
        <w:rPr>
          <w:spacing w:val="-5"/>
        </w:rPr>
        <w:t xml:space="preserve"> </w:t>
      </w:r>
      <w:r w:rsidRPr="009262A2">
        <w:t>by</w:t>
      </w:r>
      <w:r w:rsidRPr="009262A2">
        <w:rPr>
          <w:spacing w:val="-5"/>
        </w:rPr>
        <w:t xml:space="preserve"> </w:t>
      </w:r>
      <w:r w:rsidRPr="009262A2">
        <w:t>temptation</w:t>
      </w:r>
      <w:r w:rsidRPr="009262A2">
        <w:rPr>
          <w:spacing w:val="-5"/>
        </w:rPr>
        <w:t xml:space="preserve"> </w:t>
      </w:r>
      <w:r w:rsidRPr="009262A2">
        <w:t>and</w:t>
      </w:r>
      <w:r w:rsidRPr="009262A2">
        <w:rPr>
          <w:spacing w:val="-5"/>
        </w:rPr>
        <w:t xml:space="preserve"> </w:t>
      </w:r>
      <w:r w:rsidRPr="009262A2">
        <w:t>the</w:t>
      </w:r>
      <w:r w:rsidRPr="009262A2">
        <w:rPr>
          <w:spacing w:val="-5"/>
        </w:rPr>
        <w:t xml:space="preserve"> </w:t>
      </w:r>
      <w:r w:rsidRPr="009262A2">
        <w:t>desire</w:t>
      </w:r>
      <w:r w:rsidRPr="009262A2">
        <w:rPr>
          <w:spacing w:val="-5"/>
        </w:rPr>
        <w:t xml:space="preserve"> </w:t>
      </w:r>
      <w:r w:rsidRPr="009262A2">
        <w:t>of</w:t>
      </w:r>
      <w:r w:rsidRPr="009262A2">
        <w:rPr>
          <w:spacing w:val="-5"/>
        </w:rPr>
        <w:t xml:space="preserve"> </w:t>
      </w:r>
      <w:r w:rsidRPr="009262A2">
        <w:t xml:space="preserve">enjoyment, for the sake of gold, the king destroyed </w:t>
      </w:r>
      <w:r w:rsidRPr="009262A2">
        <w:rPr>
          <w:spacing w:val="-3"/>
        </w:rPr>
        <w:t xml:space="preserve">at </w:t>
      </w:r>
      <w:r w:rsidRPr="009262A2">
        <w:t xml:space="preserve">the same time both his present and future gains. Therefore, O king, prosecute not the Pandavas from desire of profit, even like the king in </w:t>
      </w:r>
      <w:r w:rsidRPr="009262A2">
        <w:rPr>
          <w:spacing w:val="-3"/>
        </w:rPr>
        <w:t xml:space="preserve">story. For </w:t>
      </w:r>
      <w:r w:rsidRPr="009262A2">
        <w:t xml:space="preserve">then, blinded by folly thou wilt have to repent afterwards, even like the person that killed the birds. Like a flower-seller that plucketh (many flowers) in the garden from trees that he cherisheth with affection from day to </w:t>
      </w:r>
      <w:r w:rsidRPr="009262A2">
        <w:rPr>
          <w:spacing w:val="-6"/>
        </w:rPr>
        <w:t xml:space="preserve">day, </w:t>
      </w:r>
      <w:r w:rsidRPr="009262A2">
        <w:t xml:space="preserve">continue, O Bharata, to pluck flowers day by day from the Pandavas. Do not scorch them to their roots like a fire-producing breeze that reduceth everything to black charcoal. Go not, O king, unto the region of </w:t>
      </w:r>
      <w:r w:rsidRPr="009262A2">
        <w:rPr>
          <w:spacing w:val="-6"/>
        </w:rPr>
        <w:t xml:space="preserve">Yama, </w:t>
      </w:r>
      <w:r w:rsidRPr="009262A2">
        <w:t xml:space="preserve">with thy sons and troops, for who is there that is capable of fighting with the sons of Pritha, together? </w:t>
      </w:r>
      <w:r w:rsidRPr="009262A2">
        <w:rPr>
          <w:spacing w:val="-3"/>
        </w:rPr>
        <w:t xml:space="preserve">Not </w:t>
      </w:r>
      <w:r w:rsidRPr="009262A2">
        <w:t xml:space="preserve">to speak of others, is the chief of the celestials </w:t>
      </w:r>
      <w:r w:rsidRPr="009262A2">
        <w:rPr>
          <w:spacing w:val="-3"/>
        </w:rPr>
        <w:t xml:space="preserve">at </w:t>
      </w:r>
      <w:r w:rsidRPr="009262A2">
        <w:t>the head of the celestials themselves, capable of doing</w:t>
      </w:r>
      <w:r w:rsidRPr="009262A2">
        <w:rPr>
          <w:spacing w:val="-1"/>
        </w:rPr>
        <w:t xml:space="preserve"> </w:t>
      </w:r>
      <w:r w:rsidRPr="009262A2">
        <w:t>so?”</w:t>
      </w:r>
    </w:p>
    <w:p w14:paraId="43C04FD0" w14:textId="77777777" w:rsidR="00180311" w:rsidRPr="009262A2" w:rsidRDefault="00180311" w:rsidP="00180311">
      <w:pPr>
        <w:pStyle w:val="Body"/>
      </w:pPr>
    </w:p>
    <w:p w14:paraId="43C2C165" w14:textId="77777777" w:rsidR="00BD6E04" w:rsidRDefault="00BD6E04" w:rsidP="00180311">
      <w:pPr>
        <w:pStyle w:val="Heading4"/>
      </w:pPr>
      <w:r>
        <w:t>Section LXII</w:t>
      </w:r>
    </w:p>
    <w:p w14:paraId="25B5E5F2" w14:textId="3C1EC1E6" w:rsidR="00BD6E04" w:rsidRDefault="00BD6E04" w:rsidP="00D10E78">
      <w:pPr>
        <w:pStyle w:val="Body"/>
      </w:pPr>
      <w:r>
        <w:t>“Vidura said,—”Gambling is the root of dissensions. It bringeth about disunion. Its consequences are frightful.</w:t>
      </w:r>
      <w:r w:rsidR="00D10E78">
        <w:t xml:space="preserve"> </w:t>
      </w:r>
      <w:r>
        <w:rPr>
          <w:spacing w:val="-9"/>
        </w:rPr>
        <w:t xml:space="preserve">Yet </w:t>
      </w:r>
      <w:r>
        <w:t xml:space="preserve">having recourse to this, </w:t>
      </w:r>
      <w:r>
        <w:rPr>
          <w:spacing w:val="-4"/>
        </w:rPr>
        <w:t xml:space="preserve">Dhritarashtra’s </w:t>
      </w:r>
      <w:r>
        <w:t xml:space="preserve">son Duryodhana createth for himself fierce </w:t>
      </w:r>
      <w:r>
        <w:rPr>
          <w:spacing w:val="-3"/>
        </w:rPr>
        <w:t xml:space="preserve">enmity. </w:t>
      </w:r>
      <w:r>
        <w:t>The descendants of</w:t>
      </w:r>
      <w:r>
        <w:rPr>
          <w:spacing w:val="-3"/>
        </w:rPr>
        <w:t xml:space="preserve"> </w:t>
      </w:r>
      <w:r>
        <w:t>Pratipa</w:t>
      </w:r>
      <w:r>
        <w:rPr>
          <w:spacing w:val="-2"/>
        </w:rPr>
        <w:t xml:space="preserve"> </w:t>
      </w:r>
      <w:r>
        <w:t>and</w:t>
      </w:r>
      <w:r>
        <w:rPr>
          <w:spacing w:val="-3"/>
        </w:rPr>
        <w:t xml:space="preserve"> </w:t>
      </w:r>
      <w:r>
        <w:t>Santanu,</w:t>
      </w:r>
      <w:r>
        <w:rPr>
          <w:spacing w:val="-2"/>
        </w:rPr>
        <w:t xml:space="preserve"> </w:t>
      </w:r>
      <w:r>
        <w:t>with</w:t>
      </w:r>
      <w:r>
        <w:rPr>
          <w:spacing w:val="-2"/>
        </w:rPr>
        <w:t xml:space="preserve"> </w:t>
      </w:r>
      <w:r>
        <w:t>their</w:t>
      </w:r>
      <w:r>
        <w:rPr>
          <w:spacing w:val="-3"/>
        </w:rPr>
        <w:t xml:space="preserve"> </w:t>
      </w:r>
      <w:r>
        <w:t>fierce</w:t>
      </w:r>
      <w:r>
        <w:rPr>
          <w:spacing w:val="-2"/>
        </w:rPr>
        <w:t xml:space="preserve"> </w:t>
      </w:r>
      <w:r>
        <w:t>troops</w:t>
      </w:r>
      <w:r>
        <w:rPr>
          <w:spacing w:val="-2"/>
        </w:rPr>
        <w:t xml:space="preserve"> </w:t>
      </w:r>
      <w:r>
        <w:t>and</w:t>
      </w:r>
      <w:r>
        <w:rPr>
          <w:spacing w:val="-3"/>
        </w:rPr>
        <w:t xml:space="preserve"> </w:t>
      </w:r>
      <w:r>
        <w:t>their</w:t>
      </w:r>
      <w:r>
        <w:rPr>
          <w:spacing w:val="-2"/>
        </w:rPr>
        <w:t xml:space="preserve"> </w:t>
      </w:r>
      <w:r>
        <w:t>allies</w:t>
      </w:r>
      <w:r>
        <w:rPr>
          <w:spacing w:val="-2"/>
        </w:rPr>
        <w:t xml:space="preserve"> </w:t>
      </w:r>
      <w:r>
        <w:t>the</w:t>
      </w:r>
      <w:r>
        <w:rPr>
          <w:spacing w:val="-3"/>
        </w:rPr>
        <w:t xml:space="preserve"> Vahlikas,</w:t>
      </w:r>
      <w:r>
        <w:rPr>
          <w:spacing w:val="-2"/>
        </w:rPr>
        <w:t xml:space="preserve"> </w:t>
      </w:r>
      <w:r>
        <w:t>will,</w:t>
      </w:r>
      <w:r>
        <w:rPr>
          <w:spacing w:val="-2"/>
        </w:rPr>
        <w:t xml:space="preserve"> </w:t>
      </w:r>
      <w:r>
        <w:t>for</w:t>
      </w:r>
      <w:r>
        <w:rPr>
          <w:spacing w:val="-3"/>
        </w:rPr>
        <w:t xml:space="preserve"> </w:t>
      </w:r>
      <w:r>
        <w:t>the</w:t>
      </w:r>
      <w:r>
        <w:rPr>
          <w:spacing w:val="-2"/>
        </w:rPr>
        <w:t xml:space="preserve"> </w:t>
      </w:r>
      <w:r>
        <w:t>sins</w:t>
      </w:r>
      <w:r>
        <w:rPr>
          <w:spacing w:val="-2"/>
        </w:rPr>
        <w:t xml:space="preserve"> </w:t>
      </w:r>
      <w:r>
        <w:t>of</w:t>
      </w:r>
      <w:r>
        <w:rPr>
          <w:spacing w:val="-3"/>
        </w:rPr>
        <w:t xml:space="preserve"> </w:t>
      </w:r>
      <w:r>
        <w:t>Duryodhana</w:t>
      </w:r>
      <w:r>
        <w:rPr>
          <w:spacing w:val="-2"/>
        </w:rPr>
        <w:t xml:space="preserve"> </w:t>
      </w:r>
      <w:r>
        <w:t>meet</w:t>
      </w:r>
      <w:r w:rsidR="00D10E78">
        <w:t xml:space="preserve"> </w:t>
      </w:r>
      <w:r>
        <w:t xml:space="preserve">with destruction. Duryodhana, in consequence of this intoxication, forcibly driveth away luck and prosperity from his kingdom, </w:t>
      </w:r>
      <w:r>
        <w:lastRenderedPageBreak/>
        <w:t>even like an infuriate bull breaking his own horns himself. That brave and learned person who disregarding his own foresight, followeth, O king, (the bent of) another man’s heart, sinketh in terrible affliction even like one that goeth into the sea in a boat guided by a child. Duryodhana is gambling with the son of Pandu, and thou art in raptures that he is winning. And it is such success that begeteth war, which endeth in the destruction of men. This fascination (of gambling) that thou has well-devised only leadeth to dire results. Thus hast thou simply brought on by these counsels great affliction to thy heart. And this thy quarrel with Yudhishthira, who is so closely related to thee, even if thou hadst not foreseen it, is still approved by thee. Listen, ye sons of Santanu, ye descendants of Pratipa, who are now in this assembly of the Kauravas, to these words of wisdom. Enter ye not into the terrible fire that hath blazed forth following the wretch. When Ajatasatru, the son of Pandu, intoxicated with dice, giveth way to his wrath, and Vrikodara and Arjuna and the twins (do the same), who, in that hour of confusion, will prove your refuge? O great king, thou art thyself a mine of wealth. Thou canst earn (by other means) as much wealth as thou seekest to earn by gambling. What dost thou gain by winning from the Pandavas their vast wealth? Win the Pandavas themselves, who will be to thee more than all the wealth they have. We all know the skill of Suvala in play. This hill-king knoweth many nefarious methods in gambling. Let Sakuni return whence he came. War not, O Bharata, with the sons of Pandu!’</w:t>
      </w:r>
    </w:p>
    <w:p w14:paraId="4E434011" w14:textId="77777777" w:rsidR="00BD6E04" w:rsidRDefault="00BD6E04" w:rsidP="00D10E78">
      <w:pPr>
        <w:pStyle w:val="Body"/>
        <w:rPr>
          <w:sz w:val="10"/>
        </w:rPr>
      </w:pPr>
    </w:p>
    <w:p w14:paraId="04FDAD23" w14:textId="77777777" w:rsidR="00BD6E04" w:rsidRDefault="00BD6E04" w:rsidP="00D10E78">
      <w:pPr>
        <w:pStyle w:val="Heading4"/>
      </w:pPr>
      <w:r>
        <w:t>Section LXIII</w:t>
      </w:r>
    </w:p>
    <w:p w14:paraId="5C42CD4F" w14:textId="55420B56" w:rsidR="00BD6E04" w:rsidRPr="00D10E78" w:rsidRDefault="00BD6E04" w:rsidP="00D10E78">
      <w:pPr>
        <w:pStyle w:val="Body"/>
        <w:rPr>
          <w:sz w:val="16"/>
        </w:rPr>
      </w:pPr>
      <w:r>
        <w:t xml:space="preserve">Duryodhana said,—’O Kshatta, thou art always boasting of the fame of our enemies, deprecating the sons of Dhritarashtra. </w:t>
      </w:r>
      <w:r>
        <w:rPr>
          <w:spacing w:val="-11"/>
        </w:rPr>
        <w:t xml:space="preserve">We </w:t>
      </w:r>
      <w:r>
        <w:rPr>
          <w:spacing w:val="-5"/>
        </w:rPr>
        <w:t xml:space="preserve">know, </w:t>
      </w:r>
      <w:r>
        <w:t xml:space="preserve">O Vidura, of whom thou art really fond. Thou always disregardest us as children, That man standeth confest, who wisheth for success unto those that are near to him and defeat unto those that are not his favourites. His praise and blame are applied </w:t>
      </w:r>
      <w:r>
        <w:rPr>
          <w:spacing w:val="-3"/>
        </w:rPr>
        <w:t xml:space="preserve">accordingly. </w:t>
      </w:r>
      <w:r>
        <w:t xml:space="preserve">Thy tongue and mind betray thy heart. But the hostility thou showeth in speech is even greater than what is in thy heart. Thou hast been cherished by us like a serpent on our </w:t>
      </w:r>
      <w:r>
        <w:rPr>
          <w:spacing w:val="-3"/>
        </w:rPr>
        <w:t xml:space="preserve">lap. </w:t>
      </w:r>
      <w:r>
        <w:t xml:space="preserve">Like a cat thou wishest evil unto him that cherisheth thee. The wise have said that there is no sin graver than that of injuring </w:t>
      </w:r>
      <w:r>
        <w:rPr>
          <w:spacing w:val="-8"/>
        </w:rPr>
        <w:t xml:space="preserve">one’s </w:t>
      </w:r>
      <w:r>
        <w:rPr>
          <w:spacing w:val="-3"/>
        </w:rPr>
        <w:t xml:space="preserve">master. </w:t>
      </w:r>
      <w:r>
        <w:rPr>
          <w:spacing w:val="-4"/>
        </w:rPr>
        <w:t xml:space="preserve">How </w:t>
      </w:r>
      <w:r>
        <w:t xml:space="preserve">is it, O Kshatta, that thou dost not fear this sin? Having vanquished our enemies we have obtained great advantages. </w:t>
      </w:r>
      <w:r>
        <w:rPr>
          <w:spacing w:val="-4"/>
        </w:rPr>
        <w:t xml:space="preserve">Use </w:t>
      </w:r>
      <w:r>
        <w:t xml:space="preserve">not harsh words in respect of us. Thou art always willing to make peace with the foes. And it is for this reason that thou hatest us always. A man becometh a foe by speaking words that are unpardonable. Then again in praising the </w:t>
      </w:r>
      <w:r>
        <w:rPr>
          <w:spacing w:val="-4"/>
        </w:rPr>
        <w:t xml:space="preserve">enemy, </w:t>
      </w:r>
      <w:r>
        <w:t xml:space="preserve">the secrets of </w:t>
      </w:r>
      <w:r>
        <w:rPr>
          <w:spacing w:val="-8"/>
        </w:rPr>
        <w:t xml:space="preserve">one’s </w:t>
      </w:r>
      <w:r>
        <w:t>own party should not be divulged. (Thou</w:t>
      </w:r>
      <w:r>
        <w:rPr>
          <w:spacing w:val="-7"/>
        </w:rPr>
        <w:t xml:space="preserve"> </w:t>
      </w:r>
      <w:r>
        <w:rPr>
          <w:spacing w:val="-3"/>
        </w:rPr>
        <w:t>however,</w:t>
      </w:r>
      <w:r>
        <w:rPr>
          <w:spacing w:val="-6"/>
        </w:rPr>
        <w:t xml:space="preserve"> </w:t>
      </w:r>
      <w:r>
        <w:t>transgressest</w:t>
      </w:r>
      <w:r>
        <w:rPr>
          <w:spacing w:val="-7"/>
        </w:rPr>
        <w:t xml:space="preserve"> </w:t>
      </w:r>
      <w:r>
        <w:t>this</w:t>
      </w:r>
      <w:r>
        <w:rPr>
          <w:spacing w:val="-6"/>
        </w:rPr>
        <w:t xml:space="preserve"> </w:t>
      </w:r>
      <w:r>
        <w:t>rule).</w:t>
      </w:r>
      <w:r>
        <w:rPr>
          <w:spacing w:val="-6"/>
        </w:rPr>
        <w:t xml:space="preserve"> </w:t>
      </w:r>
      <w:r>
        <w:t>Therefore,</w:t>
      </w:r>
      <w:r>
        <w:rPr>
          <w:spacing w:val="-7"/>
        </w:rPr>
        <w:t xml:space="preserve"> </w:t>
      </w:r>
      <w:r>
        <w:t>O</w:t>
      </w:r>
      <w:r>
        <w:rPr>
          <w:spacing w:val="-6"/>
        </w:rPr>
        <w:t xml:space="preserve"> </w:t>
      </w:r>
      <w:r>
        <w:t>thou</w:t>
      </w:r>
      <w:r>
        <w:rPr>
          <w:spacing w:val="-7"/>
        </w:rPr>
        <w:t xml:space="preserve"> </w:t>
      </w:r>
      <w:r>
        <w:t>parasite,</w:t>
      </w:r>
      <w:r>
        <w:rPr>
          <w:spacing w:val="-6"/>
        </w:rPr>
        <w:t xml:space="preserve"> </w:t>
      </w:r>
      <w:r>
        <w:t>why</w:t>
      </w:r>
      <w:r>
        <w:rPr>
          <w:spacing w:val="-6"/>
        </w:rPr>
        <w:t xml:space="preserve"> </w:t>
      </w:r>
      <w:r>
        <w:t>dost</w:t>
      </w:r>
      <w:r>
        <w:rPr>
          <w:spacing w:val="-7"/>
        </w:rPr>
        <w:t xml:space="preserve"> </w:t>
      </w:r>
      <w:r>
        <w:t>thou</w:t>
      </w:r>
      <w:r>
        <w:rPr>
          <w:spacing w:val="-6"/>
        </w:rPr>
        <w:t xml:space="preserve"> </w:t>
      </w:r>
      <w:r>
        <w:t>obstruct</w:t>
      </w:r>
      <w:r>
        <w:rPr>
          <w:spacing w:val="-7"/>
        </w:rPr>
        <w:t xml:space="preserve"> </w:t>
      </w:r>
      <w:r>
        <w:t>us</w:t>
      </w:r>
      <w:r>
        <w:rPr>
          <w:spacing w:val="-6"/>
        </w:rPr>
        <w:t xml:space="preserve"> </w:t>
      </w:r>
      <w:r>
        <w:t>so?</w:t>
      </w:r>
      <w:r>
        <w:rPr>
          <w:spacing w:val="-6"/>
        </w:rPr>
        <w:t xml:space="preserve"> </w:t>
      </w:r>
      <w:r>
        <w:t>Thou</w:t>
      </w:r>
      <w:r>
        <w:rPr>
          <w:spacing w:val="-7"/>
        </w:rPr>
        <w:t xml:space="preserve"> </w:t>
      </w:r>
      <w:r>
        <w:t>sayest</w:t>
      </w:r>
      <w:r>
        <w:rPr>
          <w:spacing w:val="-6"/>
        </w:rPr>
        <w:t xml:space="preserve"> </w:t>
      </w:r>
      <w:r>
        <w:t>whatever</w:t>
      </w:r>
      <w:r>
        <w:rPr>
          <w:spacing w:val="-3"/>
        </w:rPr>
        <w:t xml:space="preserve"> </w:t>
      </w:r>
      <w:r>
        <w:t>thou</w:t>
      </w:r>
      <w:r>
        <w:rPr>
          <w:spacing w:val="-2"/>
        </w:rPr>
        <w:t xml:space="preserve"> </w:t>
      </w:r>
      <w:r>
        <w:t>wishest.</w:t>
      </w:r>
      <w:r>
        <w:rPr>
          <w:spacing w:val="-2"/>
        </w:rPr>
        <w:t xml:space="preserve"> </w:t>
      </w:r>
      <w:r>
        <w:t>Insult</w:t>
      </w:r>
      <w:r>
        <w:rPr>
          <w:spacing w:val="-3"/>
        </w:rPr>
        <w:t xml:space="preserve"> </w:t>
      </w:r>
      <w:r>
        <w:t>us</w:t>
      </w:r>
      <w:r>
        <w:rPr>
          <w:spacing w:val="-2"/>
        </w:rPr>
        <w:t xml:space="preserve"> </w:t>
      </w:r>
      <w:r>
        <w:t>not.</w:t>
      </w:r>
      <w:r>
        <w:rPr>
          <w:spacing w:val="-2"/>
        </w:rPr>
        <w:t xml:space="preserve"> </w:t>
      </w:r>
      <w:r>
        <w:rPr>
          <w:spacing w:val="-11"/>
        </w:rPr>
        <w:t>We</w:t>
      </w:r>
      <w:r>
        <w:rPr>
          <w:spacing w:val="-2"/>
        </w:rPr>
        <w:t xml:space="preserve"> </w:t>
      </w:r>
      <w:r>
        <w:t>know</w:t>
      </w:r>
      <w:r>
        <w:rPr>
          <w:spacing w:val="-3"/>
        </w:rPr>
        <w:t xml:space="preserve"> </w:t>
      </w:r>
      <w:r>
        <w:t>thy</w:t>
      </w:r>
      <w:r>
        <w:rPr>
          <w:spacing w:val="-2"/>
        </w:rPr>
        <w:t xml:space="preserve"> </w:t>
      </w:r>
      <w:r>
        <w:t>mind.</w:t>
      </w:r>
      <w:r>
        <w:rPr>
          <w:spacing w:val="-2"/>
        </w:rPr>
        <w:t xml:space="preserve"> </w:t>
      </w:r>
      <w:r>
        <w:t>Go</w:t>
      </w:r>
      <w:r>
        <w:rPr>
          <w:spacing w:val="-3"/>
        </w:rPr>
        <w:t xml:space="preserve"> </w:t>
      </w:r>
      <w:r>
        <w:t>and</w:t>
      </w:r>
      <w:r>
        <w:rPr>
          <w:spacing w:val="-2"/>
        </w:rPr>
        <w:t xml:space="preserve"> </w:t>
      </w:r>
      <w:r>
        <w:t>learn</w:t>
      </w:r>
      <w:r>
        <w:rPr>
          <w:spacing w:val="-2"/>
        </w:rPr>
        <w:t xml:space="preserve"> </w:t>
      </w:r>
      <w:r>
        <w:t>sitting</w:t>
      </w:r>
      <w:r>
        <w:rPr>
          <w:spacing w:val="-2"/>
        </w:rPr>
        <w:t xml:space="preserve"> </w:t>
      </w:r>
      <w:r>
        <w:rPr>
          <w:spacing w:val="-3"/>
        </w:rPr>
        <w:t xml:space="preserve">at </w:t>
      </w:r>
      <w:r>
        <w:t>the</w:t>
      </w:r>
      <w:r>
        <w:rPr>
          <w:spacing w:val="-2"/>
        </w:rPr>
        <w:t xml:space="preserve"> </w:t>
      </w:r>
      <w:r>
        <w:t>feet</w:t>
      </w:r>
      <w:r>
        <w:rPr>
          <w:spacing w:val="-2"/>
        </w:rPr>
        <w:t xml:space="preserve"> </w:t>
      </w:r>
      <w:r>
        <w:t>of</w:t>
      </w:r>
      <w:r>
        <w:rPr>
          <w:spacing w:val="-2"/>
        </w:rPr>
        <w:t xml:space="preserve"> </w:t>
      </w:r>
      <w:r>
        <w:t>the</w:t>
      </w:r>
      <w:r>
        <w:rPr>
          <w:spacing w:val="-3"/>
        </w:rPr>
        <w:t xml:space="preserve"> </w:t>
      </w:r>
      <w:r>
        <w:t>old.</w:t>
      </w:r>
      <w:r>
        <w:rPr>
          <w:spacing w:val="-2"/>
        </w:rPr>
        <w:t xml:space="preserve"> </w:t>
      </w:r>
      <w:r>
        <w:t>Keen</w:t>
      </w:r>
      <w:r>
        <w:rPr>
          <w:spacing w:val="-2"/>
        </w:rPr>
        <w:t xml:space="preserve"> </w:t>
      </w:r>
      <w:r>
        <w:t>up</w:t>
      </w:r>
      <w:r>
        <w:rPr>
          <w:spacing w:val="-3"/>
        </w:rPr>
        <w:t xml:space="preserve"> </w:t>
      </w:r>
      <w:r>
        <w:t>the</w:t>
      </w:r>
      <w:r>
        <w:rPr>
          <w:spacing w:val="-2"/>
        </w:rPr>
        <w:t xml:space="preserve"> </w:t>
      </w:r>
      <w:r>
        <w:t xml:space="preserve">reputation that thou hast won. Meddle not with the affairs of other men. Do not imagine that thou art our chief. </w:t>
      </w:r>
      <w:r>
        <w:rPr>
          <w:spacing w:val="-6"/>
        </w:rPr>
        <w:t xml:space="preserve">Tell </w:t>
      </w:r>
      <w:r>
        <w:t xml:space="preserve">us not harsh words always, O Vidura. </w:t>
      </w:r>
      <w:r>
        <w:rPr>
          <w:spacing w:val="-11"/>
        </w:rPr>
        <w:t xml:space="preserve">We </w:t>
      </w:r>
      <w:r>
        <w:t xml:space="preserve">do not ask thee what </w:t>
      </w:r>
      <w:r>
        <w:lastRenderedPageBreak/>
        <w:t xml:space="preserve">is for our good. Cease, irritate not those that have already borne too much </w:t>
      </w:r>
      <w:r>
        <w:rPr>
          <w:spacing w:val="-3"/>
        </w:rPr>
        <w:t xml:space="preserve">at </w:t>
      </w:r>
      <w:r>
        <w:t xml:space="preserve">thy hands. There is only one Controller, no second. </w:t>
      </w:r>
      <w:r>
        <w:rPr>
          <w:spacing w:val="-3"/>
        </w:rPr>
        <w:t xml:space="preserve">He </w:t>
      </w:r>
      <w:r>
        <w:t xml:space="preserve">controlleth even the child that is in the </w:t>
      </w:r>
      <w:r>
        <w:rPr>
          <w:spacing w:val="-5"/>
        </w:rPr>
        <w:t xml:space="preserve">mother’s </w:t>
      </w:r>
      <w:r>
        <w:rPr>
          <w:spacing w:val="-4"/>
        </w:rPr>
        <w:t xml:space="preserve">womb. </w:t>
      </w:r>
      <w:r>
        <w:t xml:space="preserve">I am </w:t>
      </w:r>
      <w:r>
        <w:rPr>
          <w:spacing w:val="-3"/>
        </w:rPr>
        <w:t xml:space="preserve">controlled by Him. </w:t>
      </w:r>
      <w:r>
        <w:t xml:space="preserve">Like </w:t>
      </w:r>
      <w:r>
        <w:rPr>
          <w:spacing w:val="-3"/>
        </w:rPr>
        <w:t xml:space="preserve">water </w:t>
      </w:r>
      <w:r>
        <w:t xml:space="preserve">that </w:t>
      </w:r>
      <w:r>
        <w:rPr>
          <w:spacing w:val="-3"/>
        </w:rPr>
        <w:t xml:space="preserve">always </w:t>
      </w:r>
      <w:r>
        <w:t xml:space="preserve">floweth in a </w:t>
      </w:r>
      <w:r>
        <w:rPr>
          <w:spacing w:val="-4"/>
        </w:rPr>
        <w:t xml:space="preserve">downward </w:t>
      </w:r>
      <w:r>
        <w:t>course, I am acting</w:t>
      </w:r>
      <w:r w:rsidR="00D10E78">
        <w:rPr>
          <w:sz w:val="16"/>
        </w:rPr>
        <w:t xml:space="preserve"> </w:t>
      </w:r>
      <w:r>
        <w:t>precisely</w:t>
      </w:r>
      <w:r>
        <w:rPr>
          <w:spacing w:val="-8"/>
        </w:rPr>
        <w:t xml:space="preserve"> </w:t>
      </w:r>
      <w:r>
        <w:t>in</w:t>
      </w:r>
      <w:r>
        <w:rPr>
          <w:spacing w:val="-8"/>
        </w:rPr>
        <w:t xml:space="preserve"> </w:t>
      </w:r>
      <w:r>
        <w:t>the</w:t>
      </w:r>
      <w:r>
        <w:rPr>
          <w:spacing w:val="-8"/>
        </w:rPr>
        <w:t xml:space="preserve"> </w:t>
      </w:r>
      <w:r>
        <w:rPr>
          <w:spacing w:val="-3"/>
        </w:rPr>
        <w:t>way</w:t>
      </w:r>
      <w:r>
        <w:rPr>
          <w:spacing w:val="-8"/>
        </w:rPr>
        <w:t xml:space="preserve"> </w:t>
      </w:r>
      <w:r>
        <w:t>in</w:t>
      </w:r>
      <w:r>
        <w:rPr>
          <w:spacing w:val="-8"/>
        </w:rPr>
        <w:t xml:space="preserve"> </w:t>
      </w:r>
      <w:r>
        <w:t>which</w:t>
      </w:r>
      <w:r>
        <w:rPr>
          <w:spacing w:val="-8"/>
        </w:rPr>
        <w:t xml:space="preserve"> </w:t>
      </w:r>
      <w:r>
        <w:rPr>
          <w:spacing w:val="-4"/>
        </w:rPr>
        <w:t>He</w:t>
      </w:r>
      <w:r>
        <w:rPr>
          <w:spacing w:val="-7"/>
        </w:rPr>
        <w:t xml:space="preserve"> </w:t>
      </w:r>
      <w:r>
        <w:t>is</w:t>
      </w:r>
      <w:r>
        <w:rPr>
          <w:spacing w:val="-8"/>
        </w:rPr>
        <w:t xml:space="preserve"> </w:t>
      </w:r>
      <w:r>
        <w:t>directing</w:t>
      </w:r>
      <w:r>
        <w:rPr>
          <w:spacing w:val="-8"/>
        </w:rPr>
        <w:t xml:space="preserve"> </w:t>
      </w:r>
      <w:r>
        <w:t>me.</w:t>
      </w:r>
      <w:r>
        <w:rPr>
          <w:spacing w:val="-8"/>
        </w:rPr>
        <w:t xml:space="preserve"> </w:t>
      </w:r>
      <w:r>
        <w:rPr>
          <w:spacing w:val="-4"/>
        </w:rPr>
        <w:t>He</w:t>
      </w:r>
      <w:r>
        <w:rPr>
          <w:spacing w:val="-8"/>
        </w:rPr>
        <w:t xml:space="preserve"> </w:t>
      </w:r>
      <w:r>
        <w:t>that</w:t>
      </w:r>
      <w:r>
        <w:rPr>
          <w:spacing w:val="-8"/>
        </w:rPr>
        <w:t xml:space="preserve"> </w:t>
      </w:r>
      <w:r>
        <w:t>breaketh</w:t>
      </w:r>
      <w:r>
        <w:rPr>
          <w:spacing w:val="-7"/>
        </w:rPr>
        <w:t xml:space="preserve"> </w:t>
      </w:r>
      <w:r>
        <w:t>his</w:t>
      </w:r>
      <w:r>
        <w:rPr>
          <w:spacing w:val="-8"/>
        </w:rPr>
        <w:t xml:space="preserve"> </w:t>
      </w:r>
      <w:r>
        <w:t>head</w:t>
      </w:r>
      <w:r>
        <w:rPr>
          <w:spacing w:val="-8"/>
        </w:rPr>
        <w:t xml:space="preserve"> </w:t>
      </w:r>
      <w:r>
        <w:rPr>
          <w:spacing w:val="-3"/>
        </w:rPr>
        <w:t>against</w:t>
      </w:r>
      <w:r>
        <w:rPr>
          <w:spacing w:val="-8"/>
        </w:rPr>
        <w:t xml:space="preserve"> </w:t>
      </w:r>
      <w:r>
        <w:t>a</w:t>
      </w:r>
      <w:r>
        <w:rPr>
          <w:spacing w:val="-8"/>
        </w:rPr>
        <w:t xml:space="preserve"> </w:t>
      </w:r>
      <w:r>
        <w:t>stone-wall,</w:t>
      </w:r>
      <w:r>
        <w:rPr>
          <w:spacing w:val="-8"/>
        </w:rPr>
        <w:t xml:space="preserve"> </w:t>
      </w:r>
      <w:r>
        <w:rPr>
          <w:spacing w:val="-2"/>
        </w:rPr>
        <w:t>and</w:t>
      </w:r>
      <w:r>
        <w:rPr>
          <w:spacing w:val="-7"/>
        </w:rPr>
        <w:t xml:space="preserve"> </w:t>
      </w:r>
      <w:r>
        <w:t>he</w:t>
      </w:r>
      <w:r>
        <w:rPr>
          <w:spacing w:val="-8"/>
        </w:rPr>
        <w:t xml:space="preserve"> </w:t>
      </w:r>
      <w:r>
        <w:t>that</w:t>
      </w:r>
      <w:r>
        <w:rPr>
          <w:spacing w:val="-8"/>
        </w:rPr>
        <w:t xml:space="preserve"> </w:t>
      </w:r>
      <w:r>
        <w:t>feedeth</w:t>
      </w:r>
      <w:r>
        <w:rPr>
          <w:spacing w:val="-8"/>
        </w:rPr>
        <w:t xml:space="preserve"> </w:t>
      </w:r>
      <w:r>
        <w:t>a serpent,</w:t>
      </w:r>
      <w:r>
        <w:rPr>
          <w:spacing w:val="-8"/>
        </w:rPr>
        <w:t xml:space="preserve"> </w:t>
      </w:r>
      <w:r>
        <w:rPr>
          <w:spacing w:val="-3"/>
        </w:rPr>
        <w:t>are</w:t>
      </w:r>
      <w:r>
        <w:rPr>
          <w:spacing w:val="-8"/>
        </w:rPr>
        <w:t xml:space="preserve"> </w:t>
      </w:r>
      <w:r>
        <w:t>guided</w:t>
      </w:r>
      <w:r>
        <w:rPr>
          <w:spacing w:val="-7"/>
        </w:rPr>
        <w:t xml:space="preserve"> </w:t>
      </w:r>
      <w:r>
        <w:t>in</w:t>
      </w:r>
      <w:r>
        <w:rPr>
          <w:spacing w:val="-8"/>
        </w:rPr>
        <w:t xml:space="preserve"> </w:t>
      </w:r>
      <w:r>
        <w:t>those</w:t>
      </w:r>
      <w:r>
        <w:rPr>
          <w:spacing w:val="-7"/>
        </w:rPr>
        <w:t xml:space="preserve"> </w:t>
      </w:r>
      <w:r>
        <w:t>acts</w:t>
      </w:r>
      <w:r>
        <w:rPr>
          <w:spacing w:val="-8"/>
        </w:rPr>
        <w:t xml:space="preserve"> </w:t>
      </w:r>
      <w:r>
        <w:t>of</w:t>
      </w:r>
      <w:r>
        <w:rPr>
          <w:spacing w:val="-7"/>
        </w:rPr>
        <w:t xml:space="preserve"> </w:t>
      </w:r>
      <w:r>
        <w:t>theirs</w:t>
      </w:r>
      <w:r>
        <w:rPr>
          <w:spacing w:val="-8"/>
        </w:rPr>
        <w:t xml:space="preserve"> </w:t>
      </w:r>
      <w:r>
        <w:rPr>
          <w:spacing w:val="-3"/>
        </w:rPr>
        <w:t>by</w:t>
      </w:r>
      <w:r>
        <w:rPr>
          <w:spacing w:val="-7"/>
        </w:rPr>
        <w:t xml:space="preserve"> </w:t>
      </w:r>
      <w:r>
        <w:t>their</w:t>
      </w:r>
      <w:r>
        <w:rPr>
          <w:spacing w:val="-8"/>
        </w:rPr>
        <w:t xml:space="preserve"> </w:t>
      </w:r>
      <w:r>
        <w:t>own</w:t>
      </w:r>
      <w:r>
        <w:rPr>
          <w:spacing w:val="-8"/>
        </w:rPr>
        <w:t xml:space="preserve"> </w:t>
      </w:r>
      <w:r>
        <w:t>intellect.</w:t>
      </w:r>
      <w:r>
        <w:rPr>
          <w:spacing w:val="-7"/>
        </w:rPr>
        <w:t xml:space="preserve"> </w:t>
      </w:r>
      <w:r>
        <w:rPr>
          <w:spacing w:val="-3"/>
        </w:rPr>
        <w:t>(Therefore,</w:t>
      </w:r>
      <w:r>
        <w:rPr>
          <w:spacing w:val="-8"/>
        </w:rPr>
        <w:t xml:space="preserve"> </w:t>
      </w:r>
      <w:r>
        <w:t>in</w:t>
      </w:r>
      <w:r>
        <w:rPr>
          <w:spacing w:val="-7"/>
        </w:rPr>
        <w:t xml:space="preserve"> </w:t>
      </w:r>
      <w:r>
        <w:t>this</w:t>
      </w:r>
      <w:r>
        <w:rPr>
          <w:spacing w:val="-8"/>
        </w:rPr>
        <w:t xml:space="preserve"> </w:t>
      </w:r>
      <w:r>
        <w:rPr>
          <w:spacing w:val="-3"/>
        </w:rPr>
        <w:t>matter</w:t>
      </w:r>
      <w:r>
        <w:rPr>
          <w:spacing w:val="-7"/>
        </w:rPr>
        <w:t xml:space="preserve"> </w:t>
      </w:r>
      <w:r>
        <w:t>I</w:t>
      </w:r>
      <w:r>
        <w:rPr>
          <w:spacing w:val="-8"/>
        </w:rPr>
        <w:t xml:space="preserve"> </w:t>
      </w:r>
      <w:r>
        <w:t>am</w:t>
      </w:r>
      <w:r>
        <w:rPr>
          <w:spacing w:val="-7"/>
        </w:rPr>
        <w:t xml:space="preserve"> </w:t>
      </w:r>
      <w:r>
        <w:t>guided</w:t>
      </w:r>
      <w:r>
        <w:rPr>
          <w:spacing w:val="-8"/>
        </w:rPr>
        <w:t xml:space="preserve"> </w:t>
      </w:r>
      <w:r>
        <w:rPr>
          <w:spacing w:val="-3"/>
        </w:rPr>
        <w:t>by</w:t>
      </w:r>
      <w:r>
        <w:rPr>
          <w:spacing w:val="-8"/>
        </w:rPr>
        <w:t xml:space="preserve"> </w:t>
      </w:r>
      <w:r>
        <w:rPr>
          <w:spacing w:val="-4"/>
        </w:rPr>
        <w:t>my</w:t>
      </w:r>
      <w:r>
        <w:rPr>
          <w:spacing w:val="-7"/>
        </w:rPr>
        <w:t xml:space="preserve"> </w:t>
      </w:r>
      <w:r>
        <w:t>own</w:t>
      </w:r>
      <w:r>
        <w:rPr>
          <w:spacing w:val="-8"/>
        </w:rPr>
        <w:t xml:space="preserve"> </w:t>
      </w:r>
      <w:r>
        <w:t>intelligence).</w:t>
      </w:r>
      <w:r>
        <w:rPr>
          <w:spacing w:val="-8"/>
        </w:rPr>
        <w:t xml:space="preserve"> </w:t>
      </w:r>
      <w:r>
        <w:rPr>
          <w:spacing w:val="-4"/>
        </w:rPr>
        <w:t>He</w:t>
      </w:r>
      <w:r>
        <w:rPr>
          <w:spacing w:val="-8"/>
        </w:rPr>
        <w:t xml:space="preserve"> </w:t>
      </w:r>
      <w:r>
        <w:t>becometh</w:t>
      </w:r>
      <w:r>
        <w:rPr>
          <w:spacing w:val="-8"/>
        </w:rPr>
        <w:t xml:space="preserve"> </w:t>
      </w:r>
      <w:r>
        <w:t>a</w:t>
      </w:r>
      <w:r>
        <w:rPr>
          <w:spacing w:val="-8"/>
        </w:rPr>
        <w:t xml:space="preserve"> </w:t>
      </w:r>
      <w:r>
        <w:t>foe</w:t>
      </w:r>
      <w:r>
        <w:rPr>
          <w:spacing w:val="-8"/>
        </w:rPr>
        <w:t xml:space="preserve"> </w:t>
      </w:r>
      <w:r>
        <w:t>who</w:t>
      </w:r>
      <w:r>
        <w:rPr>
          <w:spacing w:val="-7"/>
        </w:rPr>
        <w:t xml:space="preserve"> </w:t>
      </w:r>
      <w:r>
        <w:t>seeketh</w:t>
      </w:r>
      <w:r>
        <w:rPr>
          <w:spacing w:val="-8"/>
        </w:rPr>
        <w:t xml:space="preserve"> </w:t>
      </w:r>
      <w:r>
        <w:t>to</w:t>
      </w:r>
      <w:r>
        <w:rPr>
          <w:spacing w:val="-8"/>
        </w:rPr>
        <w:t xml:space="preserve"> </w:t>
      </w:r>
      <w:r>
        <w:rPr>
          <w:spacing w:val="-3"/>
        </w:rPr>
        <w:t>control</w:t>
      </w:r>
      <w:r>
        <w:rPr>
          <w:spacing w:val="-8"/>
        </w:rPr>
        <w:t xml:space="preserve"> </w:t>
      </w:r>
      <w:r>
        <w:t>others</w:t>
      </w:r>
      <w:r>
        <w:rPr>
          <w:spacing w:val="-8"/>
        </w:rPr>
        <w:t xml:space="preserve"> </w:t>
      </w:r>
      <w:r>
        <w:rPr>
          <w:spacing w:val="-3"/>
        </w:rPr>
        <w:t>by</w:t>
      </w:r>
      <w:r>
        <w:rPr>
          <w:spacing w:val="-8"/>
        </w:rPr>
        <w:t xml:space="preserve"> </w:t>
      </w:r>
      <w:r>
        <w:rPr>
          <w:spacing w:val="-3"/>
        </w:rPr>
        <w:t>force.</w:t>
      </w:r>
      <w:r>
        <w:rPr>
          <w:spacing w:val="-7"/>
        </w:rPr>
        <w:t xml:space="preserve"> </w:t>
      </w:r>
      <w:r>
        <w:t>When</w:t>
      </w:r>
      <w:r>
        <w:rPr>
          <w:spacing w:val="-8"/>
        </w:rPr>
        <w:t xml:space="preserve"> </w:t>
      </w:r>
      <w:r>
        <w:t>advice,</w:t>
      </w:r>
      <w:r>
        <w:rPr>
          <w:spacing w:val="-8"/>
        </w:rPr>
        <w:t xml:space="preserve"> </w:t>
      </w:r>
      <w:r>
        <w:rPr>
          <w:spacing w:val="-4"/>
        </w:rPr>
        <w:t>however,</w:t>
      </w:r>
      <w:r>
        <w:rPr>
          <w:spacing w:val="-8"/>
        </w:rPr>
        <w:t xml:space="preserve"> </w:t>
      </w:r>
      <w:r>
        <w:t>is</w:t>
      </w:r>
      <w:r>
        <w:rPr>
          <w:spacing w:val="-8"/>
        </w:rPr>
        <w:t xml:space="preserve"> </w:t>
      </w:r>
      <w:r>
        <w:t>offered</w:t>
      </w:r>
      <w:r>
        <w:rPr>
          <w:spacing w:val="-8"/>
        </w:rPr>
        <w:t xml:space="preserve"> </w:t>
      </w:r>
      <w:r>
        <w:t>in</w:t>
      </w:r>
      <w:r>
        <w:rPr>
          <w:spacing w:val="-7"/>
        </w:rPr>
        <w:t xml:space="preserve"> </w:t>
      </w:r>
      <w:r>
        <w:t>a</w:t>
      </w:r>
      <w:r>
        <w:rPr>
          <w:spacing w:val="-8"/>
        </w:rPr>
        <w:t xml:space="preserve"> </w:t>
      </w:r>
      <w:r>
        <w:t xml:space="preserve">friendly </w:t>
      </w:r>
      <w:r>
        <w:rPr>
          <w:spacing w:val="-3"/>
        </w:rPr>
        <w:t xml:space="preserve">spirit, </w:t>
      </w:r>
      <w:r>
        <w:t xml:space="preserve">the learned bear with </w:t>
      </w:r>
      <w:r>
        <w:rPr>
          <w:spacing w:val="-2"/>
        </w:rPr>
        <w:t xml:space="preserve">it. </w:t>
      </w:r>
      <w:r>
        <w:rPr>
          <w:spacing w:val="-4"/>
        </w:rPr>
        <w:t xml:space="preserve">He </w:t>
      </w:r>
      <w:r>
        <w:rPr>
          <w:spacing w:val="-3"/>
        </w:rPr>
        <w:t xml:space="preserve">again </w:t>
      </w:r>
      <w:r>
        <w:t xml:space="preserve">that hath set fire to such a highly </w:t>
      </w:r>
      <w:r>
        <w:rPr>
          <w:spacing w:val="-3"/>
        </w:rPr>
        <w:t xml:space="preserve">inflammable </w:t>
      </w:r>
      <w:r>
        <w:t xml:space="preserve">object as </w:t>
      </w:r>
      <w:r>
        <w:rPr>
          <w:spacing w:val="-5"/>
        </w:rPr>
        <w:t xml:space="preserve">camphor, </w:t>
      </w:r>
      <w:r>
        <w:t xml:space="preserve">beholdeth </w:t>
      </w:r>
      <w:r>
        <w:rPr>
          <w:spacing w:val="-2"/>
        </w:rPr>
        <w:t xml:space="preserve">not its </w:t>
      </w:r>
      <w:r>
        <w:t xml:space="preserve">ashes. </w:t>
      </w:r>
      <w:r>
        <w:rPr>
          <w:spacing w:val="-3"/>
        </w:rPr>
        <w:t xml:space="preserve">If </w:t>
      </w:r>
      <w:r>
        <w:t xml:space="preserve">he runneth </w:t>
      </w:r>
      <w:r>
        <w:rPr>
          <w:spacing w:val="-3"/>
        </w:rPr>
        <w:t xml:space="preserve">immediately </w:t>
      </w:r>
      <w:r>
        <w:t xml:space="preserve">to extinguish </w:t>
      </w:r>
      <w:r>
        <w:rPr>
          <w:spacing w:val="-2"/>
        </w:rPr>
        <w:t xml:space="preserve">it. </w:t>
      </w:r>
      <w:r>
        <w:t xml:space="preserve">One should </w:t>
      </w:r>
      <w:r>
        <w:rPr>
          <w:spacing w:val="-2"/>
        </w:rPr>
        <w:t xml:space="preserve">not </w:t>
      </w:r>
      <w:r>
        <w:t xml:space="preserve">give </w:t>
      </w:r>
      <w:r>
        <w:rPr>
          <w:spacing w:val="-3"/>
        </w:rPr>
        <w:t xml:space="preserve">shelter </w:t>
      </w:r>
      <w:r>
        <w:t>to another who is the friend of his</w:t>
      </w:r>
      <w:r>
        <w:rPr>
          <w:spacing w:val="-8"/>
        </w:rPr>
        <w:t xml:space="preserve"> </w:t>
      </w:r>
      <w:r>
        <w:t>foes,</w:t>
      </w:r>
      <w:r>
        <w:rPr>
          <w:spacing w:val="-7"/>
        </w:rPr>
        <w:t xml:space="preserve"> </w:t>
      </w:r>
      <w:r>
        <w:t>or</w:t>
      </w:r>
      <w:r>
        <w:rPr>
          <w:spacing w:val="-8"/>
        </w:rPr>
        <w:t xml:space="preserve"> </w:t>
      </w:r>
      <w:r>
        <w:t>to</w:t>
      </w:r>
      <w:r>
        <w:rPr>
          <w:spacing w:val="-7"/>
        </w:rPr>
        <w:t xml:space="preserve"> </w:t>
      </w:r>
      <w:r>
        <w:t>another</w:t>
      </w:r>
      <w:r>
        <w:rPr>
          <w:spacing w:val="-7"/>
        </w:rPr>
        <w:t xml:space="preserve"> </w:t>
      </w:r>
      <w:r>
        <w:t>who</w:t>
      </w:r>
      <w:r>
        <w:rPr>
          <w:spacing w:val="-8"/>
        </w:rPr>
        <w:t xml:space="preserve"> </w:t>
      </w:r>
      <w:r>
        <w:t>is</w:t>
      </w:r>
      <w:r>
        <w:rPr>
          <w:spacing w:val="-7"/>
        </w:rPr>
        <w:t xml:space="preserve"> </w:t>
      </w:r>
      <w:r>
        <w:t>ever</w:t>
      </w:r>
      <w:r>
        <w:rPr>
          <w:spacing w:val="-7"/>
        </w:rPr>
        <w:t xml:space="preserve"> </w:t>
      </w:r>
      <w:r>
        <w:t>jealous</w:t>
      </w:r>
      <w:r>
        <w:rPr>
          <w:spacing w:val="-8"/>
        </w:rPr>
        <w:t xml:space="preserve"> </w:t>
      </w:r>
      <w:r>
        <w:t>of</w:t>
      </w:r>
      <w:r>
        <w:rPr>
          <w:spacing w:val="-7"/>
        </w:rPr>
        <w:t xml:space="preserve"> </w:t>
      </w:r>
      <w:r>
        <w:t>his</w:t>
      </w:r>
      <w:r>
        <w:rPr>
          <w:spacing w:val="-7"/>
        </w:rPr>
        <w:t xml:space="preserve"> </w:t>
      </w:r>
      <w:r>
        <w:rPr>
          <w:spacing w:val="-3"/>
        </w:rPr>
        <w:t>protector</w:t>
      </w:r>
      <w:r>
        <w:rPr>
          <w:spacing w:val="-8"/>
        </w:rPr>
        <w:t xml:space="preserve"> </w:t>
      </w:r>
      <w:r>
        <w:t>or</w:t>
      </w:r>
      <w:r>
        <w:rPr>
          <w:spacing w:val="-7"/>
        </w:rPr>
        <w:t xml:space="preserve"> </w:t>
      </w:r>
      <w:r>
        <w:t>to</w:t>
      </w:r>
      <w:r>
        <w:rPr>
          <w:spacing w:val="-7"/>
        </w:rPr>
        <w:t xml:space="preserve"> </w:t>
      </w:r>
      <w:r>
        <w:t>another</w:t>
      </w:r>
      <w:r>
        <w:rPr>
          <w:spacing w:val="-8"/>
        </w:rPr>
        <w:t xml:space="preserve"> </w:t>
      </w:r>
      <w:r>
        <w:t>who</w:t>
      </w:r>
      <w:r>
        <w:rPr>
          <w:spacing w:val="-7"/>
        </w:rPr>
        <w:t xml:space="preserve"> </w:t>
      </w:r>
      <w:r>
        <w:t>is</w:t>
      </w:r>
      <w:r>
        <w:rPr>
          <w:spacing w:val="-7"/>
        </w:rPr>
        <w:t xml:space="preserve"> </w:t>
      </w:r>
      <w:r>
        <w:t>evil-minded.</w:t>
      </w:r>
      <w:r>
        <w:rPr>
          <w:spacing w:val="-8"/>
        </w:rPr>
        <w:t xml:space="preserve"> </w:t>
      </w:r>
      <w:r>
        <w:rPr>
          <w:spacing w:val="-3"/>
        </w:rPr>
        <w:t>Therefore,</w:t>
      </w:r>
      <w:r>
        <w:rPr>
          <w:spacing w:val="-7"/>
        </w:rPr>
        <w:t xml:space="preserve"> </w:t>
      </w:r>
      <w:r>
        <w:t>O</w:t>
      </w:r>
      <w:r>
        <w:rPr>
          <w:spacing w:val="-7"/>
        </w:rPr>
        <w:t xml:space="preserve"> </w:t>
      </w:r>
      <w:r>
        <w:rPr>
          <w:spacing w:val="-4"/>
        </w:rPr>
        <w:t>Vidura,</w:t>
      </w:r>
      <w:r>
        <w:rPr>
          <w:spacing w:val="-8"/>
        </w:rPr>
        <w:t xml:space="preserve"> </w:t>
      </w:r>
      <w:r>
        <w:t>go whither-so-ever</w:t>
      </w:r>
      <w:r>
        <w:rPr>
          <w:spacing w:val="-6"/>
        </w:rPr>
        <w:t xml:space="preserve"> </w:t>
      </w:r>
      <w:r>
        <w:t>thou</w:t>
      </w:r>
      <w:r>
        <w:rPr>
          <w:spacing w:val="-5"/>
        </w:rPr>
        <w:t xml:space="preserve"> </w:t>
      </w:r>
      <w:r>
        <w:t>pleasest.</w:t>
      </w:r>
      <w:r>
        <w:rPr>
          <w:spacing w:val="-6"/>
        </w:rPr>
        <w:t xml:space="preserve"> </w:t>
      </w:r>
      <w:r>
        <w:t>A</w:t>
      </w:r>
      <w:r>
        <w:rPr>
          <w:spacing w:val="-5"/>
        </w:rPr>
        <w:t xml:space="preserve"> </w:t>
      </w:r>
      <w:r>
        <w:t>wife</w:t>
      </w:r>
      <w:r>
        <w:rPr>
          <w:spacing w:val="-5"/>
        </w:rPr>
        <w:t xml:space="preserve"> </w:t>
      </w:r>
      <w:r>
        <w:t>that</w:t>
      </w:r>
      <w:r>
        <w:rPr>
          <w:spacing w:val="-6"/>
        </w:rPr>
        <w:t xml:space="preserve"> </w:t>
      </w:r>
      <w:r>
        <w:t>is</w:t>
      </w:r>
      <w:r>
        <w:rPr>
          <w:spacing w:val="-5"/>
        </w:rPr>
        <w:t xml:space="preserve"> </w:t>
      </w:r>
      <w:r>
        <w:rPr>
          <w:spacing w:val="-3"/>
        </w:rPr>
        <w:t>unchaste,</w:t>
      </w:r>
      <w:r>
        <w:rPr>
          <w:spacing w:val="-6"/>
        </w:rPr>
        <w:t xml:space="preserve"> </w:t>
      </w:r>
      <w:r>
        <w:rPr>
          <w:spacing w:val="-3"/>
        </w:rPr>
        <w:t>however</w:t>
      </w:r>
      <w:r>
        <w:rPr>
          <w:spacing w:val="-5"/>
        </w:rPr>
        <w:t xml:space="preserve"> </w:t>
      </w:r>
      <w:r>
        <w:t>well-treated,</w:t>
      </w:r>
      <w:r>
        <w:rPr>
          <w:spacing w:val="-5"/>
        </w:rPr>
        <w:t xml:space="preserve"> </w:t>
      </w:r>
      <w:r>
        <w:t>forsaketh</w:t>
      </w:r>
      <w:r>
        <w:rPr>
          <w:spacing w:val="-6"/>
        </w:rPr>
        <w:t xml:space="preserve"> </w:t>
      </w:r>
      <w:r>
        <w:t>her</w:t>
      </w:r>
      <w:r>
        <w:rPr>
          <w:spacing w:val="-5"/>
        </w:rPr>
        <w:t xml:space="preserve"> </w:t>
      </w:r>
      <w:r>
        <w:rPr>
          <w:spacing w:val="-3"/>
        </w:rPr>
        <w:t>husband</w:t>
      </w:r>
      <w:r>
        <w:rPr>
          <w:spacing w:val="-5"/>
        </w:rPr>
        <w:t xml:space="preserve"> </w:t>
      </w:r>
      <w:r>
        <w:rPr>
          <w:spacing w:val="-8"/>
        </w:rPr>
        <w:t>yet.’</w:t>
      </w:r>
    </w:p>
    <w:p w14:paraId="09CB336F" w14:textId="1D6EF52A" w:rsidR="00BD6E04" w:rsidRDefault="00BD6E04" w:rsidP="00D10E78">
      <w:pPr>
        <w:pStyle w:val="Body"/>
      </w:pPr>
      <w:r>
        <w:rPr>
          <w:spacing w:val="-3"/>
        </w:rPr>
        <w:t xml:space="preserve">“Vidura </w:t>
      </w:r>
      <w:r>
        <w:t xml:space="preserve">addressing Dhritarashtra, said, </w:t>
      </w:r>
      <w:r>
        <w:rPr>
          <w:spacing w:val="-4"/>
        </w:rPr>
        <w:t xml:space="preserve">‘O </w:t>
      </w:r>
      <w:r>
        <w:t xml:space="preserve">monarch, tell us (impartially) like a witness what thou thinkest of the conduct of those who abandon their serving-men thus for giving instruction to them. The hearts of kings are, indeed, very fickle. Granting protection </w:t>
      </w:r>
      <w:r>
        <w:rPr>
          <w:spacing w:val="-3"/>
        </w:rPr>
        <w:t xml:space="preserve">at </w:t>
      </w:r>
      <w:r>
        <w:t xml:space="preserve">first, they strike with clubs </w:t>
      </w:r>
      <w:r>
        <w:rPr>
          <w:spacing w:val="-3"/>
        </w:rPr>
        <w:t xml:space="preserve">at </w:t>
      </w:r>
      <w:r>
        <w:t xml:space="preserve">last. O prince (Duryodhana), thou regardest thyself as mature in intellect, and, O thou of bad heart, thou regardest me as a child. But consider that he is a child who having first accepted one for a friend, subsequently findeth fault with him. An evil-hearted man can never be brought to the path of rectitude, like an unchaste wife in the house of a well-born person. </w:t>
      </w:r>
      <w:r>
        <w:rPr>
          <w:spacing w:val="-3"/>
        </w:rPr>
        <w:t xml:space="preserve">Assuredly, </w:t>
      </w:r>
      <w:r>
        <w:t>instruction is not agreeable to this bull of the Bharata race like a husband of sixty years to a damsel that is young. After this, O king, if thou wishest to hear words that are agreeable to thee, in respect of all acts good or bad, ask thou women and idiots and cripples or persons of that description. A sinful man speaking words that are agreeable may be</w:t>
      </w:r>
      <w:r>
        <w:rPr>
          <w:spacing w:val="-3"/>
        </w:rPr>
        <w:t xml:space="preserve"> </w:t>
      </w:r>
      <w:r>
        <w:t>had</w:t>
      </w:r>
      <w:r>
        <w:rPr>
          <w:spacing w:val="-3"/>
        </w:rPr>
        <w:t xml:space="preserve"> </w:t>
      </w:r>
      <w:r>
        <w:t>in</w:t>
      </w:r>
      <w:r>
        <w:rPr>
          <w:spacing w:val="-3"/>
        </w:rPr>
        <w:t xml:space="preserve"> </w:t>
      </w:r>
      <w:r>
        <w:t>this</w:t>
      </w:r>
      <w:r>
        <w:rPr>
          <w:spacing w:val="-3"/>
        </w:rPr>
        <w:t xml:space="preserve"> </w:t>
      </w:r>
      <w:r>
        <w:t>world.</w:t>
      </w:r>
      <w:r>
        <w:rPr>
          <w:spacing w:val="-3"/>
        </w:rPr>
        <w:t xml:space="preserve"> </w:t>
      </w:r>
      <w:r>
        <w:t>But</w:t>
      </w:r>
      <w:r>
        <w:rPr>
          <w:spacing w:val="-3"/>
        </w:rPr>
        <w:t xml:space="preserve"> </w:t>
      </w:r>
      <w:r>
        <w:t>a</w:t>
      </w:r>
      <w:r>
        <w:rPr>
          <w:spacing w:val="-3"/>
        </w:rPr>
        <w:t xml:space="preserve"> </w:t>
      </w:r>
      <w:r>
        <w:t>speaker</w:t>
      </w:r>
      <w:r>
        <w:rPr>
          <w:spacing w:val="-2"/>
        </w:rPr>
        <w:t xml:space="preserve"> </w:t>
      </w:r>
      <w:r>
        <w:t>of</w:t>
      </w:r>
      <w:r>
        <w:rPr>
          <w:spacing w:val="-3"/>
        </w:rPr>
        <w:t xml:space="preserve"> </w:t>
      </w:r>
      <w:r>
        <w:t>words</w:t>
      </w:r>
      <w:r>
        <w:rPr>
          <w:spacing w:val="-3"/>
        </w:rPr>
        <w:t xml:space="preserve"> </w:t>
      </w:r>
      <w:r>
        <w:t>that</w:t>
      </w:r>
      <w:r>
        <w:rPr>
          <w:spacing w:val="-3"/>
        </w:rPr>
        <w:t xml:space="preserve"> </w:t>
      </w:r>
      <w:r>
        <w:t>are</w:t>
      </w:r>
      <w:r>
        <w:rPr>
          <w:spacing w:val="-3"/>
        </w:rPr>
        <w:t xml:space="preserve"> </w:t>
      </w:r>
      <w:r>
        <w:t>disagreeable</w:t>
      </w:r>
      <w:r>
        <w:rPr>
          <w:spacing w:val="-3"/>
        </w:rPr>
        <w:t xml:space="preserve"> </w:t>
      </w:r>
      <w:r>
        <w:t>though</w:t>
      </w:r>
      <w:r>
        <w:rPr>
          <w:spacing w:val="-3"/>
        </w:rPr>
        <w:t xml:space="preserve"> </w:t>
      </w:r>
      <w:r>
        <w:t>sound</w:t>
      </w:r>
      <w:r>
        <w:rPr>
          <w:spacing w:val="-2"/>
        </w:rPr>
        <w:t xml:space="preserve"> </w:t>
      </w:r>
      <w:r>
        <w:t>as</w:t>
      </w:r>
      <w:r>
        <w:rPr>
          <w:spacing w:val="-3"/>
        </w:rPr>
        <w:t xml:space="preserve"> </w:t>
      </w:r>
      <w:r>
        <w:t>regimen,</w:t>
      </w:r>
      <w:r>
        <w:rPr>
          <w:spacing w:val="-3"/>
        </w:rPr>
        <w:t xml:space="preserve"> </w:t>
      </w:r>
      <w:r>
        <w:t>or</w:t>
      </w:r>
      <w:r>
        <w:rPr>
          <w:spacing w:val="-3"/>
        </w:rPr>
        <w:t xml:space="preserve"> </w:t>
      </w:r>
      <w:r>
        <w:t>a</w:t>
      </w:r>
      <w:r>
        <w:rPr>
          <w:spacing w:val="-3"/>
        </w:rPr>
        <w:t xml:space="preserve"> </w:t>
      </w:r>
      <w:r>
        <w:t>hearer</w:t>
      </w:r>
      <w:r>
        <w:rPr>
          <w:spacing w:val="-3"/>
        </w:rPr>
        <w:t xml:space="preserve"> </w:t>
      </w:r>
      <w:r>
        <w:t>of</w:t>
      </w:r>
      <w:r>
        <w:rPr>
          <w:spacing w:val="-3"/>
        </w:rPr>
        <w:t xml:space="preserve"> </w:t>
      </w:r>
      <w:r>
        <w:t>the</w:t>
      </w:r>
      <w:r>
        <w:rPr>
          <w:spacing w:val="-2"/>
        </w:rPr>
        <w:t xml:space="preserve"> </w:t>
      </w:r>
      <w:r>
        <w:t xml:space="preserve">same, is very rare. </w:t>
      </w:r>
      <w:r>
        <w:rPr>
          <w:spacing w:val="-3"/>
        </w:rPr>
        <w:t xml:space="preserve">He </w:t>
      </w:r>
      <w:r>
        <w:t xml:space="preserve">indeed, is a </w:t>
      </w:r>
      <w:r>
        <w:rPr>
          <w:spacing w:val="-5"/>
        </w:rPr>
        <w:t xml:space="preserve">king’s </w:t>
      </w:r>
      <w:r>
        <w:t>true ally who disregarding what is agreeable or disagreeable to his master beareth himself virtuously and uttereth what may be disagreeable but necessary as regimen. O great king, drink thou that which</w:t>
      </w:r>
      <w:r>
        <w:rPr>
          <w:spacing w:val="-4"/>
        </w:rPr>
        <w:t xml:space="preserve"> </w:t>
      </w:r>
      <w:r>
        <w:t>the</w:t>
      </w:r>
      <w:r>
        <w:rPr>
          <w:spacing w:val="-3"/>
        </w:rPr>
        <w:t xml:space="preserve"> </w:t>
      </w:r>
      <w:r>
        <w:t>honest</w:t>
      </w:r>
      <w:r>
        <w:rPr>
          <w:spacing w:val="-3"/>
        </w:rPr>
        <w:t xml:space="preserve"> </w:t>
      </w:r>
      <w:r>
        <w:t>drink</w:t>
      </w:r>
      <w:r>
        <w:rPr>
          <w:spacing w:val="-3"/>
        </w:rPr>
        <w:t xml:space="preserve"> </w:t>
      </w:r>
      <w:r>
        <w:t>and</w:t>
      </w:r>
      <w:r>
        <w:rPr>
          <w:spacing w:val="-3"/>
        </w:rPr>
        <w:t xml:space="preserve"> </w:t>
      </w:r>
      <w:r>
        <w:t>the</w:t>
      </w:r>
      <w:r>
        <w:rPr>
          <w:spacing w:val="-4"/>
        </w:rPr>
        <w:t xml:space="preserve"> </w:t>
      </w:r>
      <w:r>
        <w:t>dishonest</w:t>
      </w:r>
      <w:r>
        <w:rPr>
          <w:spacing w:val="-3"/>
        </w:rPr>
        <w:t xml:space="preserve"> </w:t>
      </w:r>
      <w:r>
        <w:t>shun,</w:t>
      </w:r>
      <w:r>
        <w:rPr>
          <w:spacing w:val="-3"/>
        </w:rPr>
        <w:t xml:space="preserve"> </w:t>
      </w:r>
      <w:r>
        <w:t>even</w:t>
      </w:r>
      <w:r>
        <w:rPr>
          <w:spacing w:val="-3"/>
        </w:rPr>
        <w:t xml:space="preserve"> humility, </w:t>
      </w:r>
      <w:r>
        <w:t>which</w:t>
      </w:r>
      <w:r>
        <w:rPr>
          <w:spacing w:val="-3"/>
        </w:rPr>
        <w:t xml:space="preserve"> </w:t>
      </w:r>
      <w:r>
        <w:t>is</w:t>
      </w:r>
      <w:r>
        <w:rPr>
          <w:spacing w:val="-4"/>
        </w:rPr>
        <w:t xml:space="preserve"> </w:t>
      </w:r>
      <w:r>
        <w:t>like</w:t>
      </w:r>
      <w:r>
        <w:rPr>
          <w:spacing w:val="-3"/>
        </w:rPr>
        <w:t xml:space="preserve"> </w:t>
      </w:r>
      <w:r>
        <w:t>a</w:t>
      </w:r>
      <w:r>
        <w:rPr>
          <w:spacing w:val="-3"/>
        </w:rPr>
        <w:t xml:space="preserve"> </w:t>
      </w:r>
      <w:r>
        <w:t>medicine</w:t>
      </w:r>
      <w:r>
        <w:rPr>
          <w:spacing w:val="-3"/>
        </w:rPr>
        <w:t xml:space="preserve"> </w:t>
      </w:r>
      <w:r>
        <w:t>that</w:t>
      </w:r>
      <w:r>
        <w:rPr>
          <w:spacing w:val="-3"/>
        </w:rPr>
        <w:t xml:space="preserve"> </w:t>
      </w:r>
      <w:r>
        <w:t>is</w:t>
      </w:r>
      <w:r>
        <w:rPr>
          <w:spacing w:val="-3"/>
        </w:rPr>
        <w:t xml:space="preserve"> </w:t>
      </w:r>
      <w:r>
        <w:rPr>
          <w:spacing w:val="-4"/>
        </w:rPr>
        <w:t xml:space="preserve">bitter, </w:t>
      </w:r>
      <w:r>
        <w:t>pungent,</w:t>
      </w:r>
      <w:r>
        <w:rPr>
          <w:spacing w:val="-3"/>
        </w:rPr>
        <w:t xml:space="preserve"> </w:t>
      </w:r>
      <w:r>
        <w:t xml:space="preserve">burning, unintoxicating, disagreeable, and revolting. And drinking it, O king, regain thou thy </w:t>
      </w:r>
      <w:r>
        <w:rPr>
          <w:spacing w:val="-3"/>
        </w:rPr>
        <w:t xml:space="preserve">sobriety. </w:t>
      </w:r>
      <w:r>
        <w:t>I always wish Dhritarashtra</w:t>
      </w:r>
      <w:r>
        <w:rPr>
          <w:spacing w:val="-4"/>
        </w:rPr>
        <w:t xml:space="preserve"> </w:t>
      </w:r>
      <w:r>
        <w:t>and</w:t>
      </w:r>
      <w:r>
        <w:rPr>
          <w:spacing w:val="-3"/>
        </w:rPr>
        <w:t xml:space="preserve"> </w:t>
      </w:r>
      <w:r>
        <w:t>his</w:t>
      </w:r>
      <w:r>
        <w:rPr>
          <w:spacing w:val="-3"/>
        </w:rPr>
        <w:t xml:space="preserve"> </w:t>
      </w:r>
      <w:r>
        <w:t>sons</w:t>
      </w:r>
      <w:r>
        <w:rPr>
          <w:spacing w:val="-4"/>
        </w:rPr>
        <w:t xml:space="preserve"> </w:t>
      </w:r>
      <w:r>
        <w:t>affluence</w:t>
      </w:r>
      <w:r>
        <w:rPr>
          <w:spacing w:val="-3"/>
        </w:rPr>
        <w:t xml:space="preserve"> </w:t>
      </w:r>
      <w:r>
        <w:t>and</w:t>
      </w:r>
      <w:r>
        <w:rPr>
          <w:spacing w:val="-3"/>
        </w:rPr>
        <w:t xml:space="preserve"> </w:t>
      </w:r>
      <w:r>
        <w:t>fame.</w:t>
      </w:r>
      <w:r>
        <w:rPr>
          <w:spacing w:val="-4"/>
        </w:rPr>
        <w:t xml:space="preserve"> </w:t>
      </w:r>
      <w:r>
        <w:rPr>
          <w:spacing w:val="-3"/>
        </w:rPr>
        <w:t xml:space="preserve">Happen </w:t>
      </w:r>
      <w:r>
        <w:t>what</w:t>
      </w:r>
      <w:r>
        <w:rPr>
          <w:spacing w:val="-3"/>
        </w:rPr>
        <w:t xml:space="preserve"> </w:t>
      </w:r>
      <w:r>
        <w:t>may</w:t>
      </w:r>
      <w:r>
        <w:rPr>
          <w:spacing w:val="-4"/>
        </w:rPr>
        <w:t xml:space="preserve"> </w:t>
      </w:r>
      <w:r>
        <w:t>unto</w:t>
      </w:r>
      <w:r>
        <w:rPr>
          <w:spacing w:val="-3"/>
        </w:rPr>
        <w:t xml:space="preserve"> </w:t>
      </w:r>
      <w:r>
        <w:t>thee,</w:t>
      </w:r>
      <w:r>
        <w:rPr>
          <w:spacing w:val="-3"/>
        </w:rPr>
        <w:t xml:space="preserve"> </w:t>
      </w:r>
      <w:r>
        <w:t>here</w:t>
      </w:r>
      <w:r>
        <w:rPr>
          <w:spacing w:val="-4"/>
        </w:rPr>
        <w:t xml:space="preserve"> </w:t>
      </w:r>
      <w:r>
        <w:t>I</w:t>
      </w:r>
      <w:r>
        <w:rPr>
          <w:spacing w:val="-3"/>
        </w:rPr>
        <w:t xml:space="preserve"> </w:t>
      </w:r>
      <w:r>
        <w:t>bow</w:t>
      </w:r>
      <w:r>
        <w:rPr>
          <w:spacing w:val="-3"/>
        </w:rPr>
        <w:t xml:space="preserve"> </w:t>
      </w:r>
      <w:r>
        <w:t>to</w:t>
      </w:r>
      <w:r>
        <w:rPr>
          <w:spacing w:val="-4"/>
        </w:rPr>
        <w:t xml:space="preserve"> </w:t>
      </w:r>
      <w:r>
        <w:t>thee</w:t>
      </w:r>
      <w:r>
        <w:rPr>
          <w:spacing w:val="-3"/>
        </w:rPr>
        <w:t xml:space="preserve"> </w:t>
      </w:r>
      <w:r>
        <w:t>(and</w:t>
      </w:r>
      <w:r>
        <w:rPr>
          <w:spacing w:val="-3"/>
        </w:rPr>
        <w:t xml:space="preserve"> </w:t>
      </w:r>
      <w:r>
        <w:t>take</w:t>
      </w:r>
      <w:r>
        <w:rPr>
          <w:spacing w:val="-4"/>
        </w:rPr>
        <w:t xml:space="preserve"> </w:t>
      </w:r>
      <w:r>
        <w:rPr>
          <w:spacing w:val="-3"/>
        </w:rPr>
        <w:t xml:space="preserve">my </w:t>
      </w:r>
      <w:r>
        <w:t xml:space="preserve">leave). Let the Brahmanas wish me well. O son of </w:t>
      </w:r>
      <w:r>
        <w:rPr>
          <w:spacing w:val="-3"/>
        </w:rPr>
        <w:t xml:space="preserve">Kuru, </w:t>
      </w:r>
      <w:r>
        <w:t>this is the lesson I carefully inculcate, that the wise should never enrage such as adders as have venom in their very</w:t>
      </w:r>
      <w:r>
        <w:rPr>
          <w:spacing w:val="-3"/>
        </w:rPr>
        <w:t xml:space="preserve"> </w:t>
      </w:r>
      <w:r>
        <w:t>glances!”</w:t>
      </w:r>
    </w:p>
    <w:p w14:paraId="44C01936" w14:textId="77777777" w:rsidR="009262A2" w:rsidRDefault="009262A2" w:rsidP="00D10E78">
      <w:pPr>
        <w:pStyle w:val="Body"/>
      </w:pPr>
    </w:p>
    <w:p w14:paraId="5380D3BC" w14:textId="77777777" w:rsidR="00BD6E04" w:rsidRDefault="00BD6E04" w:rsidP="00D10E78">
      <w:pPr>
        <w:pStyle w:val="Heading4"/>
      </w:pPr>
      <w:r>
        <w:t>Section LXIV</w:t>
      </w:r>
    </w:p>
    <w:p w14:paraId="1047A5CC" w14:textId="77777777" w:rsidR="00BD6E04" w:rsidRDefault="00BD6E04" w:rsidP="00D10E78">
      <w:pPr>
        <w:pStyle w:val="Body"/>
      </w:pPr>
      <w:r>
        <w:lastRenderedPageBreak/>
        <w:t xml:space="preserve">“Sakuni said,—’Thou hast, O </w:t>
      </w:r>
      <w:r>
        <w:rPr>
          <w:spacing w:val="-3"/>
        </w:rPr>
        <w:t xml:space="preserve">Yudhishthira, </w:t>
      </w:r>
      <w:r>
        <w:t xml:space="preserve">lost much wealth of the Pandavas. If thou hast still anything that thou hast not yet lost to us, O son of </w:t>
      </w:r>
      <w:r>
        <w:rPr>
          <w:spacing w:val="-3"/>
        </w:rPr>
        <w:t xml:space="preserve">Kunti, </w:t>
      </w:r>
      <w:r>
        <w:t>tell us what it is!”</w:t>
      </w:r>
    </w:p>
    <w:p w14:paraId="2E16CB12" w14:textId="2E720189" w:rsidR="00BD6E04" w:rsidRDefault="00BD6E04" w:rsidP="00D10E78">
      <w:pPr>
        <w:pStyle w:val="Body"/>
      </w:pPr>
      <w:r>
        <w:rPr>
          <w:spacing w:val="-3"/>
        </w:rPr>
        <w:t xml:space="preserve">“Yudhishthira </w:t>
      </w:r>
      <w:r>
        <w:t xml:space="preserve">said,--O son of Suvala, I know that I have untold wealth. But why is it, O Sakuni, that thou askest me of </w:t>
      </w:r>
      <w:r>
        <w:rPr>
          <w:spacing w:val="-3"/>
        </w:rPr>
        <w:t xml:space="preserve">my </w:t>
      </w:r>
      <w:r>
        <w:t>wealth? Let tens of thousands and millions and millions and tens of millions and hundreds of millions and tens of billions and hundreds of billions and trillions and tens of trillions and hundreds of trillions and tens</w:t>
      </w:r>
      <w:r w:rsidR="00D10E78">
        <w:t xml:space="preserve"> </w:t>
      </w:r>
      <w:r>
        <w:t>of quadrillions and hundreds of quadrillions and even more wealth be staked by thee. I have as much. With that wealth, O king, I will play with thee.”</w:t>
      </w:r>
    </w:p>
    <w:p w14:paraId="3B79416A" w14:textId="402031BC" w:rsidR="00BD6E04" w:rsidRDefault="00BD6E04" w:rsidP="00D10E78">
      <w:pPr>
        <w:pStyle w:val="Body"/>
      </w:pPr>
      <w:r>
        <w:rPr>
          <w:spacing w:val="-4"/>
        </w:rPr>
        <w:t xml:space="preserve">Vaisampayana </w:t>
      </w:r>
      <w:r>
        <w:t xml:space="preserve">said,—”Hearing this, Sakuni, ready with the dice, adopting unfair means, said unto </w:t>
      </w:r>
      <w:r>
        <w:rPr>
          <w:spacing w:val="-3"/>
        </w:rPr>
        <w:t>Yudhishthi</w:t>
      </w:r>
      <w:r>
        <w:t xml:space="preserve">ra, </w:t>
      </w:r>
      <w:r>
        <w:rPr>
          <w:spacing w:val="-3"/>
        </w:rPr>
        <w:t xml:space="preserve">‘Lo, </w:t>
      </w:r>
      <w:r>
        <w:t>I have won!’</w:t>
      </w:r>
    </w:p>
    <w:p w14:paraId="35CF4B1D" w14:textId="77777777" w:rsidR="00BD6E04" w:rsidRDefault="00BD6E04" w:rsidP="00D10E78">
      <w:pPr>
        <w:pStyle w:val="Body"/>
      </w:pPr>
      <w:r>
        <w:rPr>
          <w:spacing w:val="-3"/>
        </w:rPr>
        <w:t xml:space="preserve">‘Yudhishthira </w:t>
      </w:r>
      <w:r>
        <w:t>said,—’I</w:t>
      </w:r>
      <w:r>
        <w:rPr>
          <w:spacing w:val="-3"/>
        </w:rPr>
        <w:t xml:space="preserve"> </w:t>
      </w:r>
      <w:r>
        <w:t>have,</w:t>
      </w:r>
      <w:r>
        <w:rPr>
          <w:spacing w:val="-3"/>
        </w:rPr>
        <w:t xml:space="preserve"> </w:t>
      </w:r>
      <w:r>
        <w:t>O</w:t>
      </w:r>
      <w:r>
        <w:rPr>
          <w:spacing w:val="-2"/>
        </w:rPr>
        <w:t xml:space="preserve"> </w:t>
      </w:r>
      <w:r>
        <w:t>son</w:t>
      </w:r>
      <w:r>
        <w:rPr>
          <w:spacing w:val="-3"/>
        </w:rPr>
        <w:t xml:space="preserve"> </w:t>
      </w:r>
      <w:r>
        <w:t>of</w:t>
      </w:r>
      <w:r>
        <w:rPr>
          <w:spacing w:val="-3"/>
        </w:rPr>
        <w:t xml:space="preserve"> </w:t>
      </w:r>
      <w:r>
        <w:t>Suvala,</w:t>
      </w:r>
      <w:r>
        <w:rPr>
          <w:spacing w:val="-2"/>
        </w:rPr>
        <w:t xml:space="preserve"> </w:t>
      </w:r>
      <w:r>
        <w:t>immeasurable</w:t>
      </w:r>
      <w:r>
        <w:rPr>
          <w:spacing w:val="-3"/>
        </w:rPr>
        <w:t xml:space="preserve"> </w:t>
      </w:r>
      <w:r>
        <w:t>kine</w:t>
      </w:r>
      <w:r>
        <w:rPr>
          <w:spacing w:val="-3"/>
        </w:rPr>
        <w:t xml:space="preserve"> </w:t>
      </w:r>
      <w:r>
        <w:t>and</w:t>
      </w:r>
      <w:r>
        <w:rPr>
          <w:spacing w:val="-2"/>
        </w:rPr>
        <w:t xml:space="preserve"> </w:t>
      </w:r>
      <w:r>
        <w:t>horses</w:t>
      </w:r>
      <w:r>
        <w:rPr>
          <w:spacing w:val="-3"/>
        </w:rPr>
        <w:t xml:space="preserve"> </w:t>
      </w:r>
      <w:r>
        <w:t>and</w:t>
      </w:r>
      <w:r>
        <w:rPr>
          <w:spacing w:val="-3"/>
        </w:rPr>
        <w:t xml:space="preserve"> </w:t>
      </w:r>
      <w:r>
        <w:t>milch</w:t>
      </w:r>
      <w:r>
        <w:rPr>
          <w:spacing w:val="-2"/>
        </w:rPr>
        <w:t xml:space="preserve"> </w:t>
      </w:r>
      <w:r>
        <w:t>cows</w:t>
      </w:r>
      <w:r>
        <w:rPr>
          <w:spacing w:val="-3"/>
        </w:rPr>
        <w:t xml:space="preserve"> </w:t>
      </w:r>
      <w:r>
        <w:t>with</w:t>
      </w:r>
      <w:r>
        <w:rPr>
          <w:spacing w:val="-3"/>
        </w:rPr>
        <w:t xml:space="preserve"> </w:t>
      </w:r>
      <w:r>
        <w:t>calves</w:t>
      </w:r>
      <w:r>
        <w:rPr>
          <w:spacing w:val="-2"/>
        </w:rPr>
        <w:t xml:space="preserve"> </w:t>
      </w:r>
      <w:r>
        <w:t>and goats</w:t>
      </w:r>
      <w:r>
        <w:rPr>
          <w:spacing w:val="-3"/>
        </w:rPr>
        <w:t xml:space="preserve"> </w:t>
      </w:r>
      <w:r>
        <w:t>and</w:t>
      </w:r>
      <w:r>
        <w:rPr>
          <w:spacing w:val="-2"/>
        </w:rPr>
        <w:t xml:space="preserve"> </w:t>
      </w:r>
      <w:r>
        <w:t>sheep</w:t>
      </w:r>
      <w:r>
        <w:rPr>
          <w:spacing w:val="-2"/>
        </w:rPr>
        <w:t xml:space="preserve"> </w:t>
      </w:r>
      <w:r>
        <w:t>in</w:t>
      </w:r>
      <w:r>
        <w:rPr>
          <w:spacing w:val="-2"/>
        </w:rPr>
        <w:t xml:space="preserve"> </w:t>
      </w:r>
      <w:r>
        <w:t>the</w:t>
      </w:r>
      <w:r>
        <w:rPr>
          <w:spacing w:val="-2"/>
        </w:rPr>
        <w:t xml:space="preserve"> </w:t>
      </w:r>
      <w:r>
        <w:t>country</w:t>
      </w:r>
      <w:r>
        <w:rPr>
          <w:spacing w:val="-2"/>
        </w:rPr>
        <w:t xml:space="preserve"> </w:t>
      </w:r>
      <w:r>
        <w:t>extending</w:t>
      </w:r>
      <w:r>
        <w:rPr>
          <w:spacing w:val="-2"/>
        </w:rPr>
        <w:t xml:space="preserve"> </w:t>
      </w:r>
      <w:r>
        <w:t>from</w:t>
      </w:r>
      <w:r>
        <w:rPr>
          <w:spacing w:val="-3"/>
        </w:rPr>
        <w:t xml:space="preserve"> </w:t>
      </w:r>
      <w:r>
        <w:t>the</w:t>
      </w:r>
      <w:r>
        <w:rPr>
          <w:spacing w:val="-2"/>
        </w:rPr>
        <w:t xml:space="preserve"> </w:t>
      </w:r>
      <w:r>
        <w:t>Parnasa</w:t>
      </w:r>
      <w:r>
        <w:rPr>
          <w:spacing w:val="-2"/>
        </w:rPr>
        <w:t xml:space="preserve"> </w:t>
      </w:r>
      <w:r>
        <w:t>to</w:t>
      </w:r>
      <w:r>
        <w:rPr>
          <w:spacing w:val="-2"/>
        </w:rPr>
        <w:t xml:space="preserve"> </w:t>
      </w:r>
      <w:r>
        <w:t>the</w:t>
      </w:r>
      <w:r>
        <w:rPr>
          <w:spacing w:val="-2"/>
        </w:rPr>
        <w:t xml:space="preserve"> </w:t>
      </w:r>
      <w:r>
        <w:t>eastern</w:t>
      </w:r>
      <w:r>
        <w:rPr>
          <w:spacing w:val="-2"/>
        </w:rPr>
        <w:t xml:space="preserve"> </w:t>
      </w:r>
      <w:r>
        <w:t>bank</w:t>
      </w:r>
      <w:r>
        <w:rPr>
          <w:spacing w:val="-2"/>
        </w:rPr>
        <w:t xml:space="preserve"> </w:t>
      </w:r>
      <w:r>
        <w:t>of</w:t>
      </w:r>
      <w:r>
        <w:rPr>
          <w:spacing w:val="-3"/>
        </w:rPr>
        <w:t xml:space="preserve"> </w:t>
      </w:r>
      <w:r>
        <w:t>the</w:t>
      </w:r>
      <w:r>
        <w:rPr>
          <w:spacing w:val="-2"/>
        </w:rPr>
        <w:t xml:space="preserve"> </w:t>
      </w:r>
      <w:r>
        <w:t>Sindu.</w:t>
      </w:r>
      <w:r>
        <w:rPr>
          <w:spacing w:val="-2"/>
        </w:rPr>
        <w:t xml:space="preserve"> </w:t>
      </w:r>
      <w:r>
        <w:rPr>
          <w:spacing w:val="-3"/>
        </w:rPr>
        <w:t>With</w:t>
      </w:r>
      <w:r>
        <w:rPr>
          <w:spacing w:val="-2"/>
        </w:rPr>
        <w:t xml:space="preserve"> </w:t>
      </w:r>
      <w:r>
        <w:t>this</w:t>
      </w:r>
      <w:r>
        <w:rPr>
          <w:spacing w:val="-2"/>
        </w:rPr>
        <w:t xml:space="preserve"> </w:t>
      </w:r>
      <w:r>
        <w:t>wealth,</w:t>
      </w:r>
      <w:r>
        <w:rPr>
          <w:spacing w:val="-2"/>
        </w:rPr>
        <w:t xml:space="preserve"> </w:t>
      </w:r>
      <w:r>
        <w:t>O king, I will play with</w:t>
      </w:r>
      <w:r>
        <w:rPr>
          <w:spacing w:val="-1"/>
        </w:rPr>
        <w:t xml:space="preserve"> </w:t>
      </w:r>
      <w:r>
        <w:t>thee.</w:t>
      </w:r>
    </w:p>
    <w:p w14:paraId="6C815593" w14:textId="77777777" w:rsidR="00BD6E04" w:rsidRDefault="00BD6E04" w:rsidP="00070A75">
      <w:pPr>
        <w:pStyle w:val="Body"/>
      </w:pPr>
      <w:r>
        <w:rPr>
          <w:spacing w:val="-4"/>
        </w:rPr>
        <w:t xml:space="preserve">Vaisampayana </w:t>
      </w:r>
      <w:r>
        <w:t xml:space="preserve">said,—”Hearing this Sakuni, ready with the dice, adopting unfair means, said unto </w:t>
      </w:r>
      <w:r>
        <w:rPr>
          <w:spacing w:val="-3"/>
        </w:rPr>
        <w:t xml:space="preserve">Yudhishthira, ‘Lo, </w:t>
      </w:r>
      <w:r>
        <w:t>I have won!’</w:t>
      </w:r>
    </w:p>
    <w:p w14:paraId="38BCD187" w14:textId="3A70ACFC" w:rsidR="00BD6E04" w:rsidRDefault="00BD6E04" w:rsidP="00070A75">
      <w:pPr>
        <w:pStyle w:val="Body"/>
      </w:pPr>
      <w:r>
        <w:t>Yudhishthira said,—’I have my city, the country, land, the wealth of all dwelling therein except of the Brahmanas, and all those persons themselves except Brahmanas still remaining to me. With this wealth, O king, I will play with thee.’</w:t>
      </w:r>
    </w:p>
    <w:p w14:paraId="3EBEFBE3" w14:textId="77777777" w:rsidR="00BD6E04" w:rsidRDefault="00BD6E04" w:rsidP="00070A75">
      <w:pPr>
        <w:pStyle w:val="Body"/>
      </w:pPr>
      <w:r>
        <w:rPr>
          <w:spacing w:val="-4"/>
        </w:rPr>
        <w:t xml:space="preserve">Vaisampayana </w:t>
      </w:r>
      <w:r>
        <w:t xml:space="preserve">said,—”Hearing this, Sakuni, ready with the dice, adopting foul means, said unto </w:t>
      </w:r>
      <w:r>
        <w:rPr>
          <w:spacing w:val="-3"/>
        </w:rPr>
        <w:t xml:space="preserve">Yudhishthira, </w:t>
      </w:r>
      <w:r>
        <w:t xml:space="preserve">‘Lo! I have </w:t>
      </w:r>
      <w:r>
        <w:rPr>
          <w:spacing w:val="-8"/>
        </w:rPr>
        <w:t>won.’</w:t>
      </w:r>
    </w:p>
    <w:p w14:paraId="3FD2171F" w14:textId="0FA9169E" w:rsidR="00BD6E04" w:rsidRDefault="00BD6E04" w:rsidP="00070A75">
      <w:pPr>
        <w:pStyle w:val="Body"/>
      </w:pPr>
      <w:r>
        <w:t>“Yudhishthira said,--These princes here, O king, who look resplendent in their ornaments and their earrings and Nishkas and all the royal ornaments on their persons are now my wealth. With this wealth, O king, I play with thee.</w:t>
      </w:r>
    </w:p>
    <w:p w14:paraId="79CDCA10" w14:textId="77777777" w:rsidR="00BD6E04" w:rsidRDefault="00BD6E04" w:rsidP="00070A75">
      <w:pPr>
        <w:pStyle w:val="Body"/>
      </w:pPr>
      <w:r>
        <w:rPr>
          <w:spacing w:val="-4"/>
        </w:rPr>
        <w:t xml:space="preserve">Vaisampayana </w:t>
      </w:r>
      <w:r>
        <w:t xml:space="preserve">said,—”Hearing this, Sakuni, ready with his dice, adopting foul means, said unto </w:t>
      </w:r>
      <w:r>
        <w:rPr>
          <w:spacing w:val="-3"/>
        </w:rPr>
        <w:t xml:space="preserve">Yudhishthira, </w:t>
      </w:r>
      <w:r>
        <w:t xml:space="preserve">‘Lo! I have won </w:t>
      </w:r>
      <w:r>
        <w:rPr>
          <w:spacing w:val="-6"/>
        </w:rPr>
        <w:t>them.’</w:t>
      </w:r>
    </w:p>
    <w:p w14:paraId="66CDC4CA" w14:textId="77777777" w:rsidR="00BD6E04" w:rsidRDefault="00BD6E04" w:rsidP="00070A75">
      <w:pPr>
        <w:pStyle w:val="Body"/>
      </w:pPr>
      <w:r>
        <w:rPr>
          <w:spacing w:val="-3"/>
        </w:rPr>
        <w:t xml:space="preserve">“Yudhishthira </w:t>
      </w:r>
      <w:r>
        <w:t xml:space="preserve">said,—’This Nakula here, of mighty arms and leonine neck, of red eyes and endued with youth, is now </w:t>
      </w:r>
      <w:r>
        <w:rPr>
          <w:spacing w:val="-3"/>
        </w:rPr>
        <w:t xml:space="preserve">my </w:t>
      </w:r>
      <w:r>
        <w:t xml:space="preserve">one stake. Know that he is </w:t>
      </w:r>
      <w:r>
        <w:rPr>
          <w:spacing w:val="-3"/>
        </w:rPr>
        <w:t xml:space="preserve">my </w:t>
      </w:r>
      <w:r>
        <w:rPr>
          <w:spacing w:val="-5"/>
        </w:rPr>
        <w:t xml:space="preserve">wealth.’ </w:t>
      </w:r>
      <w:r>
        <w:t xml:space="preserve">Sakuni said,—’O king </w:t>
      </w:r>
      <w:r>
        <w:rPr>
          <w:spacing w:val="-3"/>
        </w:rPr>
        <w:t xml:space="preserve">Yudhishthira, </w:t>
      </w:r>
      <w:r>
        <w:t xml:space="preserve">prince Nakula is dear to thee. </w:t>
      </w:r>
      <w:r>
        <w:rPr>
          <w:spacing w:val="-3"/>
        </w:rPr>
        <w:t xml:space="preserve">He </w:t>
      </w:r>
      <w:r>
        <w:t xml:space="preserve">is already under our subjection. </w:t>
      </w:r>
      <w:r>
        <w:rPr>
          <w:spacing w:val="-3"/>
        </w:rPr>
        <w:t xml:space="preserve">With </w:t>
      </w:r>
      <w:r>
        <w:t>whom (as stake) wilt thou now play?”</w:t>
      </w:r>
    </w:p>
    <w:p w14:paraId="1F4FC8D7" w14:textId="77777777" w:rsidR="00BD6E04" w:rsidRDefault="00BD6E04" w:rsidP="00070A75">
      <w:pPr>
        <w:pStyle w:val="Body"/>
      </w:pPr>
      <w:r>
        <w:rPr>
          <w:spacing w:val="-4"/>
        </w:rPr>
        <w:t xml:space="preserve">Vaisampayana </w:t>
      </w:r>
      <w:r>
        <w:t xml:space="preserve">said,—”Saying this, Sakuni cast those dice, and said unto </w:t>
      </w:r>
      <w:r>
        <w:rPr>
          <w:spacing w:val="-3"/>
        </w:rPr>
        <w:t xml:space="preserve">Yudhishthira, </w:t>
      </w:r>
      <w:r>
        <w:t xml:space="preserve">‘Lo! </w:t>
      </w:r>
      <w:r>
        <w:rPr>
          <w:spacing w:val="-3"/>
        </w:rPr>
        <w:t xml:space="preserve">He </w:t>
      </w:r>
      <w:r>
        <w:t xml:space="preserve">hath been won by </w:t>
      </w:r>
      <w:r>
        <w:rPr>
          <w:spacing w:val="-8"/>
        </w:rPr>
        <w:t>us.’</w:t>
      </w:r>
    </w:p>
    <w:p w14:paraId="52D8A783" w14:textId="77777777" w:rsidR="00BD6E04" w:rsidRDefault="00BD6E04" w:rsidP="00070A75">
      <w:pPr>
        <w:pStyle w:val="Body"/>
      </w:pPr>
      <w:r>
        <w:t>Yudhishthira said,—”This Sahadeva administereth justice. He hath also acquired a reputation for learning in this world. However undeserving he may be to be staked in play, with him as stake I will play, with such a dear object as it, indeed, he were not so!”</w:t>
      </w:r>
    </w:p>
    <w:p w14:paraId="5C9F2A66" w14:textId="77777777" w:rsidR="00BD6E04" w:rsidRDefault="00BD6E04" w:rsidP="00070A75">
      <w:pPr>
        <w:pStyle w:val="Body"/>
      </w:pPr>
      <w:r>
        <w:rPr>
          <w:spacing w:val="-4"/>
        </w:rPr>
        <w:lastRenderedPageBreak/>
        <w:t xml:space="preserve">Vaisampayana </w:t>
      </w:r>
      <w:r>
        <w:t xml:space="preserve">said,—”Hearing this, Sakuni, ready with the dice, adopting foul means, said unto </w:t>
      </w:r>
      <w:r>
        <w:rPr>
          <w:spacing w:val="-3"/>
        </w:rPr>
        <w:t xml:space="preserve">Yudhishthira, </w:t>
      </w:r>
      <w:r>
        <w:t xml:space="preserve">‘Lo! I have </w:t>
      </w:r>
      <w:r>
        <w:rPr>
          <w:spacing w:val="-8"/>
        </w:rPr>
        <w:t>won.’</w:t>
      </w:r>
    </w:p>
    <w:p w14:paraId="612A74C7" w14:textId="77777777" w:rsidR="00BD6E04" w:rsidRDefault="00BD6E04" w:rsidP="00070A75">
      <w:pPr>
        <w:pStyle w:val="Body"/>
      </w:pPr>
      <w:r>
        <w:t>“Sakuni continued,—’O king, the sons of Madri, dear unto thee, have both been won by me. It would seem, however, that Bhimasena and Dhananjaya are regarded very much by thee.’</w:t>
      </w:r>
    </w:p>
    <w:p w14:paraId="34CEDB72" w14:textId="77777777" w:rsidR="00BD6E04" w:rsidRDefault="00BD6E04" w:rsidP="00070A75">
      <w:pPr>
        <w:pStyle w:val="Body"/>
      </w:pPr>
      <w:r>
        <w:t>“Yudhishthira said,—’Wretch! thou actest sinfully in thus seeking to create disunion amongst us who are all of one heart, disregarding morality.’</w:t>
      </w:r>
    </w:p>
    <w:p w14:paraId="7EC5867E" w14:textId="690744A6" w:rsidR="00BD6E04" w:rsidRDefault="00BD6E04" w:rsidP="00070A75">
      <w:pPr>
        <w:pStyle w:val="Body"/>
      </w:pPr>
      <w:r>
        <w:t>“Sakuni said,—’One that is intoxicated falleth into a pit (hell) and stayeth there deprived of the power of motion. Thou art, O king, senior to us in age, and possessed of the highest accomplishments. O bull of the Bharata race, I (beg my pardon and) bow to thee. Thou knowest, O Yudhishthira, that gamesters, while excited with play, utter such ravings that they never indulge in the like of them in their waking moments nor even in dream.’</w:t>
      </w:r>
    </w:p>
    <w:p w14:paraId="7AC5870E" w14:textId="2339BCDF" w:rsidR="00BD6E04" w:rsidRDefault="00BD6E04" w:rsidP="00070A75">
      <w:pPr>
        <w:pStyle w:val="Body"/>
      </w:pPr>
      <w:r>
        <w:t>“Yudhishthira said,--He that taketh us like a boat to the other shore of the sea of battle, he that is ever victorious over foes, the prince who is endued with great activity, he who is the one hero in this world, (is here). With that Falguna as stake, however, undeserving of being made so, I will now play with thee.’”</w:t>
      </w:r>
    </w:p>
    <w:p w14:paraId="06DB2AE3" w14:textId="77777777" w:rsidR="00BD6E04" w:rsidRDefault="00BD6E04" w:rsidP="00070A75">
      <w:pPr>
        <w:pStyle w:val="Body"/>
      </w:pPr>
      <w:r>
        <w:rPr>
          <w:spacing w:val="-4"/>
        </w:rPr>
        <w:t xml:space="preserve">Vaisampayana </w:t>
      </w:r>
      <w:r>
        <w:t xml:space="preserve">said,—”Hearing this, Sakuni, ready with the dice, adopting foul means, said unto </w:t>
      </w:r>
      <w:r>
        <w:rPr>
          <w:spacing w:val="-3"/>
        </w:rPr>
        <w:t xml:space="preserve">Yudhishthira, </w:t>
      </w:r>
      <w:r>
        <w:t xml:space="preserve">‘Lo! I have </w:t>
      </w:r>
      <w:r>
        <w:rPr>
          <w:spacing w:val="-8"/>
        </w:rPr>
        <w:t>won.’</w:t>
      </w:r>
    </w:p>
    <w:p w14:paraId="2108F140" w14:textId="77777777" w:rsidR="00BD6E04" w:rsidRDefault="00BD6E04" w:rsidP="00070A75">
      <w:pPr>
        <w:pStyle w:val="Body"/>
      </w:pPr>
      <w:r>
        <w:t>“Sakuni continued,—’This foremost of all wielders of the bow, this son of Pandu capable of using both his hands with equal activity hath now been won by me. O play now with the wealth that is still left unto thee, even with Bhima thy dear brother, as thy stake, O son of Pandu.</w:t>
      </w:r>
    </w:p>
    <w:p w14:paraId="057D4574" w14:textId="77777777" w:rsidR="00070A75" w:rsidRDefault="00BD6E04" w:rsidP="00070A75">
      <w:pPr>
        <w:pStyle w:val="Body"/>
        <w:rPr>
          <w:spacing w:val="-6"/>
        </w:rPr>
      </w:pPr>
      <w:r>
        <w:rPr>
          <w:spacing w:val="-3"/>
        </w:rPr>
        <w:t xml:space="preserve">“Yudhishthira </w:t>
      </w:r>
      <w:r>
        <w:t xml:space="preserve">said,—’O king, </w:t>
      </w:r>
      <w:r>
        <w:rPr>
          <w:spacing w:val="-3"/>
        </w:rPr>
        <w:t xml:space="preserve">however, </w:t>
      </w:r>
      <w:r>
        <w:t>undeserving he may be of being made a stake, I will now play with thee</w:t>
      </w:r>
      <w:r>
        <w:rPr>
          <w:spacing w:val="-4"/>
        </w:rPr>
        <w:t xml:space="preserve"> </w:t>
      </w:r>
      <w:r>
        <w:t>by</w:t>
      </w:r>
      <w:r>
        <w:rPr>
          <w:spacing w:val="-3"/>
        </w:rPr>
        <w:t xml:space="preserve"> </w:t>
      </w:r>
      <w:r>
        <w:t>staking</w:t>
      </w:r>
      <w:r>
        <w:rPr>
          <w:spacing w:val="-3"/>
        </w:rPr>
        <w:t xml:space="preserve"> </w:t>
      </w:r>
      <w:r>
        <w:t>Bhimasena,</w:t>
      </w:r>
      <w:r>
        <w:rPr>
          <w:spacing w:val="-3"/>
        </w:rPr>
        <w:t xml:space="preserve"> </w:t>
      </w:r>
      <w:r>
        <w:t>that</w:t>
      </w:r>
      <w:r>
        <w:rPr>
          <w:spacing w:val="-3"/>
        </w:rPr>
        <w:t xml:space="preserve"> </w:t>
      </w:r>
      <w:r>
        <w:t>prince</w:t>
      </w:r>
      <w:r>
        <w:rPr>
          <w:spacing w:val="-3"/>
        </w:rPr>
        <w:t xml:space="preserve"> </w:t>
      </w:r>
      <w:r>
        <w:t>who</w:t>
      </w:r>
      <w:r>
        <w:rPr>
          <w:spacing w:val="-3"/>
        </w:rPr>
        <w:t xml:space="preserve"> </w:t>
      </w:r>
      <w:r>
        <w:t>is</w:t>
      </w:r>
      <w:r>
        <w:rPr>
          <w:spacing w:val="-3"/>
        </w:rPr>
        <w:t xml:space="preserve"> </w:t>
      </w:r>
      <w:r>
        <w:t>our</w:t>
      </w:r>
      <w:r>
        <w:rPr>
          <w:spacing w:val="-3"/>
        </w:rPr>
        <w:t xml:space="preserve"> </w:t>
      </w:r>
      <w:r>
        <w:t>leader,</w:t>
      </w:r>
      <w:r>
        <w:rPr>
          <w:spacing w:val="-3"/>
        </w:rPr>
        <w:t xml:space="preserve"> </w:t>
      </w:r>
      <w:r>
        <w:t>who</w:t>
      </w:r>
      <w:r>
        <w:rPr>
          <w:spacing w:val="-3"/>
        </w:rPr>
        <w:t xml:space="preserve"> </w:t>
      </w:r>
      <w:r>
        <w:t>is</w:t>
      </w:r>
      <w:r>
        <w:rPr>
          <w:spacing w:val="-3"/>
        </w:rPr>
        <w:t xml:space="preserve"> </w:t>
      </w:r>
      <w:r>
        <w:t>the</w:t>
      </w:r>
      <w:r>
        <w:rPr>
          <w:spacing w:val="-3"/>
        </w:rPr>
        <w:t xml:space="preserve"> </w:t>
      </w:r>
      <w:r>
        <w:t>foremost</w:t>
      </w:r>
      <w:r>
        <w:rPr>
          <w:spacing w:val="-3"/>
        </w:rPr>
        <w:t xml:space="preserve"> </w:t>
      </w:r>
      <w:r>
        <w:t>in</w:t>
      </w:r>
      <w:r>
        <w:rPr>
          <w:spacing w:val="-3"/>
        </w:rPr>
        <w:t xml:space="preserve"> </w:t>
      </w:r>
      <w:r>
        <w:t>fight,--even</w:t>
      </w:r>
      <w:r>
        <w:rPr>
          <w:spacing w:val="-3"/>
        </w:rPr>
        <w:t xml:space="preserve"> </w:t>
      </w:r>
      <w:r>
        <w:t>like</w:t>
      </w:r>
      <w:r>
        <w:rPr>
          <w:spacing w:val="-3"/>
        </w:rPr>
        <w:t xml:space="preserve"> </w:t>
      </w:r>
      <w:r>
        <w:t>the</w:t>
      </w:r>
      <w:r>
        <w:rPr>
          <w:spacing w:val="-4"/>
        </w:rPr>
        <w:t xml:space="preserve"> </w:t>
      </w:r>
      <w:r>
        <w:t>wielder</w:t>
      </w:r>
      <w:r>
        <w:rPr>
          <w:spacing w:val="-3"/>
        </w:rPr>
        <w:t xml:space="preserve"> </w:t>
      </w:r>
      <w:r>
        <w:t>of</w:t>
      </w:r>
      <w:r>
        <w:rPr>
          <w:spacing w:val="-3"/>
        </w:rPr>
        <w:t xml:space="preserve"> </w:t>
      </w:r>
      <w:r>
        <w:t>the thunder-bolt--the one enemy of the Danavas,--the high-souled one with leonine neck and arched eye-brows and eyes</w:t>
      </w:r>
      <w:r>
        <w:rPr>
          <w:spacing w:val="-3"/>
        </w:rPr>
        <w:t xml:space="preserve"> </w:t>
      </w:r>
      <w:r>
        <w:t>looking</w:t>
      </w:r>
      <w:r>
        <w:rPr>
          <w:spacing w:val="-3"/>
        </w:rPr>
        <w:t xml:space="preserve"> </w:t>
      </w:r>
      <w:r>
        <w:t>askance,</w:t>
      </w:r>
      <w:r>
        <w:rPr>
          <w:spacing w:val="-3"/>
        </w:rPr>
        <w:t xml:space="preserve"> </w:t>
      </w:r>
      <w:r>
        <w:t>who</w:t>
      </w:r>
      <w:r>
        <w:rPr>
          <w:spacing w:val="-3"/>
        </w:rPr>
        <w:t xml:space="preserve"> </w:t>
      </w:r>
      <w:r>
        <w:t>is</w:t>
      </w:r>
      <w:r>
        <w:rPr>
          <w:spacing w:val="-3"/>
        </w:rPr>
        <w:t xml:space="preserve"> </w:t>
      </w:r>
      <w:r>
        <w:t>incapable</w:t>
      </w:r>
      <w:r>
        <w:rPr>
          <w:spacing w:val="-3"/>
        </w:rPr>
        <w:t xml:space="preserve"> </w:t>
      </w:r>
      <w:r>
        <w:t>of</w:t>
      </w:r>
      <w:r>
        <w:rPr>
          <w:spacing w:val="-3"/>
        </w:rPr>
        <w:t xml:space="preserve"> </w:t>
      </w:r>
      <w:r>
        <w:t>putting</w:t>
      </w:r>
      <w:r>
        <w:rPr>
          <w:spacing w:val="-3"/>
        </w:rPr>
        <w:t xml:space="preserve"> </w:t>
      </w:r>
      <w:r>
        <w:t>up</w:t>
      </w:r>
      <w:r>
        <w:rPr>
          <w:spacing w:val="-3"/>
        </w:rPr>
        <w:t xml:space="preserve"> </w:t>
      </w:r>
      <w:r>
        <w:t>with</w:t>
      </w:r>
      <w:r>
        <w:rPr>
          <w:spacing w:val="-2"/>
        </w:rPr>
        <w:t xml:space="preserve"> </w:t>
      </w:r>
      <w:r>
        <w:t>an</w:t>
      </w:r>
      <w:r>
        <w:rPr>
          <w:spacing w:val="-3"/>
        </w:rPr>
        <w:t xml:space="preserve"> </w:t>
      </w:r>
      <w:r>
        <w:t>insult,</w:t>
      </w:r>
      <w:r>
        <w:rPr>
          <w:spacing w:val="-3"/>
        </w:rPr>
        <w:t xml:space="preserve"> </w:t>
      </w:r>
      <w:r>
        <w:t>who</w:t>
      </w:r>
      <w:r>
        <w:rPr>
          <w:spacing w:val="-3"/>
        </w:rPr>
        <w:t xml:space="preserve"> </w:t>
      </w:r>
      <w:r>
        <w:t>hath</w:t>
      </w:r>
      <w:r>
        <w:rPr>
          <w:spacing w:val="-3"/>
        </w:rPr>
        <w:t xml:space="preserve"> </w:t>
      </w:r>
      <w:r>
        <w:t>no</w:t>
      </w:r>
      <w:r>
        <w:rPr>
          <w:spacing w:val="-3"/>
        </w:rPr>
        <w:t xml:space="preserve"> </w:t>
      </w:r>
      <w:r>
        <w:t>equal</w:t>
      </w:r>
      <w:r>
        <w:rPr>
          <w:spacing w:val="-3"/>
        </w:rPr>
        <w:t xml:space="preserve"> </w:t>
      </w:r>
      <w:r>
        <w:t>in</w:t>
      </w:r>
      <w:r>
        <w:rPr>
          <w:spacing w:val="-3"/>
        </w:rPr>
        <w:t xml:space="preserve"> </w:t>
      </w:r>
      <w:r>
        <w:t>might</w:t>
      </w:r>
      <w:r>
        <w:rPr>
          <w:spacing w:val="-3"/>
        </w:rPr>
        <w:t xml:space="preserve"> </w:t>
      </w:r>
      <w:r>
        <w:t>in</w:t>
      </w:r>
      <w:r>
        <w:rPr>
          <w:spacing w:val="-3"/>
        </w:rPr>
        <w:t xml:space="preserve"> </w:t>
      </w:r>
      <w:r>
        <w:t>the</w:t>
      </w:r>
      <w:r>
        <w:rPr>
          <w:spacing w:val="-3"/>
        </w:rPr>
        <w:t xml:space="preserve"> </w:t>
      </w:r>
      <w:r>
        <w:t>world,</w:t>
      </w:r>
      <w:r>
        <w:rPr>
          <w:spacing w:val="-2"/>
        </w:rPr>
        <w:t xml:space="preserve"> </w:t>
      </w:r>
      <w:r>
        <w:t>who</w:t>
      </w:r>
      <w:r w:rsidR="00070A75">
        <w:t xml:space="preserve"> </w:t>
      </w:r>
      <w:r>
        <w:t xml:space="preserve">is the foremost of all wielders of the mace, and who grindeth all </w:t>
      </w:r>
      <w:r>
        <w:rPr>
          <w:spacing w:val="-6"/>
        </w:rPr>
        <w:t>foes,’”</w:t>
      </w:r>
    </w:p>
    <w:p w14:paraId="1E4EBCC8" w14:textId="31DE23FF" w:rsidR="00BD6E04" w:rsidRDefault="00BD6E04" w:rsidP="00070A75">
      <w:pPr>
        <w:pStyle w:val="Body"/>
      </w:pPr>
      <w:r>
        <w:rPr>
          <w:spacing w:val="-3"/>
        </w:rPr>
        <w:t xml:space="preserve">“Vaisampayana </w:t>
      </w:r>
      <w:r>
        <w:t xml:space="preserve">said,—”Hearing this, Sakuni, ready with the dice adopting foul means, said unto </w:t>
      </w:r>
      <w:r>
        <w:rPr>
          <w:spacing w:val="-3"/>
        </w:rPr>
        <w:t xml:space="preserve">Yudhishthira. </w:t>
      </w:r>
      <w:r>
        <w:t xml:space="preserve">‘Lo! I have </w:t>
      </w:r>
      <w:r>
        <w:rPr>
          <w:spacing w:val="-8"/>
        </w:rPr>
        <w:t>won.’</w:t>
      </w:r>
    </w:p>
    <w:p w14:paraId="02F99C86" w14:textId="52050AC1" w:rsidR="00BD6E04" w:rsidRDefault="00BD6E04" w:rsidP="00070A75">
      <w:pPr>
        <w:pStyle w:val="Body"/>
      </w:pPr>
      <w:r>
        <w:t>Sakuni continued,--Thou hast, O son of Kunti, lost much wealth, horses and elephants and thy brothers as well.</w:t>
      </w:r>
      <w:r w:rsidR="00070A75">
        <w:t xml:space="preserve"> </w:t>
      </w:r>
      <w:r>
        <w:t>Say, if thou hast anything which thou hast not lost.’</w:t>
      </w:r>
    </w:p>
    <w:p w14:paraId="3CF66DDD" w14:textId="77777777" w:rsidR="00BD6E04" w:rsidRDefault="00BD6E04" w:rsidP="00070A75">
      <w:pPr>
        <w:pStyle w:val="Body"/>
      </w:pPr>
      <w:r>
        <w:rPr>
          <w:spacing w:val="-3"/>
        </w:rPr>
        <w:t xml:space="preserve">Yudhishthira, </w:t>
      </w:r>
      <w:r>
        <w:t xml:space="preserve">said--’I alone, the eldest of all </w:t>
      </w:r>
      <w:r>
        <w:rPr>
          <w:spacing w:val="-3"/>
        </w:rPr>
        <w:t xml:space="preserve">my </w:t>
      </w:r>
      <w:r>
        <w:t xml:space="preserve">brothers and dear unto them, am still unwon. </w:t>
      </w:r>
      <w:r>
        <w:rPr>
          <w:spacing w:val="-9"/>
        </w:rPr>
        <w:t xml:space="preserve">Won </w:t>
      </w:r>
      <w:r>
        <w:t xml:space="preserve">by thee, I will do what he that is won will have to </w:t>
      </w:r>
      <w:r>
        <w:rPr>
          <w:spacing w:val="-10"/>
        </w:rPr>
        <w:t>do.’”</w:t>
      </w:r>
    </w:p>
    <w:p w14:paraId="54E17F11" w14:textId="77777777" w:rsidR="00BD6E04" w:rsidRDefault="00BD6E04" w:rsidP="00070A75">
      <w:pPr>
        <w:pStyle w:val="Body"/>
      </w:pPr>
      <w:r>
        <w:rPr>
          <w:spacing w:val="-4"/>
        </w:rPr>
        <w:t xml:space="preserve">Vaisampayana </w:t>
      </w:r>
      <w:r>
        <w:t xml:space="preserve">said,—”Hearing this Sakuni, ready with the dice, adopting foul means, said unto </w:t>
      </w:r>
      <w:r>
        <w:rPr>
          <w:spacing w:val="-3"/>
        </w:rPr>
        <w:t xml:space="preserve">Yudhishthira, </w:t>
      </w:r>
      <w:r>
        <w:t xml:space="preserve">‘Lo! I have </w:t>
      </w:r>
      <w:r>
        <w:rPr>
          <w:spacing w:val="-8"/>
        </w:rPr>
        <w:t>won.’</w:t>
      </w:r>
    </w:p>
    <w:p w14:paraId="69D4A077" w14:textId="77777777" w:rsidR="00BD6E04" w:rsidRDefault="00BD6E04" w:rsidP="00070A75">
      <w:pPr>
        <w:pStyle w:val="Body"/>
      </w:pPr>
      <w:r>
        <w:lastRenderedPageBreak/>
        <w:t>‘Sakuni continued,—’Thou hast permitted thyself to be won. This is very sinful. There is wealth still left to thee, O king. Therefore, thy having lost thyself is certainly sinful.’”</w:t>
      </w:r>
    </w:p>
    <w:p w14:paraId="1D1CE7A6" w14:textId="62662D32" w:rsidR="00BD6E04" w:rsidRDefault="00BD6E04" w:rsidP="00070A75">
      <w:pPr>
        <w:pStyle w:val="Body"/>
      </w:pPr>
      <w:r>
        <w:t>Vaisampayana continued,—”Having said this, Sakuni, well-skilled at dice, spoke unto all the brave kings present there of his having won, one after another, all the Pandavas. The son of Suvala then, addressing Yudhishthira said,—’O king, there is still one stake dear to thee that is still unwon. Stake thou Krishna, the princess of Panchala. By her, win thyself back.’</w:t>
      </w:r>
    </w:p>
    <w:p w14:paraId="18F91826" w14:textId="42FDF5C6" w:rsidR="00BD6E04" w:rsidRDefault="00BD6E04" w:rsidP="00070A75">
      <w:pPr>
        <w:pStyle w:val="Body"/>
      </w:pPr>
      <w:r>
        <w:t>“Yudhishthira said,—’With Draupadi as stake, who is neither short nor tall, neither spare nor corpulent, and who is possessed of blue curly locks, I will now play with thee. Possessed of eyes like the leaves of the autumn lotus, and fragrant also as the autumn lotus, equal in beauty unto her (Lakshmi) who delighteth in autumn lotuses, and unto Sree herself in symmetry and every grace she is such a woman as a man may desire for wife in respect of softness of heart, and wealth of beauty and of virtues. Possessed of every accomplishment and compassionate and sweet-speeched, she is such a woman as a man may desire for wife in respect of her fitness for the acquisition of virtue and pleasure and wealth. Retiring to bed last and waking up first, she looketh after all down to the cowherds and the shepherds. Her face too, when covered with sweat, looketh as the lotus or the jasmine. Of slender waist</w:t>
      </w:r>
      <w:r w:rsidR="00070A75">
        <w:t xml:space="preserve"> </w:t>
      </w:r>
      <w:r>
        <w:t>like that of the wasp, of long flowing locks, of red lips, and body without down, is the princess of Panchala. O king, making the slender-waisted Draupadi, who is even such as my stake, I will play with thee, O son of Suvala.’”</w:t>
      </w:r>
    </w:p>
    <w:p w14:paraId="3EEA1E2E" w14:textId="1893F500" w:rsidR="00BD6E04" w:rsidRDefault="00BD6E04" w:rsidP="00070A75">
      <w:pPr>
        <w:pStyle w:val="Body"/>
        <w:rPr>
          <w:spacing w:val="-6"/>
        </w:rPr>
      </w:pPr>
      <w:r>
        <w:rPr>
          <w:spacing w:val="-4"/>
        </w:rPr>
        <w:t xml:space="preserve">Vaisampayana </w:t>
      </w:r>
      <w:r>
        <w:t xml:space="preserve">continued,—’When the intelligent king </w:t>
      </w:r>
      <w:r>
        <w:rPr>
          <w:spacing w:val="-3"/>
        </w:rPr>
        <w:t xml:space="preserve">Yudhishthira </w:t>
      </w:r>
      <w:r>
        <w:t>the just has spoken thus,—’Fie!’ ‘Fie!’ were the words that were uttered by all the aged persons that were in the</w:t>
      </w:r>
      <w:r>
        <w:rPr>
          <w:spacing w:val="-3"/>
        </w:rPr>
        <w:t xml:space="preserve"> assembly. </w:t>
      </w:r>
      <w:r>
        <w:t xml:space="preserve">And the whole conclave was agitated, and the kings who were present there all gave way to grief. And Bhishma and Drona and Kripa were covered with perspiration. And </w:t>
      </w:r>
      <w:r>
        <w:rPr>
          <w:spacing w:val="-3"/>
        </w:rPr>
        <w:t xml:space="preserve">Vidura </w:t>
      </w:r>
      <w:r>
        <w:t xml:space="preserve">holding his head between his hands sat like one that had lost his reason. </w:t>
      </w:r>
      <w:r>
        <w:rPr>
          <w:spacing w:val="-3"/>
        </w:rPr>
        <w:t xml:space="preserve">He </w:t>
      </w:r>
      <w:r>
        <w:t>sat with face downwards giving way to his reflections and sighing like a snake. But Dhritarashtra glad,</w:t>
      </w:r>
      <w:r>
        <w:rPr>
          <w:spacing w:val="-3"/>
        </w:rPr>
        <w:t xml:space="preserve"> at </w:t>
      </w:r>
      <w:r>
        <w:t>heart, asked</w:t>
      </w:r>
      <w:r>
        <w:rPr>
          <w:spacing w:val="-3"/>
        </w:rPr>
        <w:t xml:space="preserve"> repeatedly, ‘Hath </w:t>
      </w:r>
      <w:r>
        <w:t xml:space="preserve">the stake been won?’ </w:t>
      </w:r>
      <w:r>
        <w:rPr>
          <w:spacing w:val="-3"/>
        </w:rPr>
        <w:t xml:space="preserve">‘Hath </w:t>
      </w:r>
      <w:r>
        <w:t>the stake been won?’ and could not conceal his emotions. Karna with Dussassana</w:t>
      </w:r>
      <w:r>
        <w:rPr>
          <w:spacing w:val="-3"/>
        </w:rPr>
        <w:t xml:space="preserve"> </w:t>
      </w:r>
      <w:r>
        <w:t>and</w:t>
      </w:r>
      <w:r>
        <w:rPr>
          <w:spacing w:val="-2"/>
        </w:rPr>
        <w:t xml:space="preserve"> </w:t>
      </w:r>
      <w:r>
        <w:t>others</w:t>
      </w:r>
      <w:r>
        <w:rPr>
          <w:spacing w:val="-3"/>
        </w:rPr>
        <w:t xml:space="preserve"> </w:t>
      </w:r>
      <w:r>
        <w:t>laughed</w:t>
      </w:r>
      <w:r>
        <w:rPr>
          <w:spacing w:val="-2"/>
        </w:rPr>
        <w:t xml:space="preserve"> </w:t>
      </w:r>
      <w:r>
        <w:t>aloud,</w:t>
      </w:r>
      <w:r>
        <w:rPr>
          <w:spacing w:val="-2"/>
        </w:rPr>
        <w:t xml:space="preserve"> </w:t>
      </w:r>
      <w:r>
        <w:t>while</w:t>
      </w:r>
      <w:r>
        <w:rPr>
          <w:spacing w:val="-3"/>
        </w:rPr>
        <w:t xml:space="preserve"> </w:t>
      </w:r>
      <w:r>
        <w:t>tears</w:t>
      </w:r>
      <w:r>
        <w:rPr>
          <w:spacing w:val="-2"/>
        </w:rPr>
        <w:t xml:space="preserve"> </w:t>
      </w:r>
      <w:r>
        <w:t>began</w:t>
      </w:r>
      <w:r>
        <w:rPr>
          <w:spacing w:val="-2"/>
        </w:rPr>
        <w:t xml:space="preserve"> </w:t>
      </w:r>
      <w:r>
        <w:t>to</w:t>
      </w:r>
      <w:r>
        <w:rPr>
          <w:spacing w:val="-3"/>
        </w:rPr>
        <w:t xml:space="preserve"> </w:t>
      </w:r>
      <w:r>
        <w:t>flow</w:t>
      </w:r>
      <w:r>
        <w:rPr>
          <w:spacing w:val="-2"/>
        </w:rPr>
        <w:t xml:space="preserve"> </w:t>
      </w:r>
      <w:r>
        <w:t>from</w:t>
      </w:r>
      <w:r>
        <w:rPr>
          <w:spacing w:val="-2"/>
        </w:rPr>
        <w:t xml:space="preserve"> </w:t>
      </w:r>
      <w:r>
        <w:t>the</w:t>
      </w:r>
      <w:r>
        <w:rPr>
          <w:spacing w:val="-3"/>
        </w:rPr>
        <w:t xml:space="preserve"> </w:t>
      </w:r>
      <w:r>
        <w:t>eyes</w:t>
      </w:r>
      <w:r>
        <w:rPr>
          <w:spacing w:val="-2"/>
        </w:rPr>
        <w:t xml:space="preserve"> </w:t>
      </w:r>
      <w:r>
        <w:t>of</w:t>
      </w:r>
      <w:r>
        <w:rPr>
          <w:spacing w:val="-2"/>
        </w:rPr>
        <w:t xml:space="preserve"> </w:t>
      </w:r>
      <w:r>
        <w:t>all</w:t>
      </w:r>
      <w:r>
        <w:rPr>
          <w:spacing w:val="-3"/>
        </w:rPr>
        <w:t xml:space="preserve"> </w:t>
      </w:r>
      <w:r>
        <w:t>other</w:t>
      </w:r>
      <w:r>
        <w:rPr>
          <w:spacing w:val="-2"/>
        </w:rPr>
        <w:t xml:space="preserve"> </w:t>
      </w:r>
      <w:r>
        <w:t>present</w:t>
      </w:r>
      <w:r>
        <w:rPr>
          <w:spacing w:val="-2"/>
        </w:rPr>
        <w:t xml:space="preserve"> </w:t>
      </w:r>
      <w:r>
        <w:t>in</w:t>
      </w:r>
      <w:r>
        <w:rPr>
          <w:spacing w:val="-3"/>
        </w:rPr>
        <w:t xml:space="preserve"> </w:t>
      </w:r>
      <w:r>
        <w:t>the</w:t>
      </w:r>
      <w:r>
        <w:rPr>
          <w:spacing w:val="-2"/>
        </w:rPr>
        <w:t xml:space="preserve"> </w:t>
      </w:r>
      <w:r>
        <w:rPr>
          <w:spacing w:val="-3"/>
        </w:rPr>
        <w:t xml:space="preserve">assembly. </w:t>
      </w:r>
      <w:r>
        <w:t>And</w:t>
      </w:r>
      <w:r>
        <w:rPr>
          <w:spacing w:val="-2"/>
        </w:rPr>
        <w:t xml:space="preserve"> </w:t>
      </w:r>
      <w:r>
        <w:t>the son</w:t>
      </w:r>
      <w:r>
        <w:rPr>
          <w:spacing w:val="-5"/>
        </w:rPr>
        <w:t xml:space="preserve"> </w:t>
      </w:r>
      <w:r>
        <w:t>of</w:t>
      </w:r>
      <w:r>
        <w:rPr>
          <w:spacing w:val="-5"/>
        </w:rPr>
        <w:t xml:space="preserve"> </w:t>
      </w:r>
      <w:r>
        <w:t>Suvala,</w:t>
      </w:r>
      <w:r>
        <w:rPr>
          <w:spacing w:val="-5"/>
        </w:rPr>
        <w:t xml:space="preserve"> </w:t>
      </w:r>
      <w:r>
        <w:t>proud</w:t>
      </w:r>
      <w:r>
        <w:rPr>
          <w:spacing w:val="-5"/>
        </w:rPr>
        <w:t xml:space="preserve"> </w:t>
      </w:r>
      <w:r>
        <w:t>of</w:t>
      </w:r>
      <w:r>
        <w:rPr>
          <w:spacing w:val="-5"/>
        </w:rPr>
        <w:t xml:space="preserve"> </w:t>
      </w:r>
      <w:r>
        <w:t>success</w:t>
      </w:r>
      <w:r>
        <w:rPr>
          <w:spacing w:val="-5"/>
        </w:rPr>
        <w:t xml:space="preserve"> </w:t>
      </w:r>
      <w:r>
        <w:t>and</w:t>
      </w:r>
      <w:r>
        <w:rPr>
          <w:spacing w:val="-5"/>
        </w:rPr>
        <w:t xml:space="preserve"> </w:t>
      </w:r>
      <w:r>
        <w:t>flurried</w:t>
      </w:r>
      <w:r>
        <w:rPr>
          <w:spacing w:val="-5"/>
        </w:rPr>
        <w:t xml:space="preserve"> </w:t>
      </w:r>
      <w:r>
        <w:t>with</w:t>
      </w:r>
      <w:r>
        <w:rPr>
          <w:spacing w:val="-5"/>
        </w:rPr>
        <w:t xml:space="preserve"> </w:t>
      </w:r>
      <w:r>
        <w:t>excitement</w:t>
      </w:r>
      <w:r>
        <w:rPr>
          <w:spacing w:val="-5"/>
        </w:rPr>
        <w:t xml:space="preserve"> </w:t>
      </w:r>
      <w:r>
        <w:t>and</w:t>
      </w:r>
      <w:r>
        <w:rPr>
          <w:spacing w:val="-5"/>
        </w:rPr>
        <w:t xml:space="preserve"> </w:t>
      </w:r>
      <w:r>
        <w:t>repeating.</w:t>
      </w:r>
      <w:r>
        <w:rPr>
          <w:spacing w:val="-5"/>
        </w:rPr>
        <w:t xml:space="preserve"> </w:t>
      </w:r>
      <w:r>
        <w:t>Thou</w:t>
      </w:r>
      <w:r>
        <w:rPr>
          <w:spacing w:val="-5"/>
        </w:rPr>
        <w:t xml:space="preserve"> </w:t>
      </w:r>
      <w:r>
        <w:t>hast</w:t>
      </w:r>
      <w:r>
        <w:rPr>
          <w:spacing w:val="-5"/>
        </w:rPr>
        <w:t xml:space="preserve"> </w:t>
      </w:r>
      <w:r>
        <w:t>one</w:t>
      </w:r>
      <w:r>
        <w:rPr>
          <w:spacing w:val="-4"/>
        </w:rPr>
        <w:t xml:space="preserve"> </w:t>
      </w:r>
      <w:r>
        <w:t>stake,</w:t>
      </w:r>
      <w:r>
        <w:rPr>
          <w:spacing w:val="-5"/>
        </w:rPr>
        <w:t xml:space="preserve"> </w:t>
      </w:r>
      <w:r>
        <w:t>dear</w:t>
      </w:r>
      <w:r>
        <w:rPr>
          <w:spacing w:val="-5"/>
        </w:rPr>
        <w:t xml:space="preserve"> </w:t>
      </w:r>
      <w:r>
        <w:t>to</w:t>
      </w:r>
      <w:r>
        <w:rPr>
          <w:spacing w:val="-5"/>
        </w:rPr>
        <w:t xml:space="preserve"> </w:t>
      </w:r>
      <w:r>
        <w:t>thee,</w:t>
      </w:r>
      <w:r>
        <w:rPr>
          <w:spacing w:val="-5"/>
        </w:rPr>
        <w:t xml:space="preserve"> </w:t>
      </w:r>
      <w:r>
        <w:t xml:space="preserve">etc. said,—’Lo! I have </w:t>
      </w:r>
      <w:r>
        <w:rPr>
          <w:spacing w:val="-6"/>
        </w:rPr>
        <w:t xml:space="preserve">won’ </w:t>
      </w:r>
      <w:r>
        <w:t>and took up the dice that had been</w:t>
      </w:r>
      <w:r>
        <w:rPr>
          <w:spacing w:val="3"/>
        </w:rPr>
        <w:t xml:space="preserve"> </w:t>
      </w:r>
      <w:r>
        <w:rPr>
          <w:spacing w:val="-6"/>
        </w:rPr>
        <w:t>cast.”</w:t>
      </w:r>
    </w:p>
    <w:p w14:paraId="7F2AC64E" w14:textId="77777777" w:rsidR="009262A2" w:rsidRDefault="009262A2" w:rsidP="00070A75">
      <w:pPr>
        <w:pStyle w:val="Body"/>
      </w:pPr>
    </w:p>
    <w:p w14:paraId="36949F15" w14:textId="77777777" w:rsidR="00BD6E04" w:rsidRDefault="00BD6E04" w:rsidP="00070A75">
      <w:pPr>
        <w:pStyle w:val="Heading4"/>
      </w:pPr>
      <w:r>
        <w:t>Section LXV</w:t>
      </w:r>
    </w:p>
    <w:p w14:paraId="7EA7B055" w14:textId="77777777" w:rsidR="00BD6E04" w:rsidRDefault="00BD6E04" w:rsidP="00070A75">
      <w:pPr>
        <w:pStyle w:val="Body"/>
      </w:pPr>
      <w:r>
        <w:t>Duryodhana said,—’Come, Kshatta, bring hither Draupadi the dear and loved wife of the Pandavas. Let her sweep the chambers, force her thereto, and let the unfortunate one stay where our serving-women are.’</w:t>
      </w:r>
    </w:p>
    <w:p w14:paraId="5316BB8D" w14:textId="27069F37" w:rsidR="00BD6E04" w:rsidRDefault="00BD6E04" w:rsidP="00070A75">
      <w:pPr>
        <w:pStyle w:val="Body"/>
        <w:rPr>
          <w:spacing w:val="-6"/>
        </w:rPr>
      </w:pPr>
      <w:r>
        <w:rPr>
          <w:spacing w:val="-3"/>
        </w:rPr>
        <w:lastRenderedPageBreak/>
        <w:t xml:space="preserve">“Vidura </w:t>
      </w:r>
      <w:r>
        <w:t xml:space="preserve">said,—’Dost thou not </w:t>
      </w:r>
      <w:r>
        <w:rPr>
          <w:spacing w:val="-5"/>
        </w:rPr>
        <w:t xml:space="preserve">know, </w:t>
      </w:r>
      <w:r>
        <w:t xml:space="preserve">O wretch, that by uttering such harsh words thou art tying thyself with cords? Dost thou not understand that thou art hanging on the edge of a precipice? Dost thou not know that being a deer thou provokest so </w:t>
      </w:r>
      <w:r>
        <w:rPr>
          <w:spacing w:val="-3"/>
        </w:rPr>
        <w:t xml:space="preserve">many </w:t>
      </w:r>
      <w:r>
        <w:t xml:space="preserve">tigers to rage? Snakes of deadly venom, provoked to ire, are on thy head! </w:t>
      </w:r>
      <w:r>
        <w:rPr>
          <w:spacing w:val="-4"/>
        </w:rPr>
        <w:t xml:space="preserve">Wretch, </w:t>
      </w:r>
      <w:r>
        <w:t xml:space="preserve">do not further </w:t>
      </w:r>
      <w:r>
        <w:rPr>
          <w:spacing w:val="-3"/>
        </w:rPr>
        <w:t xml:space="preserve">provoke </w:t>
      </w:r>
      <w:r>
        <w:t xml:space="preserve">them lest thou goest to the region of </w:t>
      </w:r>
      <w:r>
        <w:rPr>
          <w:spacing w:val="-6"/>
        </w:rPr>
        <w:t xml:space="preserve">Yama. </w:t>
      </w:r>
      <w:r>
        <w:t xml:space="preserve">In </w:t>
      </w:r>
      <w:r>
        <w:rPr>
          <w:spacing w:val="-3"/>
        </w:rPr>
        <w:t xml:space="preserve">my </w:t>
      </w:r>
      <w:r>
        <w:t xml:space="preserve">judgement, slavery does not attach to Krishna, in as much as she was staked by the King after he had lost himself and ceased to be his own </w:t>
      </w:r>
      <w:r>
        <w:rPr>
          <w:spacing w:val="-3"/>
        </w:rPr>
        <w:t xml:space="preserve">master. </w:t>
      </w:r>
      <w:r>
        <w:t xml:space="preserve">Like the bamboo that beareth fruit only when it is about to die, the son of Dhritarashtra winneth this treasure </w:t>
      </w:r>
      <w:r>
        <w:rPr>
          <w:spacing w:val="-3"/>
        </w:rPr>
        <w:t xml:space="preserve">at </w:t>
      </w:r>
      <w:r>
        <w:rPr>
          <w:spacing w:val="-5"/>
        </w:rPr>
        <w:t xml:space="preserve">play. </w:t>
      </w:r>
      <w:r>
        <w:t>Intoxicated,</w:t>
      </w:r>
      <w:r>
        <w:rPr>
          <w:spacing w:val="-5"/>
        </w:rPr>
        <w:t xml:space="preserve"> </w:t>
      </w:r>
      <w:r>
        <w:t>he</w:t>
      </w:r>
      <w:r>
        <w:rPr>
          <w:spacing w:val="-4"/>
        </w:rPr>
        <w:t xml:space="preserve"> </w:t>
      </w:r>
      <w:r>
        <w:t>perceiveth</w:t>
      </w:r>
      <w:r>
        <w:rPr>
          <w:spacing w:val="-4"/>
        </w:rPr>
        <w:t xml:space="preserve"> </w:t>
      </w:r>
      <w:r>
        <w:t>nor</w:t>
      </w:r>
      <w:r>
        <w:rPr>
          <w:spacing w:val="-4"/>
        </w:rPr>
        <w:t xml:space="preserve"> </w:t>
      </w:r>
      <w:r>
        <w:t>in</w:t>
      </w:r>
      <w:r>
        <w:rPr>
          <w:spacing w:val="-5"/>
        </w:rPr>
        <w:t xml:space="preserve"> </w:t>
      </w:r>
      <w:r>
        <w:t>these</w:t>
      </w:r>
      <w:r>
        <w:rPr>
          <w:spacing w:val="-4"/>
        </w:rPr>
        <w:t xml:space="preserve"> </w:t>
      </w:r>
      <w:r>
        <w:t>his</w:t>
      </w:r>
      <w:r>
        <w:rPr>
          <w:spacing w:val="-4"/>
        </w:rPr>
        <w:t xml:space="preserve"> </w:t>
      </w:r>
      <w:r>
        <w:t>last</w:t>
      </w:r>
      <w:r>
        <w:rPr>
          <w:spacing w:val="-4"/>
        </w:rPr>
        <w:t xml:space="preserve"> </w:t>
      </w:r>
      <w:r>
        <w:t>moments</w:t>
      </w:r>
      <w:r>
        <w:rPr>
          <w:spacing w:val="-4"/>
        </w:rPr>
        <w:t xml:space="preserve"> </w:t>
      </w:r>
      <w:r>
        <w:t>that</w:t>
      </w:r>
      <w:r>
        <w:rPr>
          <w:spacing w:val="-5"/>
        </w:rPr>
        <w:t xml:space="preserve"> </w:t>
      </w:r>
      <w:r>
        <w:t>dice</w:t>
      </w:r>
      <w:r>
        <w:rPr>
          <w:spacing w:val="-4"/>
        </w:rPr>
        <w:t xml:space="preserve"> </w:t>
      </w:r>
      <w:r>
        <w:t>bring</w:t>
      </w:r>
      <w:r>
        <w:rPr>
          <w:spacing w:val="-4"/>
        </w:rPr>
        <w:t xml:space="preserve"> </w:t>
      </w:r>
      <w:r>
        <w:t>about</w:t>
      </w:r>
      <w:r>
        <w:rPr>
          <w:spacing w:val="-4"/>
        </w:rPr>
        <w:t xml:space="preserve"> </w:t>
      </w:r>
      <w:r>
        <w:t>enmity</w:t>
      </w:r>
      <w:r>
        <w:rPr>
          <w:spacing w:val="-4"/>
        </w:rPr>
        <w:t xml:space="preserve"> </w:t>
      </w:r>
      <w:r>
        <w:t>and</w:t>
      </w:r>
      <w:r>
        <w:rPr>
          <w:spacing w:val="-5"/>
        </w:rPr>
        <w:t xml:space="preserve"> </w:t>
      </w:r>
      <w:r>
        <w:t>frightful</w:t>
      </w:r>
      <w:r>
        <w:rPr>
          <w:spacing w:val="-4"/>
        </w:rPr>
        <w:t xml:space="preserve"> </w:t>
      </w:r>
      <w:r>
        <w:t>terrors.</w:t>
      </w:r>
      <w:r>
        <w:rPr>
          <w:spacing w:val="-4"/>
        </w:rPr>
        <w:t xml:space="preserve"> </w:t>
      </w:r>
      <w:r>
        <w:rPr>
          <w:spacing w:val="-3"/>
        </w:rPr>
        <w:t>No</w:t>
      </w:r>
      <w:r>
        <w:rPr>
          <w:spacing w:val="-4"/>
        </w:rPr>
        <w:t xml:space="preserve"> </w:t>
      </w:r>
      <w:r>
        <w:t xml:space="preserve">man should utter harsh speeches and pierce the hearts of the others. </w:t>
      </w:r>
      <w:r>
        <w:rPr>
          <w:spacing w:val="-3"/>
        </w:rPr>
        <w:t xml:space="preserve">No </w:t>
      </w:r>
      <w:r>
        <w:t>man should subjugate his enemies by dice and such</w:t>
      </w:r>
      <w:r>
        <w:rPr>
          <w:spacing w:val="-4"/>
        </w:rPr>
        <w:t xml:space="preserve"> </w:t>
      </w:r>
      <w:r>
        <w:t>other</w:t>
      </w:r>
      <w:r>
        <w:rPr>
          <w:spacing w:val="-4"/>
        </w:rPr>
        <w:t xml:space="preserve"> </w:t>
      </w:r>
      <w:r>
        <w:t>foul</w:t>
      </w:r>
      <w:r>
        <w:rPr>
          <w:spacing w:val="-4"/>
        </w:rPr>
        <w:t xml:space="preserve"> </w:t>
      </w:r>
      <w:r>
        <w:t>means.</w:t>
      </w:r>
      <w:r>
        <w:rPr>
          <w:spacing w:val="-4"/>
        </w:rPr>
        <w:t xml:space="preserve"> </w:t>
      </w:r>
      <w:r>
        <w:rPr>
          <w:spacing w:val="-3"/>
        </w:rPr>
        <w:t>No</w:t>
      </w:r>
      <w:r>
        <w:rPr>
          <w:spacing w:val="-4"/>
        </w:rPr>
        <w:t xml:space="preserve"> </w:t>
      </w:r>
      <w:r>
        <w:t>one</w:t>
      </w:r>
      <w:r>
        <w:rPr>
          <w:spacing w:val="-4"/>
        </w:rPr>
        <w:t xml:space="preserve"> </w:t>
      </w:r>
      <w:r>
        <w:t>should</w:t>
      </w:r>
      <w:r>
        <w:rPr>
          <w:spacing w:val="-4"/>
        </w:rPr>
        <w:t xml:space="preserve"> </w:t>
      </w:r>
      <w:r>
        <w:t>utter</w:t>
      </w:r>
      <w:r>
        <w:rPr>
          <w:spacing w:val="-4"/>
        </w:rPr>
        <w:t xml:space="preserve"> </w:t>
      </w:r>
      <w:r>
        <w:t>such</w:t>
      </w:r>
      <w:r>
        <w:rPr>
          <w:spacing w:val="-3"/>
        </w:rPr>
        <w:t xml:space="preserve"> </w:t>
      </w:r>
      <w:r>
        <w:t>words</w:t>
      </w:r>
      <w:r>
        <w:rPr>
          <w:spacing w:val="-4"/>
        </w:rPr>
        <w:t xml:space="preserve"> </w:t>
      </w:r>
      <w:r>
        <w:t>as</w:t>
      </w:r>
      <w:r>
        <w:rPr>
          <w:spacing w:val="-4"/>
        </w:rPr>
        <w:t xml:space="preserve"> </w:t>
      </w:r>
      <w:r>
        <w:t>are</w:t>
      </w:r>
      <w:r>
        <w:rPr>
          <w:spacing w:val="-4"/>
        </w:rPr>
        <w:t xml:space="preserve"> </w:t>
      </w:r>
      <w:r>
        <w:t>disapproved</w:t>
      </w:r>
      <w:r>
        <w:rPr>
          <w:spacing w:val="-4"/>
        </w:rPr>
        <w:t xml:space="preserve"> </w:t>
      </w:r>
      <w:r>
        <w:t>by</w:t>
      </w:r>
      <w:r>
        <w:rPr>
          <w:spacing w:val="-4"/>
        </w:rPr>
        <w:t xml:space="preserve"> </w:t>
      </w:r>
      <w:r>
        <w:t>the</w:t>
      </w:r>
      <w:r>
        <w:rPr>
          <w:spacing w:val="-4"/>
        </w:rPr>
        <w:t xml:space="preserve"> </w:t>
      </w:r>
      <w:r>
        <w:rPr>
          <w:spacing w:val="-5"/>
        </w:rPr>
        <w:t>Vedas</w:t>
      </w:r>
      <w:r>
        <w:rPr>
          <w:spacing w:val="-4"/>
        </w:rPr>
        <w:t xml:space="preserve"> </w:t>
      </w:r>
      <w:r>
        <w:t>and</w:t>
      </w:r>
      <w:r>
        <w:rPr>
          <w:spacing w:val="-3"/>
        </w:rPr>
        <w:t xml:space="preserve"> </w:t>
      </w:r>
      <w:r>
        <w:t>lead</w:t>
      </w:r>
      <w:r>
        <w:rPr>
          <w:spacing w:val="-4"/>
        </w:rPr>
        <w:t xml:space="preserve"> </w:t>
      </w:r>
      <w:r>
        <w:t>to</w:t>
      </w:r>
      <w:r>
        <w:rPr>
          <w:spacing w:val="-4"/>
        </w:rPr>
        <w:t xml:space="preserve"> </w:t>
      </w:r>
      <w:r>
        <w:t>hell</w:t>
      </w:r>
      <w:r>
        <w:rPr>
          <w:spacing w:val="-4"/>
        </w:rPr>
        <w:t xml:space="preserve"> </w:t>
      </w:r>
      <w:r>
        <w:t>and</w:t>
      </w:r>
      <w:r>
        <w:rPr>
          <w:spacing w:val="-4"/>
        </w:rPr>
        <w:t xml:space="preserve"> </w:t>
      </w:r>
      <w:r>
        <w:t xml:space="preserve">annoy others. Some one uttereth from his lips words that are harsh. Stung by them another burneth day and night. These words pierce the very heart of </w:t>
      </w:r>
      <w:r>
        <w:rPr>
          <w:spacing w:val="-3"/>
        </w:rPr>
        <w:t xml:space="preserve">another. </w:t>
      </w:r>
      <w:r>
        <w:t xml:space="preserve">The learned, therefore, should never utter them, pointing them </w:t>
      </w:r>
      <w:r>
        <w:rPr>
          <w:spacing w:val="-3"/>
        </w:rPr>
        <w:t xml:space="preserve">at </w:t>
      </w:r>
      <w:r>
        <w:t>others. A goat had once swallowed a hook, and when it was pierced with it, the hunter placing the head of the animal on the ground</w:t>
      </w:r>
      <w:r>
        <w:rPr>
          <w:spacing w:val="-4"/>
        </w:rPr>
        <w:t xml:space="preserve"> </w:t>
      </w:r>
      <w:r>
        <w:t>tore</w:t>
      </w:r>
      <w:r>
        <w:rPr>
          <w:spacing w:val="-4"/>
        </w:rPr>
        <w:t xml:space="preserve"> </w:t>
      </w:r>
      <w:r>
        <w:t>its</w:t>
      </w:r>
      <w:r>
        <w:rPr>
          <w:spacing w:val="-4"/>
        </w:rPr>
        <w:t xml:space="preserve"> </w:t>
      </w:r>
      <w:r>
        <w:t>throat</w:t>
      </w:r>
      <w:r>
        <w:rPr>
          <w:spacing w:val="-3"/>
        </w:rPr>
        <w:t xml:space="preserve"> </w:t>
      </w:r>
      <w:r>
        <w:t>frightfully</w:t>
      </w:r>
      <w:r>
        <w:rPr>
          <w:spacing w:val="-4"/>
        </w:rPr>
        <w:t xml:space="preserve"> </w:t>
      </w:r>
      <w:r>
        <w:t>in</w:t>
      </w:r>
      <w:r>
        <w:rPr>
          <w:spacing w:val="-4"/>
        </w:rPr>
        <w:t xml:space="preserve"> </w:t>
      </w:r>
      <w:r>
        <w:t>drawing</w:t>
      </w:r>
      <w:r>
        <w:rPr>
          <w:spacing w:val="-3"/>
        </w:rPr>
        <w:t xml:space="preserve"> </w:t>
      </w:r>
      <w:r>
        <w:t>it</w:t>
      </w:r>
      <w:r>
        <w:rPr>
          <w:spacing w:val="-4"/>
        </w:rPr>
        <w:t xml:space="preserve"> </w:t>
      </w:r>
      <w:r>
        <w:t>out.</w:t>
      </w:r>
      <w:r>
        <w:rPr>
          <w:spacing w:val="-4"/>
        </w:rPr>
        <w:t xml:space="preserve"> </w:t>
      </w:r>
      <w:r>
        <w:t>Therefore,</w:t>
      </w:r>
      <w:r>
        <w:rPr>
          <w:spacing w:val="-4"/>
        </w:rPr>
        <w:t xml:space="preserve"> </w:t>
      </w:r>
      <w:r>
        <w:t>O</w:t>
      </w:r>
      <w:r>
        <w:rPr>
          <w:spacing w:val="-3"/>
        </w:rPr>
        <w:t xml:space="preserve"> </w:t>
      </w:r>
      <w:r>
        <w:t>Duryodhana,</w:t>
      </w:r>
      <w:r>
        <w:rPr>
          <w:spacing w:val="-4"/>
        </w:rPr>
        <w:t xml:space="preserve"> </w:t>
      </w:r>
      <w:r>
        <w:t>swallow</w:t>
      </w:r>
      <w:r>
        <w:rPr>
          <w:spacing w:val="-4"/>
        </w:rPr>
        <w:t xml:space="preserve"> </w:t>
      </w:r>
      <w:r>
        <w:t>not</w:t>
      </w:r>
      <w:r>
        <w:rPr>
          <w:spacing w:val="-3"/>
        </w:rPr>
        <w:t xml:space="preserve"> </w:t>
      </w:r>
      <w:r>
        <w:t>the</w:t>
      </w:r>
      <w:r>
        <w:rPr>
          <w:spacing w:val="-4"/>
        </w:rPr>
        <w:t xml:space="preserve"> </w:t>
      </w:r>
      <w:r>
        <w:t>wealth</w:t>
      </w:r>
      <w:r>
        <w:rPr>
          <w:spacing w:val="-4"/>
        </w:rPr>
        <w:t xml:space="preserve"> </w:t>
      </w:r>
      <w:r>
        <w:t>of</w:t>
      </w:r>
      <w:r>
        <w:rPr>
          <w:spacing w:val="-4"/>
        </w:rPr>
        <w:t xml:space="preserve"> </w:t>
      </w:r>
      <w:r>
        <w:t>the</w:t>
      </w:r>
      <w:r>
        <w:rPr>
          <w:spacing w:val="-3"/>
        </w:rPr>
        <w:t xml:space="preserve"> </w:t>
      </w:r>
      <w:r>
        <w:t>Pandavas.</w:t>
      </w:r>
      <w:r>
        <w:rPr>
          <w:spacing w:val="-4"/>
        </w:rPr>
        <w:t xml:space="preserve"> </w:t>
      </w:r>
      <w:r>
        <w:t>Make</w:t>
      </w:r>
      <w:r>
        <w:rPr>
          <w:spacing w:val="-4"/>
        </w:rPr>
        <w:t xml:space="preserve"> </w:t>
      </w:r>
      <w:r>
        <w:t>them</w:t>
      </w:r>
      <w:r>
        <w:rPr>
          <w:spacing w:val="-4"/>
        </w:rPr>
        <w:t xml:space="preserve"> </w:t>
      </w:r>
      <w:r>
        <w:t>not</w:t>
      </w:r>
      <w:r>
        <w:rPr>
          <w:spacing w:val="-3"/>
        </w:rPr>
        <w:t xml:space="preserve"> </w:t>
      </w:r>
      <w:r>
        <w:t>thy</w:t>
      </w:r>
      <w:r>
        <w:rPr>
          <w:spacing w:val="-4"/>
        </w:rPr>
        <w:t xml:space="preserve"> </w:t>
      </w:r>
      <w:r>
        <w:t>enemies.</w:t>
      </w:r>
      <w:r>
        <w:rPr>
          <w:spacing w:val="-4"/>
        </w:rPr>
        <w:t xml:space="preserve"> </w:t>
      </w:r>
      <w:r>
        <w:t>The</w:t>
      </w:r>
      <w:r>
        <w:rPr>
          <w:spacing w:val="-3"/>
        </w:rPr>
        <w:t xml:space="preserve"> </w:t>
      </w:r>
      <w:r>
        <w:t>sons</w:t>
      </w:r>
      <w:r>
        <w:rPr>
          <w:spacing w:val="-4"/>
        </w:rPr>
        <w:t xml:space="preserve"> </w:t>
      </w:r>
      <w:r>
        <w:t>of</w:t>
      </w:r>
      <w:r>
        <w:rPr>
          <w:spacing w:val="-4"/>
        </w:rPr>
        <w:t xml:space="preserve"> </w:t>
      </w:r>
      <w:r>
        <w:t>Pritha</w:t>
      </w:r>
      <w:r>
        <w:rPr>
          <w:spacing w:val="-3"/>
        </w:rPr>
        <w:t xml:space="preserve"> </w:t>
      </w:r>
      <w:r>
        <w:t>never</w:t>
      </w:r>
      <w:r>
        <w:rPr>
          <w:spacing w:val="-4"/>
        </w:rPr>
        <w:t xml:space="preserve"> </w:t>
      </w:r>
      <w:r>
        <w:t>use</w:t>
      </w:r>
      <w:r>
        <w:rPr>
          <w:spacing w:val="-4"/>
        </w:rPr>
        <w:t xml:space="preserve"> </w:t>
      </w:r>
      <w:r>
        <w:t>words</w:t>
      </w:r>
      <w:r>
        <w:rPr>
          <w:spacing w:val="-4"/>
        </w:rPr>
        <w:t xml:space="preserve"> </w:t>
      </w:r>
      <w:r>
        <w:t>such</w:t>
      </w:r>
      <w:r>
        <w:rPr>
          <w:spacing w:val="-3"/>
        </w:rPr>
        <w:t xml:space="preserve"> </w:t>
      </w:r>
      <w:r>
        <w:t>as</w:t>
      </w:r>
      <w:r>
        <w:rPr>
          <w:spacing w:val="-4"/>
        </w:rPr>
        <w:t xml:space="preserve"> </w:t>
      </w:r>
      <w:r>
        <w:t>these.</w:t>
      </w:r>
      <w:r>
        <w:rPr>
          <w:spacing w:val="-4"/>
        </w:rPr>
        <w:t xml:space="preserve"> </w:t>
      </w:r>
      <w:r>
        <w:rPr>
          <w:spacing w:val="-5"/>
        </w:rPr>
        <w:t>It</w:t>
      </w:r>
      <w:r>
        <w:rPr>
          <w:spacing w:val="-3"/>
        </w:rPr>
        <w:t xml:space="preserve"> </w:t>
      </w:r>
      <w:r>
        <w:t>is</w:t>
      </w:r>
      <w:r>
        <w:rPr>
          <w:spacing w:val="-4"/>
        </w:rPr>
        <w:t xml:space="preserve"> </w:t>
      </w:r>
      <w:r>
        <w:t>only</w:t>
      </w:r>
      <w:r>
        <w:rPr>
          <w:spacing w:val="-4"/>
        </w:rPr>
        <w:t xml:space="preserve"> </w:t>
      </w:r>
      <w:r>
        <w:t>low</w:t>
      </w:r>
      <w:r>
        <w:rPr>
          <w:spacing w:val="-3"/>
        </w:rPr>
        <w:t xml:space="preserve"> </w:t>
      </w:r>
      <w:r>
        <w:t>men</w:t>
      </w:r>
      <w:r>
        <w:rPr>
          <w:spacing w:val="-4"/>
        </w:rPr>
        <w:t xml:space="preserve"> </w:t>
      </w:r>
      <w:r>
        <w:t>that</w:t>
      </w:r>
      <w:r>
        <w:rPr>
          <w:spacing w:val="-4"/>
        </w:rPr>
        <w:t xml:space="preserve"> </w:t>
      </w:r>
      <w:r>
        <w:t>are</w:t>
      </w:r>
      <w:r>
        <w:rPr>
          <w:spacing w:val="-4"/>
        </w:rPr>
        <w:t xml:space="preserve"> </w:t>
      </w:r>
      <w:r>
        <w:t>like dogs who use harsh words towards all classes of people, viz., those that have retired to the woods, those leading domestic</w:t>
      </w:r>
      <w:r>
        <w:rPr>
          <w:spacing w:val="-4"/>
        </w:rPr>
        <w:t xml:space="preserve"> </w:t>
      </w:r>
      <w:r>
        <w:t>lives,</w:t>
      </w:r>
      <w:r>
        <w:rPr>
          <w:spacing w:val="-3"/>
        </w:rPr>
        <w:t xml:space="preserve"> </w:t>
      </w:r>
      <w:r>
        <w:t>those</w:t>
      </w:r>
      <w:r>
        <w:rPr>
          <w:spacing w:val="-3"/>
        </w:rPr>
        <w:t xml:space="preserve"> </w:t>
      </w:r>
      <w:r>
        <w:t>employed</w:t>
      </w:r>
      <w:r>
        <w:rPr>
          <w:spacing w:val="-4"/>
        </w:rPr>
        <w:t xml:space="preserve"> </w:t>
      </w:r>
      <w:r>
        <w:t>in</w:t>
      </w:r>
      <w:r>
        <w:rPr>
          <w:spacing w:val="-3"/>
        </w:rPr>
        <w:t xml:space="preserve"> </w:t>
      </w:r>
      <w:r>
        <w:t>ascetic</w:t>
      </w:r>
      <w:r>
        <w:rPr>
          <w:spacing w:val="-3"/>
        </w:rPr>
        <w:t xml:space="preserve"> </w:t>
      </w:r>
      <w:r>
        <w:t>devotions</w:t>
      </w:r>
      <w:r>
        <w:rPr>
          <w:spacing w:val="-3"/>
        </w:rPr>
        <w:t xml:space="preserve"> </w:t>
      </w:r>
      <w:r>
        <w:t>and</w:t>
      </w:r>
      <w:r>
        <w:rPr>
          <w:spacing w:val="-4"/>
        </w:rPr>
        <w:t xml:space="preserve"> </w:t>
      </w:r>
      <w:r>
        <w:t>those</w:t>
      </w:r>
      <w:r>
        <w:rPr>
          <w:spacing w:val="-3"/>
        </w:rPr>
        <w:t xml:space="preserve"> </w:t>
      </w:r>
      <w:r>
        <w:t>that</w:t>
      </w:r>
      <w:r>
        <w:rPr>
          <w:spacing w:val="-3"/>
        </w:rPr>
        <w:t xml:space="preserve"> </w:t>
      </w:r>
      <w:r>
        <w:t>are</w:t>
      </w:r>
      <w:r>
        <w:rPr>
          <w:spacing w:val="-3"/>
        </w:rPr>
        <w:t xml:space="preserve"> </w:t>
      </w:r>
      <w:r>
        <w:t>of</w:t>
      </w:r>
      <w:r>
        <w:rPr>
          <w:spacing w:val="-4"/>
        </w:rPr>
        <w:t xml:space="preserve"> </w:t>
      </w:r>
      <w:r>
        <w:t>great</w:t>
      </w:r>
      <w:r>
        <w:rPr>
          <w:spacing w:val="-3"/>
        </w:rPr>
        <w:t xml:space="preserve"> </w:t>
      </w:r>
      <w:r>
        <w:t>learning.</w:t>
      </w:r>
      <w:r>
        <w:rPr>
          <w:spacing w:val="-3"/>
        </w:rPr>
        <w:t xml:space="preserve"> </w:t>
      </w:r>
      <w:r>
        <w:t>Alas!</w:t>
      </w:r>
      <w:r>
        <w:rPr>
          <w:spacing w:val="-4"/>
        </w:rPr>
        <w:t xml:space="preserve"> </w:t>
      </w:r>
      <w:r>
        <w:t>the</w:t>
      </w:r>
      <w:r>
        <w:rPr>
          <w:spacing w:val="-3"/>
        </w:rPr>
        <w:t xml:space="preserve"> </w:t>
      </w:r>
      <w:r>
        <w:t>son</w:t>
      </w:r>
      <w:r>
        <w:rPr>
          <w:spacing w:val="-3"/>
        </w:rPr>
        <w:t xml:space="preserve"> </w:t>
      </w:r>
      <w:r>
        <w:t>of</w:t>
      </w:r>
      <w:r>
        <w:rPr>
          <w:spacing w:val="-3"/>
        </w:rPr>
        <w:t xml:space="preserve"> </w:t>
      </w:r>
      <w:r>
        <w:t xml:space="preserve">Dhritarashtra knoweth not that dishonesty is one of the frightful doors of hell. Alas! </w:t>
      </w:r>
      <w:r>
        <w:rPr>
          <w:spacing w:val="-3"/>
        </w:rPr>
        <w:t xml:space="preserve">many </w:t>
      </w:r>
      <w:r>
        <w:t xml:space="preserve">of the </w:t>
      </w:r>
      <w:r>
        <w:rPr>
          <w:spacing w:val="-2"/>
        </w:rPr>
        <w:t xml:space="preserve">Kurus </w:t>
      </w:r>
      <w:r>
        <w:t xml:space="preserve">with Dussasana amongst them have followed him in the path of dishonesty in the matter of this play </w:t>
      </w:r>
      <w:r>
        <w:rPr>
          <w:spacing w:val="-3"/>
        </w:rPr>
        <w:t xml:space="preserve">at </w:t>
      </w:r>
      <w:r>
        <w:t xml:space="preserve">dice. Even gourds may sink and stones may float, and boats also may always sink in </w:t>
      </w:r>
      <w:r>
        <w:rPr>
          <w:spacing w:val="-4"/>
        </w:rPr>
        <w:t xml:space="preserve">water, </w:t>
      </w:r>
      <w:r>
        <w:t xml:space="preserve">still this foolish king, the son of Dhritarashtra, listeneth not to </w:t>
      </w:r>
      <w:r>
        <w:rPr>
          <w:spacing w:val="-3"/>
        </w:rPr>
        <w:t xml:space="preserve">my </w:t>
      </w:r>
      <w:r>
        <w:t xml:space="preserve">words that are even as regimen unto him. </w:t>
      </w:r>
      <w:r>
        <w:rPr>
          <w:spacing w:val="-3"/>
        </w:rPr>
        <w:t xml:space="preserve">Without </w:t>
      </w:r>
      <w:r>
        <w:t xml:space="preserve">doubt, he will be the cause of the destruction of the Kurus. When the words of wisdom spoken by friends and which are even as fit regimen are not listened </w:t>
      </w:r>
      <w:r>
        <w:rPr>
          <w:spacing w:val="-3"/>
        </w:rPr>
        <w:t xml:space="preserve">to, </w:t>
      </w:r>
      <w:r>
        <w:t>but on the</w:t>
      </w:r>
      <w:r>
        <w:rPr>
          <w:spacing w:val="-3"/>
        </w:rPr>
        <w:t xml:space="preserve"> </w:t>
      </w:r>
      <w:r>
        <w:t>other</w:t>
      </w:r>
      <w:r>
        <w:rPr>
          <w:spacing w:val="-2"/>
        </w:rPr>
        <w:t xml:space="preserve"> </w:t>
      </w:r>
      <w:r>
        <w:t>hand</w:t>
      </w:r>
      <w:r>
        <w:rPr>
          <w:spacing w:val="-2"/>
        </w:rPr>
        <w:t xml:space="preserve"> </w:t>
      </w:r>
      <w:r>
        <w:t>temptation</w:t>
      </w:r>
      <w:r>
        <w:rPr>
          <w:spacing w:val="-2"/>
        </w:rPr>
        <w:t xml:space="preserve"> </w:t>
      </w:r>
      <w:r>
        <w:t>is</w:t>
      </w:r>
      <w:r>
        <w:rPr>
          <w:spacing w:val="-3"/>
        </w:rPr>
        <w:t xml:space="preserve"> </w:t>
      </w:r>
      <w:r>
        <w:t>on</w:t>
      </w:r>
      <w:r>
        <w:rPr>
          <w:spacing w:val="-2"/>
        </w:rPr>
        <w:t xml:space="preserve"> </w:t>
      </w:r>
      <w:r>
        <w:t>the</w:t>
      </w:r>
      <w:r>
        <w:rPr>
          <w:spacing w:val="-2"/>
        </w:rPr>
        <w:t xml:space="preserve"> </w:t>
      </w:r>
      <w:r>
        <w:t>increase,</w:t>
      </w:r>
      <w:r>
        <w:rPr>
          <w:spacing w:val="-2"/>
        </w:rPr>
        <w:t xml:space="preserve"> </w:t>
      </w:r>
      <w:r>
        <w:t>a</w:t>
      </w:r>
      <w:r>
        <w:rPr>
          <w:spacing w:val="-3"/>
        </w:rPr>
        <w:t xml:space="preserve"> </w:t>
      </w:r>
      <w:r>
        <w:t>frightful</w:t>
      </w:r>
      <w:r>
        <w:rPr>
          <w:spacing w:val="-2"/>
        </w:rPr>
        <w:t xml:space="preserve"> </w:t>
      </w:r>
      <w:r>
        <w:t>and</w:t>
      </w:r>
      <w:r>
        <w:rPr>
          <w:spacing w:val="-2"/>
        </w:rPr>
        <w:t xml:space="preserve"> </w:t>
      </w:r>
      <w:r>
        <w:t>universal</w:t>
      </w:r>
      <w:r>
        <w:rPr>
          <w:spacing w:val="-3"/>
        </w:rPr>
        <w:t xml:space="preserve"> </w:t>
      </w:r>
      <w:r>
        <w:t>destruction</w:t>
      </w:r>
      <w:r>
        <w:rPr>
          <w:spacing w:val="-2"/>
        </w:rPr>
        <w:t xml:space="preserve"> </w:t>
      </w:r>
      <w:r>
        <w:t>is</w:t>
      </w:r>
      <w:r>
        <w:rPr>
          <w:spacing w:val="-2"/>
        </w:rPr>
        <w:t xml:space="preserve"> </w:t>
      </w:r>
      <w:r>
        <w:t>sure</w:t>
      </w:r>
      <w:r>
        <w:rPr>
          <w:spacing w:val="-2"/>
        </w:rPr>
        <w:t xml:space="preserve"> </w:t>
      </w:r>
      <w:r>
        <w:t>to</w:t>
      </w:r>
      <w:r>
        <w:rPr>
          <w:spacing w:val="-3"/>
        </w:rPr>
        <w:t xml:space="preserve"> </w:t>
      </w:r>
      <w:r>
        <w:t>overtake</w:t>
      </w:r>
      <w:r>
        <w:rPr>
          <w:spacing w:val="-2"/>
        </w:rPr>
        <w:t xml:space="preserve"> </w:t>
      </w:r>
      <w:r>
        <w:t>all</w:t>
      </w:r>
      <w:r>
        <w:rPr>
          <w:spacing w:val="-2"/>
        </w:rPr>
        <w:t xml:space="preserve"> </w:t>
      </w:r>
      <w:r>
        <w:t>the</w:t>
      </w:r>
      <w:r>
        <w:rPr>
          <w:spacing w:val="-2"/>
        </w:rPr>
        <w:t xml:space="preserve"> </w:t>
      </w:r>
      <w:r>
        <w:rPr>
          <w:spacing w:val="-6"/>
        </w:rPr>
        <w:t>Kurus.”</w:t>
      </w:r>
    </w:p>
    <w:p w14:paraId="4416C4A4" w14:textId="77777777" w:rsidR="009262A2" w:rsidRDefault="009262A2" w:rsidP="00070A75">
      <w:pPr>
        <w:pStyle w:val="Body"/>
      </w:pPr>
    </w:p>
    <w:p w14:paraId="2A25F6E1" w14:textId="77777777" w:rsidR="00BD6E04" w:rsidRDefault="00BD6E04" w:rsidP="00070A75">
      <w:pPr>
        <w:pStyle w:val="Heading4"/>
      </w:pPr>
      <w:r>
        <w:t>Section LXVI</w:t>
      </w:r>
    </w:p>
    <w:p w14:paraId="0D7CDA60" w14:textId="77777777" w:rsidR="00BD6E04" w:rsidRDefault="00BD6E04" w:rsidP="00070A75">
      <w:pPr>
        <w:pStyle w:val="Body"/>
      </w:pPr>
      <w:r>
        <w:t>Vaisampayana said,—”Intoxicated with pride, the son of Dhritarashtra spake,—’Fie on Kshatta! and casting his eyes upon the Pratikamin in attendance, commanded him, in the midst of all those reverend seniors, saying,—’Go Pratikamin, and bring thou Draupadi hither. Thou hast no fear from the sons of Pandu. It is Vidura alone that raveth in fear. Besides, he never wisheth our prosperity!’”</w:t>
      </w:r>
    </w:p>
    <w:p w14:paraId="6561DD04" w14:textId="3333F081" w:rsidR="00BD6E04" w:rsidRDefault="00BD6E04" w:rsidP="00070A75">
      <w:pPr>
        <w:pStyle w:val="Body"/>
      </w:pPr>
      <w:r>
        <w:rPr>
          <w:spacing w:val="-4"/>
        </w:rPr>
        <w:lastRenderedPageBreak/>
        <w:t xml:space="preserve">Vaisampayana </w:t>
      </w:r>
      <w:r>
        <w:t xml:space="preserve">continued,—”Thus commanded, the Pratikamin, who was of the Suta caste, hearing the words of the king, proceeded with haste, and entering the abode of the Pandavas, like a dog in a </w:t>
      </w:r>
      <w:r>
        <w:rPr>
          <w:spacing w:val="-8"/>
        </w:rPr>
        <w:t xml:space="preserve">lion’s </w:t>
      </w:r>
      <w:r>
        <w:t>den, approached the queen of the sons of</w:t>
      </w:r>
      <w:r>
        <w:rPr>
          <w:spacing w:val="-3"/>
        </w:rPr>
        <w:t xml:space="preserve"> Pandu. </w:t>
      </w:r>
      <w:r>
        <w:t>And he said,—’Yudhishthira having been intoxicated with dice, Duryodhana, O</w:t>
      </w:r>
      <w:r w:rsidR="00070A75">
        <w:t xml:space="preserve"> </w:t>
      </w:r>
      <w:r>
        <w:t xml:space="preserve">Draupadi, hath won thee. Come </w:t>
      </w:r>
      <w:r>
        <w:rPr>
          <w:spacing w:val="-6"/>
        </w:rPr>
        <w:t xml:space="preserve">now, </w:t>
      </w:r>
      <w:r>
        <w:t xml:space="preserve">therefore, to the abode of Dhritarashtra. I will take thee, O </w:t>
      </w:r>
      <w:r>
        <w:rPr>
          <w:spacing w:val="-4"/>
        </w:rPr>
        <w:t xml:space="preserve">Yajnaseni, </w:t>
      </w:r>
      <w:r>
        <w:t xml:space="preserve">and put thee in some menial </w:t>
      </w:r>
      <w:r>
        <w:rPr>
          <w:spacing w:val="-7"/>
        </w:rPr>
        <w:t>work.’</w:t>
      </w:r>
    </w:p>
    <w:p w14:paraId="7668E01B" w14:textId="77777777" w:rsidR="00BD6E04" w:rsidRDefault="00BD6E04" w:rsidP="00070A75">
      <w:pPr>
        <w:pStyle w:val="Body"/>
      </w:pPr>
      <w:r>
        <w:t>Draupadi said,—’Why, O Pratikamin, dost thou say so? What prince is there who playeth staking his wife? The king was certainly intoxicated with dice. Else, could he not find any other object to stake?’</w:t>
      </w:r>
    </w:p>
    <w:p w14:paraId="306A5D1A" w14:textId="77777777" w:rsidR="00BD6E04" w:rsidRDefault="00BD6E04" w:rsidP="00070A75">
      <w:pPr>
        <w:pStyle w:val="Body"/>
      </w:pPr>
      <w:r>
        <w:t>“The Pratikamin said,—’When he had nothing else to stake, it was then that Ajatasatru, the son of Pandu, staked thee. The king had first staked his brothers, then himself, and then thee, O princess.’</w:t>
      </w:r>
    </w:p>
    <w:p w14:paraId="7B827A7F" w14:textId="77777777" w:rsidR="00BD6E04" w:rsidRDefault="00BD6E04" w:rsidP="00070A75">
      <w:pPr>
        <w:pStyle w:val="Body"/>
      </w:pPr>
      <w:r>
        <w:t xml:space="preserve">“Draupadi said,—’O son of the Suta race, </w:t>
      </w:r>
      <w:r>
        <w:rPr>
          <w:spacing w:val="-3"/>
        </w:rPr>
        <w:t xml:space="preserve">go, </w:t>
      </w:r>
      <w:r>
        <w:t xml:space="preserve">and ask that gambler present in the </w:t>
      </w:r>
      <w:r>
        <w:rPr>
          <w:spacing w:val="-3"/>
        </w:rPr>
        <w:t xml:space="preserve">assembly, </w:t>
      </w:r>
      <w:r>
        <w:t xml:space="preserve">whom he hath lost first, himself, or me. Ascertaining this, come </w:t>
      </w:r>
      <w:r>
        <w:rPr>
          <w:spacing w:val="-3"/>
        </w:rPr>
        <w:t xml:space="preserve">hither, </w:t>
      </w:r>
      <w:r>
        <w:t xml:space="preserve">and then take me with thee, O son of the Suta </w:t>
      </w:r>
      <w:r>
        <w:rPr>
          <w:spacing w:val="-6"/>
        </w:rPr>
        <w:t>race.’</w:t>
      </w:r>
    </w:p>
    <w:p w14:paraId="57A241FC" w14:textId="7973D036" w:rsidR="00BD6E04" w:rsidRDefault="00BD6E04" w:rsidP="00070A75">
      <w:pPr>
        <w:pStyle w:val="Body"/>
      </w:pPr>
      <w:r>
        <w:rPr>
          <w:spacing w:val="-4"/>
        </w:rPr>
        <w:t xml:space="preserve">Vaisampayana </w:t>
      </w:r>
      <w:r>
        <w:t xml:space="preserve">continued,—”The messenger coming back to the assembly told all present the words of Draupadi. And he spoke unto </w:t>
      </w:r>
      <w:r>
        <w:rPr>
          <w:spacing w:val="-3"/>
        </w:rPr>
        <w:t xml:space="preserve">Yudhishthira </w:t>
      </w:r>
      <w:r>
        <w:t xml:space="preserve">sitting in the midst of the kings, these words,--Draupadi hath asked thee, Whose lord wert thou </w:t>
      </w:r>
      <w:r>
        <w:rPr>
          <w:spacing w:val="-3"/>
        </w:rPr>
        <w:t xml:space="preserve">at </w:t>
      </w:r>
      <w:r>
        <w:t xml:space="preserve">the time thou lost me in play? Didst thou lose thyself first or me? </w:t>
      </w:r>
      <w:r>
        <w:rPr>
          <w:spacing w:val="-3"/>
        </w:rPr>
        <w:t xml:space="preserve">Yudhishthira, </w:t>
      </w:r>
      <w:r>
        <w:t xml:space="preserve">however sat there like one demented and deprived of reason and gave no answer good or ill to the Suta. “Duryodhana then said,—’Let the princess of Panchala come hither and put her question. Let every one hear in this assembly the words that pass between her and </w:t>
      </w:r>
      <w:r>
        <w:rPr>
          <w:spacing w:val="-5"/>
        </w:rPr>
        <w:t>Yudhishthira.’</w:t>
      </w:r>
    </w:p>
    <w:p w14:paraId="39004635" w14:textId="6A9E43F3" w:rsidR="00BD6E04" w:rsidRDefault="00BD6E04" w:rsidP="00070A75">
      <w:pPr>
        <w:pStyle w:val="Body"/>
      </w:pPr>
      <w:r>
        <w:rPr>
          <w:spacing w:val="-4"/>
        </w:rPr>
        <w:t>Vaisampayana</w:t>
      </w:r>
      <w:r>
        <w:rPr>
          <w:spacing w:val="-5"/>
        </w:rPr>
        <w:t xml:space="preserve"> </w:t>
      </w:r>
      <w:r>
        <w:t>continued,—”The</w:t>
      </w:r>
      <w:r>
        <w:rPr>
          <w:spacing w:val="-5"/>
        </w:rPr>
        <w:t xml:space="preserve"> </w:t>
      </w:r>
      <w:r>
        <w:t>messenger,</w:t>
      </w:r>
      <w:r>
        <w:rPr>
          <w:spacing w:val="-5"/>
        </w:rPr>
        <w:t xml:space="preserve"> </w:t>
      </w:r>
      <w:r>
        <w:t>obedient</w:t>
      </w:r>
      <w:r>
        <w:rPr>
          <w:spacing w:val="-5"/>
        </w:rPr>
        <w:t xml:space="preserve"> </w:t>
      </w:r>
      <w:r>
        <w:t>to</w:t>
      </w:r>
      <w:r>
        <w:rPr>
          <w:spacing w:val="-4"/>
        </w:rPr>
        <w:t xml:space="preserve"> </w:t>
      </w:r>
      <w:r>
        <w:t>the</w:t>
      </w:r>
      <w:r>
        <w:rPr>
          <w:spacing w:val="-5"/>
        </w:rPr>
        <w:t xml:space="preserve"> </w:t>
      </w:r>
      <w:r>
        <w:t>command</w:t>
      </w:r>
      <w:r>
        <w:rPr>
          <w:spacing w:val="-5"/>
        </w:rPr>
        <w:t xml:space="preserve"> </w:t>
      </w:r>
      <w:r>
        <w:t>of</w:t>
      </w:r>
      <w:r>
        <w:rPr>
          <w:spacing w:val="-5"/>
        </w:rPr>
        <w:t xml:space="preserve"> </w:t>
      </w:r>
      <w:r>
        <w:t>Duryodhana,</w:t>
      </w:r>
      <w:r>
        <w:rPr>
          <w:spacing w:val="-5"/>
        </w:rPr>
        <w:t xml:space="preserve"> </w:t>
      </w:r>
      <w:r>
        <w:t>going</w:t>
      </w:r>
      <w:r>
        <w:rPr>
          <w:spacing w:val="-4"/>
        </w:rPr>
        <w:t xml:space="preserve"> </w:t>
      </w:r>
      <w:r>
        <w:t>once</w:t>
      </w:r>
      <w:r>
        <w:rPr>
          <w:spacing w:val="-5"/>
        </w:rPr>
        <w:t xml:space="preserve"> </w:t>
      </w:r>
      <w:r>
        <w:t>again</w:t>
      </w:r>
      <w:r>
        <w:rPr>
          <w:spacing w:val="-5"/>
        </w:rPr>
        <w:t xml:space="preserve"> </w:t>
      </w:r>
      <w:r>
        <w:t>to</w:t>
      </w:r>
      <w:r>
        <w:rPr>
          <w:spacing w:val="-5"/>
        </w:rPr>
        <w:t xml:space="preserve"> </w:t>
      </w:r>
      <w:r>
        <w:t xml:space="preserve">the palace, himself much distressed, said unto Draupadi,—’O princess, they that are in the assembly are summoning thee. </w:t>
      </w:r>
      <w:r>
        <w:rPr>
          <w:spacing w:val="-5"/>
        </w:rPr>
        <w:t xml:space="preserve">It </w:t>
      </w:r>
      <w:r>
        <w:t xml:space="preserve">seemeth that the end of the Kauravas is </w:t>
      </w:r>
      <w:r>
        <w:rPr>
          <w:spacing w:val="-3"/>
        </w:rPr>
        <w:t xml:space="preserve">at </w:t>
      </w:r>
      <w:r>
        <w:t xml:space="preserve">hand. When Duryodhana, O princess, is for taking thee before the </w:t>
      </w:r>
      <w:r>
        <w:rPr>
          <w:spacing w:val="-3"/>
        </w:rPr>
        <w:t xml:space="preserve">assembly, </w:t>
      </w:r>
      <w:r>
        <w:t>this weak-brained king will no longer be able to protect his</w:t>
      </w:r>
      <w:r>
        <w:rPr>
          <w:spacing w:val="-2"/>
        </w:rPr>
        <w:t xml:space="preserve"> </w:t>
      </w:r>
      <w:r>
        <w:rPr>
          <w:spacing w:val="-5"/>
        </w:rPr>
        <w:t>prosperity.’</w:t>
      </w:r>
    </w:p>
    <w:p w14:paraId="5A9239B1" w14:textId="77777777" w:rsidR="00BD6E04" w:rsidRDefault="00BD6E04" w:rsidP="00070A75">
      <w:pPr>
        <w:pStyle w:val="Body"/>
      </w:pPr>
      <w:r>
        <w:t>“Draupadi said,—’The great ordainer of the world hath, indeed, ordained so. Happiness and misery pay their court to both the wise and unwise. Morality, however, it hath been said, is the one highest object in the world. If cherished, that will certainly dispense blessings to us. Let not that morality now abandon the Kauravas. Going back to those that are present in that assembly, repeat these my words consonant with morality. I am ready to do what those elderly and virtuous persons conversant with morality will definitely tell me.</w:t>
      </w:r>
    </w:p>
    <w:p w14:paraId="36BC1E5B" w14:textId="1F9B7697" w:rsidR="00BD6E04" w:rsidRDefault="00BD6E04" w:rsidP="00070A75">
      <w:pPr>
        <w:pStyle w:val="Body"/>
      </w:pPr>
      <w:r>
        <w:lastRenderedPageBreak/>
        <w:t>Vaisampayana continued,—”The Suta, hearing these words of Yajnaseni, came back to the assembly and repeated the words of Draupadi. But all sat with faces downwards, uttering not a word, knowing the eagerness and resolution of Dhritarashtra’s son.</w:t>
      </w:r>
    </w:p>
    <w:p w14:paraId="20CD9AB1" w14:textId="4819A79E" w:rsidR="00BD6E04" w:rsidRDefault="00BD6E04" w:rsidP="00070A75">
      <w:pPr>
        <w:pStyle w:val="Body"/>
      </w:pPr>
      <w:r>
        <w:rPr>
          <w:spacing w:val="-3"/>
        </w:rPr>
        <w:t xml:space="preserve">“Yudhishthira, however, </w:t>
      </w:r>
      <w:r>
        <w:t xml:space="preserve">O bull of the Bharata race, hearing of </w:t>
      </w:r>
      <w:r>
        <w:rPr>
          <w:spacing w:val="-3"/>
        </w:rPr>
        <w:t xml:space="preserve">Duryodhana’s </w:t>
      </w:r>
      <w:r>
        <w:t xml:space="preserve">intentions, sent a trusted messenger unto Draupadi, directing that although she was attired in one piece of cloth with her navel itself exposed, in consequence of her season having come, she should come before her father-in-law weeping </w:t>
      </w:r>
      <w:r>
        <w:rPr>
          <w:spacing w:val="-4"/>
        </w:rPr>
        <w:t xml:space="preserve">bitterly. </w:t>
      </w:r>
      <w:r>
        <w:t>And that intelligent messenger, O king, having gone to</w:t>
      </w:r>
      <w:r>
        <w:rPr>
          <w:spacing w:val="-4"/>
        </w:rPr>
        <w:t xml:space="preserve"> Draupadi’s </w:t>
      </w:r>
      <w:r>
        <w:t xml:space="preserve">abode with speed, informed her of the intentions of </w:t>
      </w:r>
      <w:r>
        <w:rPr>
          <w:spacing w:val="-6"/>
        </w:rPr>
        <w:t>Yud</w:t>
      </w:r>
      <w:r>
        <w:t xml:space="preserve">hishthira. The illustrious Pandavas, meanwhile, distressed and sorrowful, and bound by promise, could not settle what they should </w:t>
      </w:r>
      <w:r>
        <w:rPr>
          <w:spacing w:val="-3"/>
        </w:rPr>
        <w:t xml:space="preserve">do. </w:t>
      </w:r>
      <w:r>
        <w:t xml:space="preserve">And casting his eyes upon them, king Duryodhana, glad </w:t>
      </w:r>
      <w:r>
        <w:rPr>
          <w:spacing w:val="-3"/>
        </w:rPr>
        <w:t xml:space="preserve">at </w:t>
      </w:r>
      <w:r>
        <w:t>heart, addressed the Suta and</w:t>
      </w:r>
      <w:r w:rsidR="00070A75">
        <w:t xml:space="preserve"> </w:t>
      </w:r>
      <w:r>
        <w:t xml:space="preserve">said,—’O Pratikamin, bring her </w:t>
      </w:r>
      <w:r>
        <w:rPr>
          <w:spacing w:val="-3"/>
        </w:rPr>
        <w:t xml:space="preserve">hither. </w:t>
      </w:r>
      <w:r>
        <w:t xml:space="preserve">Let the Kauravas answer her question before her face. The Suta, then, obedient to his commands, but terrified </w:t>
      </w:r>
      <w:r>
        <w:rPr>
          <w:spacing w:val="-3"/>
        </w:rPr>
        <w:t xml:space="preserve">at </w:t>
      </w:r>
      <w:r>
        <w:t xml:space="preserve">the (possible) wrath of the daughter of Drupada, disregarding his reputation for intelligence, once again said to those that were in the </w:t>
      </w:r>
      <w:r>
        <w:rPr>
          <w:spacing w:val="-3"/>
        </w:rPr>
        <w:t xml:space="preserve">assembly,--what </w:t>
      </w:r>
      <w:r>
        <w:t>shall I say unto Krishna?’</w:t>
      </w:r>
    </w:p>
    <w:p w14:paraId="0AB44E3F" w14:textId="7126AF0A" w:rsidR="00BD6E04" w:rsidRDefault="00BD6E04" w:rsidP="00070A75">
      <w:pPr>
        <w:pStyle w:val="Body"/>
      </w:pPr>
      <w:r>
        <w:t xml:space="preserve">“Duryodhana, hearing this, said,—’O Dussasana, this son of </w:t>
      </w:r>
      <w:r>
        <w:rPr>
          <w:spacing w:val="-3"/>
        </w:rPr>
        <w:t xml:space="preserve">my </w:t>
      </w:r>
      <w:r>
        <w:t xml:space="preserve">Suta, of little intelligence, feareth Vrikodara. Therefore, go thou thyself and forcibly bring hither the daughter of </w:t>
      </w:r>
      <w:r>
        <w:rPr>
          <w:spacing w:val="-4"/>
        </w:rPr>
        <w:t xml:space="preserve">Yajnasena, </w:t>
      </w:r>
      <w:r>
        <w:t xml:space="preserve">Our enemies </w:t>
      </w:r>
      <w:r>
        <w:rPr>
          <w:spacing w:val="-3"/>
        </w:rPr>
        <w:t xml:space="preserve">at </w:t>
      </w:r>
      <w:r>
        <w:t xml:space="preserve">present are dependent on our will. </w:t>
      </w:r>
      <w:r>
        <w:rPr>
          <w:spacing w:val="-3"/>
        </w:rPr>
        <w:t xml:space="preserve">What </w:t>
      </w:r>
      <w:r>
        <w:t xml:space="preserve">can they do thee?’ Hearing the command of his </w:t>
      </w:r>
      <w:r>
        <w:rPr>
          <w:spacing w:val="-3"/>
        </w:rPr>
        <w:t xml:space="preserve">brother, </w:t>
      </w:r>
      <w:r>
        <w:t xml:space="preserve">prince Dussasana rose with bloodred eyes, and entering the abode of those great warriors, spake these words unto the princess, ‘Come, come, O Krishna, princess of Panchala, thou hast been won by us. And O thou of eyes large as lotus leaves, come now and accept the </w:t>
      </w:r>
      <w:r>
        <w:rPr>
          <w:spacing w:val="-2"/>
        </w:rPr>
        <w:t xml:space="preserve">Kurus </w:t>
      </w:r>
      <w:r>
        <w:t xml:space="preserve">for thy lords. Thou hast been won </w:t>
      </w:r>
      <w:r>
        <w:rPr>
          <w:spacing w:val="-3"/>
        </w:rPr>
        <w:t xml:space="preserve">virtuously, </w:t>
      </w:r>
      <w:r>
        <w:t xml:space="preserve">come to the </w:t>
      </w:r>
      <w:r>
        <w:rPr>
          <w:spacing w:val="-6"/>
        </w:rPr>
        <w:t xml:space="preserve">assembly.’ </w:t>
      </w:r>
      <w:r>
        <w:rPr>
          <w:spacing w:val="-5"/>
        </w:rPr>
        <w:t xml:space="preserve">At </w:t>
      </w:r>
      <w:r>
        <w:t>these words, Draupadi, rising</w:t>
      </w:r>
      <w:r>
        <w:rPr>
          <w:spacing w:val="-3"/>
        </w:rPr>
        <w:t xml:space="preserve"> </w:t>
      </w:r>
      <w:r>
        <w:t>up</w:t>
      </w:r>
      <w:r>
        <w:rPr>
          <w:spacing w:val="-2"/>
        </w:rPr>
        <w:t xml:space="preserve"> </w:t>
      </w:r>
      <w:r>
        <w:t>in</w:t>
      </w:r>
      <w:r>
        <w:rPr>
          <w:spacing w:val="-2"/>
        </w:rPr>
        <w:t xml:space="preserve"> </w:t>
      </w:r>
      <w:r>
        <w:t>great</w:t>
      </w:r>
      <w:r>
        <w:rPr>
          <w:spacing w:val="-3"/>
        </w:rPr>
        <w:t xml:space="preserve"> </w:t>
      </w:r>
      <w:r>
        <w:t>affliction,</w:t>
      </w:r>
      <w:r>
        <w:rPr>
          <w:spacing w:val="-2"/>
        </w:rPr>
        <w:t xml:space="preserve"> </w:t>
      </w:r>
      <w:r>
        <w:t>rubbed</w:t>
      </w:r>
      <w:r>
        <w:rPr>
          <w:spacing w:val="-2"/>
        </w:rPr>
        <w:t xml:space="preserve"> </w:t>
      </w:r>
      <w:r>
        <w:t>her</w:t>
      </w:r>
      <w:r>
        <w:rPr>
          <w:spacing w:val="-2"/>
        </w:rPr>
        <w:t xml:space="preserve"> </w:t>
      </w:r>
      <w:r>
        <w:t>pale</w:t>
      </w:r>
      <w:r>
        <w:rPr>
          <w:spacing w:val="-3"/>
        </w:rPr>
        <w:t xml:space="preserve"> </w:t>
      </w:r>
      <w:r>
        <w:t>face</w:t>
      </w:r>
      <w:r>
        <w:rPr>
          <w:spacing w:val="-2"/>
        </w:rPr>
        <w:t xml:space="preserve"> </w:t>
      </w:r>
      <w:r>
        <w:t>with</w:t>
      </w:r>
      <w:r>
        <w:rPr>
          <w:spacing w:val="-2"/>
        </w:rPr>
        <w:t xml:space="preserve"> </w:t>
      </w:r>
      <w:r>
        <w:t>her</w:t>
      </w:r>
      <w:r>
        <w:rPr>
          <w:spacing w:val="-3"/>
        </w:rPr>
        <w:t xml:space="preserve"> </w:t>
      </w:r>
      <w:r>
        <w:t>hands,</w:t>
      </w:r>
      <w:r>
        <w:rPr>
          <w:spacing w:val="-2"/>
        </w:rPr>
        <w:t xml:space="preserve"> </w:t>
      </w:r>
      <w:r>
        <w:t>and</w:t>
      </w:r>
      <w:r>
        <w:rPr>
          <w:spacing w:val="-2"/>
        </w:rPr>
        <w:t xml:space="preserve"> </w:t>
      </w:r>
      <w:r>
        <w:t>distressed</w:t>
      </w:r>
      <w:r>
        <w:rPr>
          <w:spacing w:val="-2"/>
        </w:rPr>
        <w:t xml:space="preserve"> </w:t>
      </w:r>
      <w:r>
        <w:t>she</w:t>
      </w:r>
      <w:r>
        <w:rPr>
          <w:spacing w:val="-3"/>
        </w:rPr>
        <w:t xml:space="preserve"> </w:t>
      </w:r>
      <w:r>
        <w:t>ran</w:t>
      </w:r>
      <w:r>
        <w:rPr>
          <w:spacing w:val="-2"/>
        </w:rPr>
        <w:t xml:space="preserve"> </w:t>
      </w:r>
      <w:r>
        <w:t>to</w:t>
      </w:r>
      <w:r>
        <w:rPr>
          <w:spacing w:val="-2"/>
        </w:rPr>
        <w:t xml:space="preserve"> </w:t>
      </w:r>
      <w:r>
        <w:t>the</w:t>
      </w:r>
      <w:r>
        <w:rPr>
          <w:spacing w:val="-2"/>
        </w:rPr>
        <w:t xml:space="preserve"> </w:t>
      </w:r>
      <w:r>
        <w:t>place</w:t>
      </w:r>
      <w:r>
        <w:rPr>
          <w:spacing w:val="-3"/>
        </w:rPr>
        <w:t xml:space="preserve"> </w:t>
      </w:r>
      <w:r>
        <w:t>where</w:t>
      </w:r>
      <w:r>
        <w:rPr>
          <w:spacing w:val="-2"/>
        </w:rPr>
        <w:t xml:space="preserve"> </w:t>
      </w:r>
      <w:r>
        <w:t>the</w:t>
      </w:r>
      <w:r>
        <w:rPr>
          <w:spacing w:val="-2"/>
        </w:rPr>
        <w:t xml:space="preserve"> </w:t>
      </w:r>
      <w:r>
        <w:t xml:space="preserve">ladies of </w:t>
      </w:r>
      <w:r>
        <w:rPr>
          <w:spacing w:val="-4"/>
        </w:rPr>
        <w:t xml:space="preserve">Dhritarashtra’s </w:t>
      </w:r>
      <w:r>
        <w:t xml:space="preserve">household were. </w:t>
      </w:r>
      <w:r>
        <w:rPr>
          <w:spacing w:val="-5"/>
        </w:rPr>
        <w:t xml:space="preserve">At </w:t>
      </w:r>
      <w:r>
        <w:t xml:space="preserve">this, Dussasana roaring in </w:t>
      </w:r>
      <w:r>
        <w:rPr>
          <w:spacing w:val="-4"/>
        </w:rPr>
        <w:t xml:space="preserve">anger, </w:t>
      </w:r>
      <w:r>
        <w:t xml:space="preserve">ran after her and seized the queen by her locks, so long and blue and </w:t>
      </w:r>
      <w:r>
        <w:rPr>
          <w:spacing w:val="-4"/>
        </w:rPr>
        <w:t xml:space="preserve">wavy. </w:t>
      </w:r>
      <w:r>
        <w:t xml:space="preserve">Alas! those locks that had been sprinkled with water sanctified with mantras in the great Rajasuya sacrifice, were now forcibly seized by the son of Dhritarashtra disregarding the prowess of the Pandavas. And Dussasana dragging Krishna of long long locks unto the presence of the assembly--as if she were helpless though having powerful protectors--and pulling </w:t>
      </w:r>
      <w:r>
        <w:rPr>
          <w:spacing w:val="-3"/>
        </w:rPr>
        <w:t xml:space="preserve">at </w:t>
      </w:r>
      <w:r>
        <w:rPr>
          <w:spacing w:val="-4"/>
        </w:rPr>
        <w:t xml:space="preserve">her, </w:t>
      </w:r>
      <w:r>
        <w:t xml:space="preserve">made her tremble like the banana plant in a storm. And dragged by him, with body bent, she faintly cried--’Wretch! it ill behoveth thee to take me before the </w:t>
      </w:r>
      <w:r>
        <w:rPr>
          <w:spacing w:val="-3"/>
        </w:rPr>
        <w:t xml:space="preserve">assembly. </w:t>
      </w:r>
      <w:r>
        <w:rPr>
          <w:spacing w:val="-4"/>
        </w:rPr>
        <w:t xml:space="preserve">My </w:t>
      </w:r>
      <w:r>
        <w:t xml:space="preserve">season hath come, and I am now clad in one piece of attire. But Dussasana dragging Draupadi forcibly by her black locks while she was praying piteously unto Krishna and </w:t>
      </w:r>
      <w:r>
        <w:rPr>
          <w:spacing w:val="-3"/>
        </w:rPr>
        <w:t xml:space="preserve">Vishnu </w:t>
      </w:r>
      <w:r>
        <w:t xml:space="preserve">who were Narayana and Nara (on earth), said unto her--’Whether thy season hath come or not, whether thou art attired in one piece of cloth or entirely </w:t>
      </w:r>
      <w:r>
        <w:lastRenderedPageBreak/>
        <w:t>naked, when</w:t>
      </w:r>
      <w:r>
        <w:rPr>
          <w:spacing w:val="-3"/>
        </w:rPr>
        <w:t xml:space="preserve"> </w:t>
      </w:r>
      <w:r>
        <w:t>thou</w:t>
      </w:r>
      <w:r>
        <w:rPr>
          <w:spacing w:val="-2"/>
        </w:rPr>
        <w:t xml:space="preserve"> </w:t>
      </w:r>
      <w:r>
        <w:t>hast</w:t>
      </w:r>
      <w:r>
        <w:rPr>
          <w:spacing w:val="-2"/>
        </w:rPr>
        <w:t xml:space="preserve"> </w:t>
      </w:r>
      <w:r>
        <w:t>been</w:t>
      </w:r>
      <w:r>
        <w:rPr>
          <w:spacing w:val="-2"/>
        </w:rPr>
        <w:t xml:space="preserve"> </w:t>
      </w:r>
      <w:r>
        <w:t>won</w:t>
      </w:r>
      <w:r>
        <w:rPr>
          <w:spacing w:val="-3"/>
        </w:rPr>
        <w:t xml:space="preserve"> at</w:t>
      </w:r>
      <w:r>
        <w:rPr>
          <w:spacing w:val="-2"/>
        </w:rPr>
        <w:t xml:space="preserve"> </w:t>
      </w:r>
      <w:r>
        <w:t>dice</w:t>
      </w:r>
      <w:r>
        <w:rPr>
          <w:spacing w:val="-2"/>
        </w:rPr>
        <w:t xml:space="preserve"> </w:t>
      </w:r>
      <w:r>
        <w:t>and</w:t>
      </w:r>
      <w:r>
        <w:rPr>
          <w:spacing w:val="-2"/>
        </w:rPr>
        <w:t xml:space="preserve"> </w:t>
      </w:r>
      <w:r>
        <w:t>made</w:t>
      </w:r>
      <w:r>
        <w:rPr>
          <w:spacing w:val="-3"/>
        </w:rPr>
        <w:t xml:space="preserve"> </w:t>
      </w:r>
      <w:r>
        <w:t>our</w:t>
      </w:r>
      <w:r>
        <w:rPr>
          <w:spacing w:val="-2"/>
        </w:rPr>
        <w:t xml:space="preserve"> </w:t>
      </w:r>
      <w:r>
        <w:t>slave,</w:t>
      </w:r>
      <w:r>
        <w:rPr>
          <w:spacing w:val="-2"/>
        </w:rPr>
        <w:t xml:space="preserve"> </w:t>
      </w:r>
      <w:r>
        <w:t>thou</w:t>
      </w:r>
      <w:r>
        <w:rPr>
          <w:spacing w:val="-2"/>
        </w:rPr>
        <w:t xml:space="preserve"> </w:t>
      </w:r>
      <w:r>
        <w:t>art</w:t>
      </w:r>
      <w:r>
        <w:rPr>
          <w:spacing w:val="-2"/>
        </w:rPr>
        <w:t xml:space="preserve"> </w:t>
      </w:r>
      <w:r>
        <w:t>to</w:t>
      </w:r>
      <w:r>
        <w:rPr>
          <w:spacing w:val="-3"/>
        </w:rPr>
        <w:t xml:space="preserve"> </w:t>
      </w:r>
      <w:r>
        <w:t>live</w:t>
      </w:r>
      <w:r>
        <w:rPr>
          <w:spacing w:val="-2"/>
        </w:rPr>
        <w:t xml:space="preserve"> </w:t>
      </w:r>
      <w:r>
        <w:t>amongst</w:t>
      </w:r>
      <w:r>
        <w:rPr>
          <w:spacing w:val="-2"/>
        </w:rPr>
        <w:t xml:space="preserve"> </w:t>
      </w:r>
      <w:r>
        <w:t>our</w:t>
      </w:r>
      <w:r>
        <w:rPr>
          <w:spacing w:val="-2"/>
        </w:rPr>
        <w:t xml:space="preserve"> </w:t>
      </w:r>
      <w:r>
        <w:t>serving-women</w:t>
      </w:r>
      <w:r>
        <w:rPr>
          <w:spacing w:val="-3"/>
        </w:rPr>
        <w:t xml:space="preserve"> </w:t>
      </w:r>
      <w:r>
        <w:t>as</w:t>
      </w:r>
      <w:r>
        <w:rPr>
          <w:spacing w:val="-2"/>
        </w:rPr>
        <w:t xml:space="preserve"> </w:t>
      </w:r>
      <w:r>
        <w:t>thou</w:t>
      </w:r>
      <w:r>
        <w:rPr>
          <w:spacing w:val="-2"/>
        </w:rPr>
        <w:t xml:space="preserve"> </w:t>
      </w:r>
      <w:r>
        <w:rPr>
          <w:spacing w:val="-4"/>
        </w:rPr>
        <w:t>pleasest.”</w:t>
      </w:r>
    </w:p>
    <w:p w14:paraId="422A877A" w14:textId="788BABFD" w:rsidR="00BD6E04" w:rsidRDefault="00BD6E04" w:rsidP="00070A75">
      <w:pPr>
        <w:pStyle w:val="Body"/>
      </w:pPr>
      <w:r>
        <w:t>Vaisampayana continued,—”With hair dishevelled and half her attire loosened, all the while dragged by Dussasana, the modest Krishna consumed with anger, faintly said--”In this assembly are persons conversant with all the branches of learning devoted to the performance of sacrifices and other rites, and all equal unto Indra, persons some of whom are really my superiors and others who deserve to be respected as such. I can not stay before them in this state. O wretch! O thou of cruel deeds, drag me not so. Uncover me not so. The princes (my lords) will not pardon thee, even if thou hast the gods themselves with Indra as thy allies. The illustrious son of Dharma is now bound by the obligations of morality. Morality, however, is subtle. Those only that are possessed of great clearness of vision can ascertain it. In speech even I am unwilling to admit an atom of fault in my lord forgetting his virtues. Thou draggest me who am in my season before these Kuru heroes. This is truly an unworthy act. But no one here rebuketh thee. Assuredly, all these are of the same mind with thee. O fie! Truly hath the virtue of the Bharata gone! Truly also hath the usage of those acquainted with the Kshatriya practice disappeared! Else these Kurus in this assembly would never have looked silently on this act that transgresseth the limits of their practices. Oh! both Drona and Bhishma have lost their energy, and so also hath the high-souled Kshatta, and so also this king. Else, why do these foremost of the Kuru elders look silently on this great crime?”</w:t>
      </w:r>
    </w:p>
    <w:p w14:paraId="76E4E66E" w14:textId="794B589F" w:rsidR="00BD6E04" w:rsidRDefault="00BD6E04" w:rsidP="00070A75">
      <w:pPr>
        <w:pStyle w:val="Body"/>
      </w:pPr>
      <w:r>
        <w:rPr>
          <w:spacing w:val="-4"/>
        </w:rPr>
        <w:t xml:space="preserve">Vaisampayana </w:t>
      </w:r>
      <w:r>
        <w:t xml:space="preserve">continued,—”Thus did Krishna of slender waist cry in distress in that </w:t>
      </w:r>
      <w:r>
        <w:rPr>
          <w:spacing w:val="-3"/>
        </w:rPr>
        <w:t xml:space="preserve">assembly. </w:t>
      </w:r>
      <w:r>
        <w:t>And</w:t>
      </w:r>
      <w:r>
        <w:rPr>
          <w:spacing w:val="-36"/>
        </w:rPr>
        <w:t xml:space="preserve"> </w:t>
      </w:r>
      <w:r>
        <w:t>casting a</w:t>
      </w:r>
      <w:r>
        <w:rPr>
          <w:spacing w:val="-4"/>
        </w:rPr>
        <w:t xml:space="preserve"> </w:t>
      </w:r>
      <w:r>
        <w:t>glance</w:t>
      </w:r>
      <w:r>
        <w:rPr>
          <w:spacing w:val="-4"/>
        </w:rPr>
        <w:t xml:space="preserve"> </w:t>
      </w:r>
      <w:r>
        <w:t>upon</w:t>
      </w:r>
      <w:r>
        <w:rPr>
          <w:spacing w:val="-3"/>
        </w:rPr>
        <w:t xml:space="preserve"> </w:t>
      </w:r>
      <w:r>
        <w:t>her</w:t>
      </w:r>
      <w:r>
        <w:rPr>
          <w:spacing w:val="-4"/>
        </w:rPr>
        <w:t xml:space="preserve"> </w:t>
      </w:r>
      <w:r>
        <w:t>enraged</w:t>
      </w:r>
      <w:r>
        <w:rPr>
          <w:spacing w:val="-3"/>
        </w:rPr>
        <w:t xml:space="preserve"> </w:t>
      </w:r>
      <w:r>
        <w:t>lords--the</w:t>
      </w:r>
      <w:r>
        <w:rPr>
          <w:spacing w:val="-4"/>
        </w:rPr>
        <w:t xml:space="preserve"> </w:t>
      </w:r>
      <w:r>
        <w:t>Pandavas--who</w:t>
      </w:r>
      <w:r>
        <w:rPr>
          <w:spacing w:val="-3"/>
        </w:rPr>
        <w:t xml:space="preserve"> </w:t>
      </w:r>
      <w:r>
        <w:t>were</w:t>
      </w:r>
      <w:r>
        <w:rPr>
          <w:spacing w:val="-4"/>
        </w:rPr>
        <w:t xml:space="preserve"> </w:t>
      </w:r>
      <w:r>
        <w:t>filled</w:t>
      </w:r>
      <w:r>
        <w:rPr>
          <w:spacing w:val="-3"/>
        </w:rPr>
        <w:t xml:space="preserve"> </w:t>
      </w:r>
      <w:r>
        <w:t>with</w:t>
      </w:r>
      <w:r>
        <w:rPr>
          <w:spacing w:val="-4"/>
        </w:rPr>
        <w:t xml:space="preserve"> </w:t>
      </w:r>
      <w:r>
        <w:t>terrible</w:t>
      </w:r>
      <w:r>
        <w:rPr>
          <w:spacing w:val="-3"/>
        </w:rPr>
        <w:t xml:space="preserve"> </w:t>
      </w:r>
      <w:r>
        <w:t>wrath,</w:t>
      </w:r>
      <w:r>
        <w:rPr>
          <w:spacing w:val="-4"/>
        </w:rPr>
        <w:t xml:space="preserve"> </w:t>
      </w:r>
      <w:r>
        <w:t>she</w:t>
      </w:r>
      <w:r>
        <w:rPr>
          <w:spacing w:val="-3"/>
        </w:rPr>
        <w:t xml:space="preserve"> </w:t>
      </w:r>
      <w:r>
        <w:t>inflamed</w:t>
      </w:r>
      <w:r>
        <w:rPr>
          <w:spacing w:val="-4"/>
        </w:rPr>
        <w:t xml:space="preserve"> </w:t>
      </w:r>
      <w:r>
        <w:t>them</w:t>
      </w:r>
      <w:r>
        <w:rPr>
          <w:spacing w:val="-3"/>
        </w:rPr>
        <w:t xml:space="preserve"> </w:t>
      </w:r>
      <w:r>
        <w:t>further</w:t>
      </w:r>
      <w:r w:rsidR="00070A75">
        <w:t xml:space="preserve"> </w:t>
      </w:r>
      <w:r>
        <w:t xml:space="preserve">with that glance of hers. And they were not so distressed </w:t>
      </w:r>
      <w:r>
        <w:rPr>
          <w:spacing w:val="-3"/>
        </w:rPr>
        <w:t xml:space="preserve">at </w:t>
      </w:r>
      <w:r>
        <w:t xml:space="preserve">having been robbed of their kingdom, of their wealth, of their costliest gems, as with that glance of Krishna moved by modesty and </w:t>
      </w:r>
      <w:r>
        <w:rPr>
          <w:spacing w:val="-4"/>
        </w:rPr>
        <w:t xml:space="preserve">anger. </w:t>
      </w:r>
      <w:r>
        <w:t xml:space="preserve">And Dussasana, beholding Krishna looking </w:t>
      </w:r>
      <w:r>
        <w:rPr>
          <w:spacing w:val="-3"/>
        </w:rPr>
        <w:t xml:space="preserve">at </w:t>
      </w:r>
      <w:r>
        <w:t xml:space="preserve">her helpless lords, dragging her still more </w:t>
      </w:r>
      <w:r>
        <w:rPr>
          <w:spacing w:val="-4"/>
        </w:rPr>
        <w:t xml:space="preserve">forcibly, </w:t>
      </w:r>
      <w:r>
        <w:t xml:space="preserve">and addressed </w:t>
      </w:r>
      <w:r>
        <w:rPr>
          <w:spacing w:val="-4"/>
        </w:rPr>
        <w:t xml:space="preserve">her, </w:t>
      </w:r>
      <w:r>
        <w:rPr>
          <w:spacing w:val="-3"/>
        </w:rPr>
        <w:t xml:space="preserve">‘Slave, </w:t>
      </w:r>
      <w:r>
        <w:rPr>
          <w:spacing w:val="-4"/>
        </w:rPr>
        <w:t xml:space="preserve">Slave’ </w:t>
      </w:r>
      <w:r>
        <w:t xml:space="preserve">and laughed aloud. And </w:t>
      </w:r>
      <w:r>
        <w:rPr>
          <w:spacing w:val="-3"/>
        </w:rPr>
        <w:t xml:space="preserve">at </w:t>
      </w:r>
      <w:r>
        <w:t xml:space="preserve">those words Karna became very glad and </w:t>
      </w:r>
      <w:r>
        <w:rPr>
          <w:spacing w:val="-3"/>
        </w:rPr>
        <w:t xml:space="preserve">approved </w:t>
      </w:r>
      <w:r>
        <w:t xml:space="preserve">of them by laughing aloud. And Sakuni, the son of Suvala, the Gandhara king, similarly applauded Dussasana. And amongst all those that were in the assembly except these three and Duryodhana, every one was filled with sorrow </w:t>
      </w:r>
      <w:r>
        <w:rPr>
          <w:spacing w:val="-3"/>
        </w:rPr>
        <w:t xml:space="preserve">at </w:t>
      </w:r>
      <w:r>
        <w:t>beholding Krishna thus dragged in sight of</w:t>
      </w:r>
      <w:r>
        <w:rPr>
          <w:spacing w:val="-3"/>
        </w:rPr>
        <w:t xml:space="preserve"> </w:t>
      </w:r>
      <w:r>
        <w:t>that</w:t>
      </w:r>
      <w:r>
        <w:rPr>
          <w:spacing w:val="-3"/>
        </w:rPr>
        <w:t xml:space="preserve"> assembly. </w:t>
      </w:r>
      <w:r>
        <w:t>And</w:t>
      </w:r>
      <w:r>
        <w:rPr>
          <w:spacing w:val="-2"/>
        </w:rPr>
        <w:t xml:space="preserve"> </w:t>
      </w:r>
      <w:r>
        <w:t>beholding</w:t>
      </w:r>
      <w:r>
        <w:rPr>
          <w:spacing w:val="-3"/>
        </w:rPr>
        <w:t xml:space="preserve"> </w:t>
      </w:r>
      <w:r>
        <w:t>it</w:t>
      </w:r>
      <w:r>
        <w:rPr>
          <w:spacing w:val="-3"/>
        </w:rPr>
        <w:t xml:space="preserve"> </w:t>
      </w:r>
      <w:r>
        <w:t>all,</w:t>
      </w:r>
      <w:r>
        <w:rPr>
          <w:spacing w:val="-2"/>
        </w:rPr>
        <w:t xml:space="preserve"> </w:t>
      </w:r>
      <w:r>
        <w:t>Bhishma</w:t>
      </w:r>
      <w:r>
        <w:rPr>
          <w:spacing w:val="-3"/>
        </w:rPr>
        <w:t xml:space="preserve"> </w:t>
      </w:r>
      <w:r>
        <w:t>said,</w:t>
      </w:r>
      <w:r>
        <w:rPr>
          <w:spacing w:val="-3"/>
        </w:rPr>
        <w:t xml:space="preserve"> </w:t>
      </w:r>
      <w:r>
        <w:rPr>
          <w:spacing w:val="-4"/>
        </w:rPr>
        <w:t>‘O</w:t>
      </w:r>
      <w:r>
        <w:rPr>
          <w:spacing w:val="-2"/>
        </w:rPr>
        <w:t xml:space="preserve"> </w:t>
      </w:r>
      <w:r>
        <w:t>blessed</w:t>
      </w:r>
      <w:r>
        <w:rPr>
          <w:spacing w:val="-3"/>
        </w:rPr>
        <w:t xml:space="preserve"> </w:t>
      </w:r>
      <w:r>
        <w:t>one,</w:t>
      </w:r>
      <w:r>
        <w:rPr>
          <w:spacing w:val="-3"/>
        </w:rPr>
        <w:t xml:space="preserve"> </w:t>
      </w:r>
      <w:r>
        <w:t>morality</w:t>
      </w:r>
      <w:r>
        <w:rPr>
          <w:spacing w:val="-2"/>
        </w:rPr>
        <w:t xml:space="preserve"> </w:t>
      </w:r>
      <w:r>
        <w:t>is</w:t>
      </w:r>
      <w:r>
        <w:rPr>
          <w:spacing w:val="-3"/>
        </w:rPr>
        <w:t xml:space="preserve"> </w:t>
      </w:r>
      <w:r>
        <w:t>subtle.</w:t>
      </w:r>
      <w:r>
        <w:rPr>
          <w:spacing w:val="-3"/>
        </w:rPr>
        <w:t xml:space="preserve"> </w:t>
      </w:r>
      <w:r>
        <w:t>I</w:t>
      </w:r>
      <w:r>
        <w:rPr>
          <w:spacing w:val="-2"/>
        </w:rPr>
        <w:t xml:space="preserve"> </w:t>
      </w:r>
      <w:r>
        <w:t>therefore</w:t>
      </w:r>
      <w:r>
        <w:rPr>
          <w:spacing w:val="-3"/>
        </w:rPr>
        <w:t xml:space="preserve"> </w:t>
      </w:r>
      <w:r>
        <w:t>am</w:t>
      </w:r>
      <w:r>
        <w:rPr>
          <w:spacing w:val="-3"/>
        </w:rPr>
        <w:t xml:space="preserve"> </w:t>
      </w:r>
      <w:r>
        <w:t>unable</w:t>
      </w:r>
      <w:r>
        <w:rPr>
          <w:spacing w:val="-2"/>
        </w:rPr>
        <w:t xml:space="preserve"> </w:t>
      </w:r>
      <w:r>
        <w:t>to</w:t>
      </w:r>
      <w:r w:rsidR="00070A75">
        <w:t xml:space="preserve"> </w:t>
      </w:r>
      <w:r>
        <w:t xml:space="preserve">duly decide this point that thou hast put, beholding that on the one hand one that hath no wealth cannot stake the wealth belonging to others, while on the other hand wives are always under the orders and </w:t>
      </w:r>
      <w:r>
        <w:rPr>
          <w:spacing w:val="-3"/>
        </w:rPr>
        <w:t xml:space="preserve">at </w:t>
      </w:r>
      <w:r>
        <w:t xml:space="preserve">the disposal of their lords. </w:t>
      </w:r>
      <w:r>
        <w:rPr>
          <w:spacing w:val="-3"/>
        </w:rPr>
        <w:t xml:space="preserve">Yudhishthira </w:t>
      </w:r>
      <w:r>
        <w:t xml:space="preserve">can abandon the whole world full of wealth, but he will never sacrifice </w:t>
      </w:r>
      <w:r>
        <w:rPr>
          <w:spacing w:val="-3"/>
        </w:rPr>
        <w:t xml:space="preserve">morality. </w:t>
      </w:r>
      <w:r>
        <w:t xml:space="preserve">The son of </w:t>
      </w:r>
      <w:r>
        <w:rPr>
          <w:spacing w:val="-3"/>
        </w:rPr>
        <w:t xml:space="preserve">Pandu </w:t>
      </w:r>
      <w:r>
        <w:t xml:space="preserve">hath said--’I am </w:t>
      </w:r>
      <w:r>
        <w:rPr>
          <w:spacing w:val="-8"/>
        </w:rPr>
        <w:t xml:space="preserve">won.’ </w:t>
      </w:r>
      <w:r>
        <w:t xml:space="preserve">Therefore, I am unable to decide this </w:t>
      </w:r>
      <w:r>
        <w:rPr>
          <w:spacing w:val="-4"/>
        </w:rPr>
        <w:t xml:space="preserve">matter. </w:t>
      </w:r>
      <w:r>
        <w:t xml:space="preserve">Sakuni hath </w:t>
      </w:r>
      <w:r>
        <w:lastRenderedPageBreak/>
        <w:t>not his equal among men</w:t>
      </w:r>
      <w:r>
        <w:rPr>
          <w:spacing w:val="-3"/>
        </w:rPr>
        <w:t xml:space="preserve"> at dice-play. </w:t>
      </w:r>
      <w:r>
        <w:t xml:space="preserve">The son of </w:t>
      </w:r>
      <w:r>
        <w:rPr>
          <w:spacing w:val="-3"/>
        </w:rPr>
        <w:t xml:space="preserve">Kunti </w:t>
      </w:r>
      <w:r>
        <w:t xml:space="preserve">still voluntarily staked with him. The illustrious </w:t>
      </w:r>
      <w:r>
        <w:rPr>
          <w:spacing w:val="-3"/>
        </w:rPr>
        <w:t xml:space="preserve">Yudhishthira </w:t>
      </w:r>
      <w:r>
        <w:t xml:space="preserve">doth not himself regard that Sakuni hath played with him deceitfully. Therefore, I can not decide this </w:t>
      </w:r>
      <w:r>
        <w:rPr>
          <w:spacing w:val="-6"/>
        </w:rPr>
        <w:t>point.”</w:t>
      </w:r>
    </w:p>
    <w:p w14:paraId="4668FF73" w14:textId="6162C43B" w:rsidR="00BD6E04" w:rsidRDefault="00BD6E04" w:rsidP="00070A75">
      <w:pPr>
        <w:pStyle w:val="Body"/>
      </w:pPr>
      <w:r>
        <w:t>“Draupadi said,—”The king was summoned to this assembly and though possessing no skill at dice, he was made to play with skilful, wicked, deceitful and desperate gamblers. How can he be said then to have staked voluntarily? The chief of the Pandavas was deprived of his senses by wretches of deceitful conduct and unholy instincts, acting together, and then vanquished. He could not understand their tricks, but he hath now done so. Here, in this assembly, there are Kurus who are the lords of both their sons and their daughters-in-law! Let all of them, reflecting well upon my words, duly decide the point that I have put.</w:t>
      </w:r>
    </w:p>
    <w:p w14:paraId="451CB16C" w14:textId="3882A23E" w:rsidR="00BD6E04" w:rsidRDefault="00BD6E04" w:rsidP="00070A75">
      <w:pPr>
        <w:pStyle w:val="Body"/>
        <w:rPr>
          <w:spacing w:val="-5"/>
        </w:rPr>
      </w:pPr>
      <w:r>
        <w:rPr>
          <w:spacing w:val="-4"/>
        </w:rPr>
        <w:t xml:space="preserve">Vaisampayana </w:t>
      </w:r>
      <w:r>
        <w:t xml:space="preserve">continued,—’Unto Krishna who was thus weeping and crying </w:t>
      </w:r>
      <w:r>
        <w:rPr>
          <w:spacing w:val="-4"/>
        </w:rPr>
        <w:t xml:space="preserve">piteously, </w:t>
      </w:r>
      <w:r>
        <w:t xml:space="preserve">looking </w:t>
      </w:r>
      <w:r>
        <w:rPr>
          <w:spacing w:val="-3"/>
        </w:rPr>
        <w:t xml:space="preserve">at </w:t>
      </w:r>
      <w:r>
        <w:t xml:space="preserve">times upon her helpless lord, Dussasana spake </w:t>
      </w:r>
      <w:r>
        <w:rPr>
          <w:spacing w:val="-3"/>
        </w:rPr>
        <w:t xml:space="preserve">many </w:t>
      </w:r>
      <w:r>
        <w:t xml:space="preserve">disagreeable and harsh words. And beholding her who was then in her season thus dragged, and her upper garments loosened, beholding her in that condition which she little deserved, </w:t>
      </w:r>
      <w:r>
        <w:rPr>
          <w:spacing w:val="-3"/>
        </w:rPr>
        <w:t xml:space="preserve">Vrikodara </w:t>
      </w:r>
      <w:r>
        <w:t xml:space="preserve">afflicted beyond endurance, his eyes fixed upon </w:t>
      </w:r>
      <w:r>
        <w:rPr>
          <w:spacing w:val="-3"/>
        </w:rPr>
        <w:t xml:space="preserve">Yudhishthira, </w:t>
      </w:r>
      <w:r>
        <w:t xml:space="preserve">gave way to </w:t>
      </w:r>
      <w:r>
        <w:rPr>
          <w:spacing w:val="-5"/>
        </w:rPr>
        <w:t>wrath.”</w:t>
      </w:r>
    </w:p>
    <w:p w14:paraId="0696F620" w14:textId="77777777" w:rsidR="009262A2" w:rsidRDefault="009262A2" w:rsidP="00070A75">
      <w:pPr>
        <w:pStyle w:val="Body"/>
      </w:pPr>
    </w:p>
    <w:p w14:paraId="78CF637B" w14:textId="77777777" w:rsidR="00BD6E04" w:rsidRDefault="00BD6E04" w:rsidP="00070A75">
      <w:pPr>
        <w:pStyle w:val="Heading4"/>
      </w:pPr>
      <w:r>
        <w:t>Section LXVII</w:t>
      </w:r>
    </w:p>
    <w:p w14:paraId="4728716D" w14:textId="77777777" w:rsidR="00BD6E04" w:rsidRDefault="00BD6E04" w:rsidP="00070A75">
      <w:pPr>
        <w:pStyle w:val="Body"/>
      </w:pPr>
      <w:r>
        <w:t xml:space="preserve">“Bhima said,—’O </w:t>
      </w:r>
      <w:r>
        <w:rPr>
          <w:spacing w:val="-3"/>
        </w:rPr>
        <w:t xml:space="preserve">Yudhishthira, </w:t>
      </w:r>
      <w:r>
        <w:t xml:space="preserve">gamblers have in their houses </w:t>
      </w:r>
      <w:r>
        <w:rPr>
          <w:spacing w:val="-3"/>
        </w:rPr>
        <w:t xml:space="preserve">many </w:t>
      </w:r>
      <w:r>
        <w:t xml:space="preserve">women of loose character. They do not yet stake those women having kindness for them even. Whatever wealth and other excellent articles the king of Kasi gave, </w:t>
      </w:r>
      <w:r>
        <w:rPr>
          <w:spacing w:val="-3"/>
        </w:rPr>
        <w:t xml:space="preserve">whatever, </w:t>
      </w:r>
      <w:r>
        <w:t xml:space="preserve">gems, animals, wealth, coats of mail and weapons that other kings of the earth gave, our kingdom, thyself and ourselves, have all been won by the foes. </w:t>
      </w:r>
      <w:r>
        <w:rPr>
          <w:spacing w:val="-5"/>
        </w:rPr>
        <w:t xml:space="preserve">At </w:t>
      </w:r>
      <w:r>
        <w:t>all this</w:t>
      </w:r>
      <w:r>
        <w:rPr>
          <w:spacing w:val="-3"/>
        </w:rPr>
        <w:t xml:space="preserve"> my </w:t>
      </w:r>
      <w:r>
        <w:t xml:space="preserve">wrath was not excited for thou art our lord. This, </w:t>
      </w:r>
      <w:r>
        <w:rPr>
          <w:spacing w:val="-3"/>
        </w:rPr>
        <w:t xml:space="preserve">however, </w:t>
      </w:r>
      <w:r>
        <w:t xml:space="preserve">I regard as a highly improper act--this act of staking Draupadi. This innocent girl deserveth not this treat- ment. Having obtained the Pandavas as her lords, it is for thee alone that she is being thus persecuted by the </w:t>
      </w:r>
      <w:r>
        <w:rPr>
          <w:spacing w:val="-6"/>
        </w:rPr>
        <w:t xml:space="preserve">low, </w:t>
      </w:r>
      <w:r>
        <w:t xml:space="preserve">despicable, cruel, and mean-minded Kauravas. </w:t>
      </w:r>
      <w:r>
        <w:rPr>
          <w:spacing w:val="-5"/>
        </w:rPr>
        <w:t xml:space="preserve">It </w:t>
      </w:r>
      <w:r>
        <w:t xml:space="preserve">is for her sake, O king, that </w:t>
      </w:r>
      <w:r>
        <w:rPr>
          <w:spacing w:val="-3"/>
        </w:rPr>
        <w:t xml:space="preserve">my </w:t>
      </w:r>
      <w:r>
        <w:t xml:space="preserve">anger falleth on thee. I shall burn those hands of thine. Sahadeva, bring some </w:t>
      </w:r>
      <w:r>
        <w:rPr>
          <w:spacing w:val="-6"/>
        </w:rPr>
        <w:t>fire.”</w:t>
      </w:r>
    </w:p>
    <w:p w14:paraId="7594334B" w14:textId="4AC8BA35" w:rsidR="00BD6E04" w:rsidRDefault="00BD6E04" w:rsidP="00070A75">
      <w:pPr>
        <w:pStyle w:val="Body"/>
      </w:pPr>
      <w:r>
        <w:t>‘Arjuna hearing this, said,—’Thou hast never, O Bhimasena, before this uttered such words as these. Assuredly thy high morality hath been destroyed by these cruel foes. Thou shouldst not fulfil the wishes of the enemy. Practise thou the highest morality. Whom doth it behave to transgress his virtuous eldest brother? The king was summoned by the foe, and remembering the usage of the Kshatriyas, he played at dice against his will. That is certainly conducive to our great fame.</w:t>
      </w:r>
    </w:p>
    <w:p w14:paraId="5180B623" w14:textId="77777777" w:rsidR="00BD6E04" w:rsidRDefault="00BD6E04" w:rsidP="00070A75">
      <w:pPr>
        <w:pStyle w:val="Body"/>
      </w:pPr>
      <w:r>
        <w:lastRenderedPageBreak/>
        <w:t>‘Bhima said,—’If I had not known, O Dhananjaya, that the king had acted according to Kshatriya usage, then I would have, taking his hands together by sheer force, burnt them in a blazing fire.”</w:t>
      </w:r>
    </w:p>
    <w:p w14:paraId="51D83A26" w14:textId="15243266" w:rsidR="00BD6E04" w:rsidRDefault="00BD6E04" w:rsidP="00070A75">
      <w:pPr>
        <w:pStyle w:val="Body"/>
      </w:pPr>
      <w:r>
        <w:rPr>
          <w:spacing w:val="-4"/>
        </w:rPr>
        <w:t xml:space="preserve">Vaisampayana </w:t>
      </w:r>
      <w:r>
        <w:t xml:space="preserve">continued,—”Beholding the Pandavas thus distressed and the princess of Panchala also thus afflicted, Vikarna the son of Dhritarashtra </w:t>
      </w:r>
      <w:r>
        <w:rPr>
          <w:spacing w:val="-3"/>
        </w:rPr>
        <w:t xml:space="preserve">said--’Ye </w:t>
      </w:r>
      <w:r>
        <w:t>kings, answer ye the question that hath been asked by</w:t>
      </w:r>
      <w:r>
        <w:rPr>
          <w:spacing w:val="-4"/>
        </w:rPr>
        <w:t xml:space="preserve"> Yajnase</w:t>
      </w:r>
      <w:r>
        <w:t xml:space="preserve">ni. If we do not judge a matter referred to us, all of us will assuredly have to go to hell without </w:t>
      </w:r>
      <w:r>
        <w:rPr>
          <w:spacing w:val="-4"/>
        </w:rPr>
        <w:t xml:space="preserve">delay. How </w:t>
      </w:r>
      <w:r>
        <w:t xml:space="preserve">is that Bhishma and Dhritarashtra, both of whom are the oldest of the Kurus, as also the high-souled Vidura, do not say anything! The son of Bharadwaja who is the preceptor of us, as also Kripa, is here. </w:t>
      </w:r>
      <w:r>
        <w:rPr>
          <w:spacing w:val="-3"/>
        </w:rPr>
        <w:t xml:space="preserve">Why </w:t>
      </w:r>
      <w:r>
        <w:t xml:space="preserve">do not these best of regenerate ones answer the question? Let also those other kings assembled here from all directions answer according to their judgment this question, leaving aside all motives of gain and </w:t>
      </w:r>
      <w:r>
        <w:rPr>
          <w:spacing w:val="-4"/>
        </w:rPr>
        <w:t xml:space="preserve">anger. </w:t>
      </w:r>
      <w:r>
        <w:rPr>
          <w:spacing w:val="-14"/>
        </w:rPr>
        <w:t xml:space="preserve">Ye </w:t>
      </w:r>
      <w:r>
        <w:t xml:space="preserve">kings, answer ye the question that hath been asked by this blessed daughter of king Drupada, and declare after reflection on which side each of ye </w:t>
      </w:r>
      <w:r>
        <w:rPr>
          <w:spacing w:val="-8"/>
        </w:rPr>
        <w:t xml:space="preserve">is.’ </w:t>
      </w:r>
      <w:r>
        <w:t xml:space="preserve">Thus did Vikarna repeatedly appeal to those that were in that </w:t>
      </w:r>
      <w:r>
        <w:rPr>
          <w:spacing w:val="-3"/>
        </w:rPr>
        <w:t xml:space="preserve">assembly. </w:t>
      </w:r>
      <w:r>
        <w:t xml:space="preserve">But those kings answered him not one word, good or ill. And Vikarna having repeatedly appealed to all the kings began to rub his hands and sigh like a snake. And </w:t>
      </w:r>
      <w:r>
        <w:rPr>
          <w:spacing w:val="-3"/>
        </w:rPr>
        <w:t xml:space="preserve">at </w:t>
      </w:r>
      <w:r>
        <w:t xml:space="preserve">last the prince </w:t>
      </w:r>
      <w:r>
        <w:rPr>
          <w:spacing w:val="-3"/>
        </w:rPr>
        <w:t xml:space="preserve">said--’Ye </w:t>
      </w:r>
      <w:r>
        <w:t xml:space="preserve">kings of the earth, ye Kauravas, whether ye answer this question or not, I will say what I regard as just and </w:t>
      </w:r>
      <w:r>
        <w:rPr>
          <w:spacing w:val="-4"/>
        </w:rPr>
        <w:t xml:space="preserve">proper. </w:t>
      </w:r>
      <w:r>
        <w:rPr>
          <w:spacing w:val="-14"/>
        </w:rPr>
        <w:t xml:space="preserve">Ye </w:t>
      </w:r>
      <w:r>
        <w:t xml:space="preserve">foremost of men, it hath been said that hunting, drinking, gambling, and too much enjoyment of women, are the four vices of kings. The man, that is addicted to these, liveth forsaking virtue. And people do not regard the acts done by a person who is thus improperly engaged, as of </w:t>
      </w:r>
      <w:r>
        <w:rPr>
          <w:spacing w:val="-3"/>
        </w:rPr>
        <w:t xml:space="preserve">any authority. </w:t>
      </w:r>
      <w:r>
        <w:t xml:space="preserve">This son of </w:t>
      </w:r>
      <w:r>
        <w:rPr>
          <w:spacing w:val="-3"/>
        </w:rPr>
        <w:t xml:space="preserve">Pandu, </w:t>
      </w:r>
      <w:r>
        <w:t xml:space="preserve">while deeply engaged in one of these vicious acts, urged thereto by deceitful gamblers, made Draupadi a stake. The innocent Draupadi is, besides, the common wife of all the sons of </w:t>
      </w:r>
      <w:r>
        <w:rPr>
          <w:spacing w:val="-3"/>
        </w:rPr>
        <w:t xml:space="preserve">Pandu. </w:t>
      </w:r>
      <w:r>
        <w:t xml:space="preserve">And the king, having first lost himself offered her as a stake. And Suvala himself desirous of a stake, indeed prevailed upon the king to stake this Krishna. Reflecting upon all these circumstances, I regard Draupadi as not </w:t>
      </w:r>
      <w:r>
        <w:rPr>
          <w:spacing w:val="-8"/>
        </w:rPr>
        <w:t>won.”</w:t>
      </w:r>
    </w:p>
    <w:p w14:paraId="583C3D01" w14:textId="0D98DF27" w:rsidR="00BD6E04" w:rsidRDefault="00BD6E04" w:rsidP="00070A75">
      <w:pPr>
        <w:pStyle w:val="Body"/>
      </w:pPr>
      <w:r>
        <w:t xml:space="preserve">“Hearing these words, a loud uproar rose from among those present in that </w:t>
      </w:r>
      <w:r>
        <w:rPr>
          <w:spacing w:val="-3"/>
        </w:rPr>
        <w:t xml:space="preserve">assembly. </w:t>
      </w:r>
      <w:r>
        <w:t xml:space="preserve">And they all applauded Vikarna and censured the son of Suvala. And </w:t>
      </w:r>
      <w:r>
        <w:rPr>
          <w:spacing w:val="-3"/>
        </w:rPr>
        <w:t xml:space="preserve">at </w:t>
      </w:r>
      <w:r>
        <w:t>that sound, the son of Radha, deprived of his senses by an</w:t>
      </w:r>
      <w:r>
        <w:rPr>
          <w:spacing w:val="-4"/>
        </w:rPr>
        <w:t xml:space="preserve">ger, </w:t>
      </w:r>
      <w:r>
        <w:t xml:space="preserve">waving his well-shaped arms, said these </w:t>
      </w:r>
      <w:r>
        <w:rPr>
          <w:spacing w:val="-3"/>
        </w:rPr>
        <w:t xml:space="preserve">words,—’O </w:t>
      </w:r>
      <w:r>
        <w:t xml:space="preserve">Vikarna, </w:t>
      </w:r>
      <w:r>
        <w:rPr>
          <w:spacing w:val="-3"/>
        </w:rPr>
        <w:t xml:space="preserve">many </w:t>
      </w:r>
      <w:r>
        <w:t>opposite and inconsistent conditions are</w:t>
      </w:r>
      <w:r w:rsidR="00070A75">
        <w:t xml:space="preserve"> </w:t>
      </w:r>
      <w:r>
        <w:t>noticeable in this assembly. Like fire produced from a faggot, consuming the faggot itself, this thy ire will consume thee. These personages here, though urged by Krishna, have not uttered a word. They all regard the daughter of</w:t>
      </w:r>
      <w:r w:rsidR="00070A75">
        <w:t xml:space="preserve"> </w:t>
      </w:r>
      <w:r>
        <w:t xml:space="preserve">Drupada to have been properly won. Thou alone, O son of Dhritarashtra in consequence of thy immature years, art bursting with wrath, for though but a boy thou speakest in the assembly as if thou wert old. O younger brother of Duryodhana, thou dost not know what morality truly is, for thou sayest like a fool that this Krishna who hath been (justly) won as not won at all. O son of Dhritarashtra, how </w:t>
      </w:r>
      <w:r>
        <w:lastRenderedPageBreak/>
        <w:t>dost thou regard Krishna as not won, when the eldest</w:t>
      </w:r>
      <w:r w:rsidR="00070A75">
        <w:t xml:space="preserve"> </w:t>
      </w:r>
      <w:r>
        <w:t>of</w:t>
      </w:r>
      <w:r>
        <w:rPr>
          <w:spacing w:val="-4"/>
        </w:rPr>
        <w:t xml:space="preserve"> </w:t>
      </w:r>
      <w:r>
        <w:t>the</w:t>
      </w:r>
      <w:r>
        <w:rPr>
          <w:spacing w:val="-3"/>
        </w:rPr>
        <w:t xml:space="preserve"> </w:t>
      </w:r>
      <w:r>
        <w:t>Pandavas</w:t>
      </w:r>
      <w:r>
        <w:rPr>
          <w:spacing w:val="-3"/>
        </w:rPr>
        <w:t xml:space="preserve"> </w:t>
      </w:r>
      <w:r>
        <w:t>before</w:t>
      </w:r>
      <w:r>
        <w:rPr>
          <w:spacing w:val="-4"/>
        </w:rPr>
        <w:t xml:space="preserve"> </w:t>
      </w:r>
      <w:r>
        <w:t>this</w:t>
      </w:r>
      <w:r>
        <w:rPr>
          <w:spacing w:val="-3"/>
        </w:rPr>
        <w:t xml:space="preserve"> </w:t>
      </w:r>
      <w:r>
        <w:t>assembly</w:t>
      </w:r>
      <w:r>
        <w:rPr>
          <w:spacing w:val="-3"/>
        </w:rPr>
        <w:t xml:space="preserve"> </w:t>
      </w:r>
      <w:r>
        <w:t>staked</w:t>
      </w:r>
      <w:r>
        <w:rPr>
          <w:spacing w:val="-4"/>
        </w:rPr>
        <w:t xml:space="preserve"> </w:t>
      </w:r>
      <w:r>
        <w:t>all</w:t>
      </w:r>
      <w:r>
        <w:rPr>
          <w:spacing w:val="-3"/>
        </w:rPr>
        <w:t xml:space="preserve"> </w:t>
      </w:r>
      <w:r>
        <w:t>his</w:t>
      </w:r>
      <w:r>
        <w:rPr>
          <w:spacing w:val="-3"/>
        </w:rPr>
        <w:t xml:space="preserve"> </w:t>
      </w:r>
      <w:r>
        <w:t>possessions?</w:t>
      </w:r>
      <w:r>
        <w:rPr>
          <w:spacing w:val="-3"/>
        </w:rPr>
        <w:t xml:space="preserve"> </w:t>
      </w:r>
      <w:r>
        <w:t>O</w:t>
      </w:r>
      <w:r>
        <w:rPr>
          <w:spacing w:val="-4"/>
        </w:rPr>
        <w:t xml:space="preserve"> </w:t>
      </w:r>
      <w:r>
        <w:t>bull</w:t>
      </w:r>
      <w:r>
        <w:rPr>
          <w:spacing w:val="-3"/>
        </w:rPr>
        <w:t xml:space="preserve"> </w:t>
      </w:r>
      <w:r>
        <w:t>of</w:t>
      </w:r>
      <w:r>
        <w:rPr>
          <w:spacing w:val="-3"/>
        </w:rPr>
        <w:t xml:space="preserve"> </w:t>
      </w:r>
      <w:r>
        <w:t>the</w:t>
      </w:r>
      <w:r>
        <w:rPr>
          <w:spacing w:val="-4"/>
        </w:rPr>
        <w:t xml:space="preserve"> </w:t>
      </w:r>
      <w:r>
        <w:t>Bharata</w:t>
      </w:r>
      <w:r>
        <w:rPr>
          <w:spacing w:val="-3"/>
        </w:rPr>
        <w:t xml:space="preserve"> </w:t>
      </w:r>
      <w:r>
        <w:t>race,</w:t>
      </w:r>
      <w:r>
        <w:rPr>
          <w:spacing w:val="-3"/>
        </w:rPr>
        <w:t xml:space="preserve"> </w:t>
      </w:r>
      <w:r>
        <w:t>Draupadi</w:t>
      </w:r>
      <w:r>
        <w:rPr>
          <w:spacing w:val="-4"/>
        </w:rPr>
        <w:t xml:space="preserve"> </w:t>
      </w:r>
      <w:r>
        <w:t>is</w:t>
      </w:r>
      <w:r>
        <w:rPr>
          <w:spacing w:val="-3"/>
        </w:rPr>
        <w:t xml:space="preserve"> </w:t>
      </w:r>
      <w:r>
        <w:t>included</w:t>
      </w:r>
      <w:r>
        <w:rPr>
          <w:spacing w:val="-3"/>
        </w:rPr>
        <w:t xml:space="preserve"> </w:t>
      </w:r>
      <w:r>
        <w:t>in all</w:t>
      </w:r>
      <w:r>
        <w:rPr>
          <w:spacing w:val="-7"/>
        </w:rPr>
        <w:t xml:space="preserve"> </w:t>
      </w:r>
      <w:r>
        <w:t>the</w:t>
      </w:r>
      <w:r>
        <w:rPr>
          <w:spacing w:val="-6"/>
        </w:rPr>
        <w:t xml:space="preserve"> </w:t>
      </w:r>
      <w:r>
        <w:t>possessions</w:t>
      </w:r>
      <w:r>
        <w:rPr>
          <w:spacing w:val="-7"/>
        </w:rPr>
        <w:t xml:space="preserve"> </w:t>
      </w:r>
      <w:r>
        <w:t>(of</w:t>
      </w:r>
      <w:r>
        <w:rPr>
          <w:spacing w:val="-6"/>
        </w:rPr>
        <w:t xml:space="preserve"> </w:t>
      </w:r>
      <w:r>
        <w:t>Yudhishthira).</w:t>
      </w:r>
      <w:r>
        <w:rPr>
          <w:spacing w:val="-7"/>
        </w:rPr>
        <w:t xml:space="preserve"> </w:t>
      </w:r>
      <w:r>
        <w:t>Therefore,</w:t>
      </w:r>
      <w:r>
        <w:rPr>
          <w:spacing w:val="-6"/>
        </w:rPr>
        <w:t xml:space="preserve"> </w:t>
      </w:r>
      <w:r>
        <w:t>why</w:t>
      </w:r>
      <w:r>
        <w:rPr>
          <w:spacing w:val="-7"/>
        </w:rPr>
        <w:t xml:space="preserve"> </w:t>
      </w:r>
      <w:r>
        <w:t>regardest</w:t>
      </w:r>
      <w:r>
        <w:rPr>
          <w:spacing w:val="-6"/>
        </w:rPr>
        <w:t xml:space="preserve"> </w:t>
      </w:r>
      <w:r>
        <w:t>thou</w:t>
      </w:r>
      <w:r>
        <w:rPr>
          <w:spacing w:val="-7"/>
        </w:rPr>
        <w:t xml:space="preserve"> </w:t>
      </w:r>
      <w:r>
        <w:t>Krishna</w:t>
      </w:r>
      <w:r>
        <w:rPr>
          <w:spacing w:val="-6"/>
        </w:rPr>
        <w:t xml:space="preserve"> </w:t>
      </w:r>
      <w:r>
        <w:t>who</w:t>
      </w:r>
      <w:r>
        <w:rPr>
          <w:spacing w:val="-7"/>
        </w:rPr>
        <w:t xml:space="preserve"> </w:t>
      </w:r>
      <w:r>
        <w:t>hath</w:t>
      </w:r>
      <w:r>
        <w:rPr>
          <w:spacing w:val="-6"/>
        </w:rPr>
        <w:t xml:space="preserve"> </w:t>
      </w:r>
      <w:r>
        <w:t>been</w:t>
      </w:r>
      <w:r>
        <w:rPr>
          <w:spacing w:val="-7"/>
        </w:rPr>
        <w:t xml:space="preserve"> </w:t>
      </w:r>
      <w:r>
        <w:t>justly</w:t>
      </w:r>
      <w:r>
        <w:rPr>
          <w:spacing w:val="-6"/>
        </w:rPr>
        <w:t xml:space="preserve"> </w:t>
      </w:r>
      <w:r>
        <w:t>won</w:t>
      </w:r>
      <w:r>
        <w:rPr>
          <w:spacing w:val="-7"/>
        </w:rPr>
        <w:t xml:space="preserve"> </w:t>
      </w:r>
      <w:r>
        <w:t>as</w:t>
      </w:r>
      <w:r>
        <w:rPr>
          <w:spacing w:val="-6"/>
        </w:rPr>
        <w:t xml:space="preserve"> </w:t>
      </w:r>
      <w:r>
        <w:t>not</w:t>
      </w:r>
      <w:r>
        <w:rPr>
          <w:spacing w:val="-7"/>
        </w:rPr>
        <w:t xml:space="preserve"> </w:t>
      </w:r>
      <w:r>
        <w:t xml:space="preserve">won? Draupadi had been mentioned (by Suvala) and </w:t>
      </w:r>
      <w:r>
        <w:rPr>
          <w:spacing w:val="-3"/>
        </w:rPr>
        <w:t xml:space="preserve">approved </w:t>
      </w:r>
      <w:r>
        <w:t xml:space="preserve">of as a stake by the Pandavas. </w:t>
      </w:r>
      <w:r>
        <w:rPr>
          <w:spacing w:val="-3"/>
        </w:rPr>
        <w:t xml:space="preserve">For </w:t>
      </w:r>
      <w:r>
        <w:t xml:space="preserve">what reason then dost thou yet regard her as not won? </w:t>
      </w:r>
      <w:r>
        <w:rPr>
          <w:spacing w:val="-5"/>
        </w:rPr>
        <w:t xml:space="preserve">Or, </w:t>
      </w:r>
      <w:r>
        <w:t xml:space="preserve">if thou thinkest that bringing her hither attired in a single piece of cloth, is an action of </w:t>
      </w:r>
      <w:r>
        <w:rPr>
          <w:spacing w:val="-3"/>
        </w:rPr>
        <w:t xml:space="preserve">impropriety, </w:t>
      </w:r>
      <w:r>
        <w:t xml:space="preserve">listen to certain excellent reasons I will give. O son of the </w:t>
      </w:r>
      <w:r>
        <w:rPr>
          <w:spacing w:val="-3"/>
        </w:rPr>
        <w:t xml:space="preserve">Kuru </w:t>
      </w:r>
      <w:r>
        <w:t>race, the gods have ordained only</w:t>
      </w:r>
      <w:r>
        <w:rPr>
          <w:spacing w:val="-6"/>
        </w:rPr>
        <w:t xml:space="preserve"> </w:t>
      </w:r>
      <w:r>
        <w:t>one</w:t>
      </w:r>
      <w:r>
        <w:rPr>
          <w:spacing w:val="-6"/>
        </w:rPr>
        <w:t xml:space="preserve"> </w:t>
      </w:r>
      <w:r>
        <w:t>husband</w:t>
      </w:r>
      <w:r>
        <w:rPr>
          <w:spacing w:val="-6"/>
        </w:rPr>
        <w:t xml:space="preserve"> </w:t>
      </w:r>
      <w:r>
        <w:t>for</w:t>
      </w:r>
      <w:r>
        <w:rPr>
          <w:spacing w:val="-6"/>
        </w:rPr>
        <w:t xml:space="preserve"> </w:t>
      </w:r>
      <w:r>
        <w:t>one</w:t>
      </w:r>
      <w:r>
        <w:rPr>
          <w:spacing w:val="-6"/>
        </w:rPr>
        <w:t xml:space="preserve"> </w:t>
      </w:r>
      <w:r>
        <w:t>woman.</w:t>
      </w:r>
      <w:r>
        <w:rPr>
          <w:spacing w:val="-6"/>
        </w:rPr>
        <w:t xml:space="preserve"> </w:t>
      </w:r>
      <w:r>
        <w:t>This</w:t>
      </w:r>
      <w:r>
        <w:rPr>
          <w:spacing w:val="-5"/>
        </w:rPr>
        <w:t xml:space="preserve"> </w:t>
      </w:r>
      <w:r>
        <w:t>Draupadi,</w:t>
      </w:r>
      <w:r>
        <w:rPr>
          <w:spacing w:val="-6"/>
        </w:rPr>
        <w:t xml:space="preserve"> </w:t>
      </w:r>
      <w:r>
        <w:rPr>
          <w:spacing w:val="-3"/>
        </w:rPr>
        <w:t>however,</w:t>
      </w:r>
      <w:r>
        <w:rPr>
          <w:spacing w:val="-6"/>
        </w:rPr>
        <w:t xml:space="preserve"> </w:t>
      </w:r>
      <w:r>
        <w:t>hath</w:t>
      </w:r>
      <w:r>
        <w:rPr>
          <w:spacing w:val="-6"/>
        </w:rPr>
        <w:t xml:space="preserve"> </w:t>
      </w:r>
      <w:r>
        <w:rPr>
          <w:spacing w:val="-3"/>
        </w:rPr>
        <w:t>many</w:t>
      </w:r>
      <w:r>
        <w:rPr>
          <w:spacing w:val="-6"/>
        </w:rPr>
        <w:t xml:space="preserve"> </w:t>
      </w:r>
      <w:r>
        <w:t>husbands.</w:t>
      </w:r>
      <w:r>
        <w:rPr>
          <w:spacing w:val="-6"/>
        </w:rPr>
        <w:t xml:space="preserve"> </w:t>
      </w:r>
      <w:r>
        <w:t>Therefore,</w:t>
      </w:r>
      <w:r>
        <w:rPr>
          <w:spacing w:val="-5"/>
        </w:rPr>
        <w:t xml:space="preserve"> </w:t>
      </w:r>
      <w:r>
        <w:t>certain</w:t>
      </w:r>
      <w:r>
        <w:rPr>
          <w:spacing w:val="-6"/>
        </w:rPr>
        <w:t xml:space="preserve"> </w:t>
      </w:r>
      <w:r>
        <w:t>it</w:t>
      </w:r>
      <w:r>
        <w:rPr>
          <w:spacing w:val="-6"/>
        </w:rPr>
        <w:t xml:space="preserve"> </w:t>
      </w:r>
      <w:r>
        <w:t>is</w:t>
      </w:r>
      <w:r>
        <w:rPr>
          <w:spacing w:val="-6"/>
        </w:rPr>
        <w:t xml:space="preserve"> </w:t>
      </w:r>
      <w:r>
        <w:t>that</w:t>
      </w:r>
      <w:r>
        <w:rPr>
          <w:spacing w:val="-6"/>
        </w:rPr>
        <w:t xml:space="preserve"> </w:t>
      </w:r>
      <w:r>
        <w:t>she</w:t>
      </w:r>
      <w:r>
        <w:rPr>
          <w:spacing w:val="-6"/>
        </w:rPr>
        <w:t xml:space="preserve"> </w:t>
      </w:r>
      <w:r>
        <w:t>is an</w:t>
      </w:r>
      <w:r>
        <w:rPr>
          <w:spacing w:val="-4"/>
        </w:rPr>
        <w:t xml:space="preserve"> </w:t>
      </w:r>
      <w:r>
        <w:t>unchaste</w:t>
      </w:r>
      <w:r>
        <w:rPr>
          <w:spacing w:val="-4"/>
        </w:rPr>
        <w:t xml:space="preserve"> </w:t>
      </w:r>
      <w:r>
        <w:t>woman.</w:t>
      </w:r>
      <w:r>
        <w:rPr>
          <w:spacing w:val="-4"/>
        </w:rPr>
        <w:t xml:space="preserve"> </w:t>
      </w:r>
      <w:r>
        <w:rPr>
          <w:spacing w:val="-11"/>
        </w:rPr>
        <w:t>To</w:t>
      </w:r>
      <w:r>
        <w:rPr>
          <w:spacing w:val="-4"/>
        </w:rPr>
        <w:t xml:space="preserve"> </w:t>
      </w:r>
      <w:r>
        <w:t>bring</w:t>
      </w:r>
      <w:r>
        <w:rPr>
          <w:spacing w:val="-4"/>
        </w:rPr>
        <w:t xml:space="preserve"> her, </w:t>
      </w:r>
      <w:r>
        <w:t>therefore,</w:t>
      </w:r>
      <w:r>
        <w:rPr>
          <w:spacing w:val="-4"/>
        </w:rPr>
        <w:t xml:space="preserve"> </w:t>
      </w:r>
      <w:r>
        <w:t>into</w:t>
      </w:r>
      <w:r>
        <w:rPr>
          <w:spacing w:val="-4"/>
        </w:rPr>
        <w:t xml:space="preserve"> </w:t>
      </w:r>
      <w:r>
        <w:t>this</w:t>
      </w:r>
      <w:r>
        <w:rPr>
          <w:spacing w:val="-4"/>
        </w:rPr>
        <w:t xml:space="preserve"> </w:t>
      </w:r>
      <w:r>
        <w:t>assembly</w:t>
      </w:r>
      <w:r>
        <w:rPr>
          <w:spacing w:val="-4"/>
        </w:rPr>
        <w:t xml:space="preserve"> </w:t>
      </w:r>
      <w:r>
        <w:t>attired</w:t>
      </w:r>
      <w:r>
        <w:rPr>
          <w:spacing w:val="-4"/>
        </w:rPr>
        <w:t xml:space="preserve"> </w:t>
      </w:r>
      <w:r>
        <w:t>though</w:t>
      </w:r>
      <w:r>
        <w:rPr>
          <w:spacing w:val="-4"/>
        </w:rPr>
        <w:t xml:space="preserve"> </w:t>
      </w:r>
      <w:r>
        <w:t>she</w:t>
      </w:r>
      <w:r>
        <w:rPr>
          <w:spacing w:val="-4"/>
        </w:rPr>
        <w:t xml:space="preserve"> </w:t>
      </w:r>
      <w:r>
        <w:t>be</w:t>
      </w:r>
      <w:r>
        <w:rPr>
          <w:spacing w:val="-4"/>
        </w:rPr>
        <w:t xml:space="preserve"> </w:t>
      </w:r>
      <w:r>
        <w:t>in</w:t>
      </w:r>
      <w:r>
        <w:rPr>
          <w:spacing w:val="-4"/>
        </w:rPr>
        <w:t xml:space="preserve"> </w:t>
      </w:r>
      <w:r>
        <w:t>one</w:t>
      </w:r>
      <w:r>
        <w:rPr>
          <w:spacing w:val="-4"/>
        </w:rPr>
        <w:t xml:space="preserve"> </w:t>
      </w:r>
      <w:r>
        <w:t>piece</w:t>
      </w:r>
      <w:r>
        <w:rPr>
          <w:spacing w:val="-4"/>
        </w:rPr>
        <w:t xml:space="preserve"> </w:t>
      </w:r>
      <w:r>
        <w:t>of</w:t>
      </w:r>
      <w:r>
        <w:rPr>
          <w:spacing w:val="-4"/>
        </w:rPr>
        <w:t xml:space="preserve"> </w:t>
      </w:r>
      <w:r>
        <w:t>cloth--even</w:t>
      </w:r>
      <w:r>
        <w:rPr>
          <w:spacing w:val="-4"/>
        </w:rPr>
        <w:t xml:space="preserve"> </w:t>
      </w:r>
      <w:r>
        <w:t xml:space="preserve">to uncover her is not </w:t>
      </w:r>
      <w:r>
        <w:rPr>
          <w:spacing w:val="-3"/>
        </w:rPr>
        <w:t xml:space="preserve">at </w:t>
      </w:r>
      <w:r>
        <w:t>all an act that may cause surprise. Whatever wealth the Pandavas had--she herself and these Pandavas</w:t>
      </w:r>
      <w:r>
        <w:rPr>
          <w:spacing w:val="-4"/>
        </w:rPr>
        <w:t xml:space="preserve"> </w:t>
      </w:r>
      <w:r>
        <w:t>themselves,--have</w:t>
      </w:r>
      <w:r>
        <w:rPr>
          <w:spacing w:val="-3"/>
        </w:rPr>
        <w:t xml:space="preserve"> </w:t>
      </w:r>
      <w:r>
        <w:t>all</w:t>
      </w:r>
      <w:r>
        <w:rPr>
          <w:spacing w:val="-4"/>
        </w:rPr>
        <w:t xml:space="preserve"> </w:t>
      </w:r>
      <w:r>
        <w:t>been</w:t>
      </w:r>
      <w:r>
        <w:rPr>
          <w:spacing w:val="-3"/>
        </w:rPr>
        <w:t xml:space="preserve"> </w:t>
      </w:r>
      <w:r>
        <w:t>justly</w:t>
      </w:r>
      <w:r>
        <w:rPr>
          <w:spacing w:val="-3"/>
        </w:rPr>
        <w:t xml:space="preserve"> </w:t>
      </w:r>
      <w:r>
        <w:t>won</w:t>
      </w:r>
      <w:r>
        <w:rPr>
          <w:spacing w:val="-4"/>
        </w:rPr>
        <w:t xml:space="preserve"> </w:t>
      </w:r>
      <w:r>
        <w:t>by</w:t>
      </w:r>
      <w:r>
        <w:rPr>
          <w:spacing w:val="-3"/>
        </w:rPr>
        <w:t xml:space="preserve"> </w:t>
      </w:r>
      <w:r>
        <w:t>the</w:t>
      </w:r>
      <w:r>
        <w:rPr>
          <w:spacing w:val="-3"/>
        </w:rPr>
        <w:t xml:space="preserve"> </w:t>
      </w:r>
      <w:r>
        <w:t>son</w:t>
      </w:r>
      <w:r>
        <w:rPr>
          <w:spacing w:val="-4"/>
        </w:rPr>
        <w:t xml:space="preserve"> </w:t>
      </w:r>
      <w:r>
        <w:t>of</w:t>
      </w:r>
      <w:r>
        <w:rPr>
          <w:spacing w:val="-3"/>
        </w:rPr>
        <w:t xml:space="preserve"> </w:t>
      </w:r>
      <w:r>
        <w:t>Suvala.</w:t>
      </w:r>
      <w:r>
        <w:rPr>
          <w:spacing w:val="-3"/>
        </w:rPr>
        <w:t xml:space="preserve"> </w:t>
      </w:r>
      <w:r>
        <w:t>O</w:t>
      </w:r>
      <w:r>
        <w:rPr>
          <w:spacing w:val="-4"/>
        </w:rPr>
        <w:t xml:space="preserve"> </w:t>
      </w:r>
      <w:r>
        <w:t>Dussasana,</w:t>
      </w:r>
      <w:r>
        <w:rPr>
          <w:spacing w:val="-3"/>
        </w:rPr>
        <w:t xml:space="preserve"> </w:t>
      </w:r>
      <w:r>
        <w:t>this</w:t>
      </w:r>
      <w:r>
        <w:rPr>
          <w:spacing w:val="-3"/>
        </w:rPr>
        <w:t xml:space="preserve"> </w:t>
      </w:r>
      <w:r>
        <w:t>Vikarna</w:t>
      </w:r>
      <w:r>
        <w:rPr>
          <w:spacing w:val="-4"/>
        </w:rPr>
        <w:t xml:space="preserve"> </w:t>
      </w:r>
      <w:r>
        <w:t>speaking</w:t>
      </w:r>
      <w:r>
        <w:rPr>
          <w:spacing w:val="-3"/>
        </w:rPr>
        <w:t xml:space="preserve"> </w:t>
      </w:r>
      <w:r>
        <w:t>words</w:t>
      </w:r>
      <w:r w:rsidR="00070A75">
        <w:t xml:space="preserve"> </w:t>
      </w:r>
      <w:r>
        <w:t>of</w:t>
      </w:r>
      <w:r>
        <w:rPr>
          <w:spacing w:val="-4"/>
        </w:rPr>
        <w:t xml:space="preserve"> </w:t>
      </w:r>
      <w:r>
        <w:t>(apparent)</w:t>
      </w:r>
      <w:r>
        <w:rPr>
          <w:spacing w:val="-4"/>
        </w:rPr>
        <w:t xml:space="preserve"> </w:t>
      </w:r>
      <w:r>
        <w:t>wisdom</w:t>
      </w:r>
      <w:r>
        <w:rPr>
          <w:spacing w:val="-4"/>
        </w:rPr>
        <w:t xml:space="preserve"> </w:t>
      </w:r>
      <w:r>
        <w:t>is</w:t>
      </w:r>
      <w:r>
        <w:rPr>
          <w:spacing w:val="-4"/>
        </w:rPr>
        <w:t xml:space="preserve"> </w:t>
      </w:r>
      <w:r>
        <w:t>but</w:t>
      </w:r>
      <w:r>
        <w:rPr>
          <w:spacing w:val="-4"/>
        </w:rPr>
        <w:t xml:space="preserve"> </w:t>
      </w:r>
      <w:r>
        <w:t>a</w:t>
      </w:r>
      <w:r>
        <w:rPr>
          <w:spacing w:val="-4"/>
        </w:rPr>
        <w:t xml:space="preserve"> </w:t>
      </w:r>
      <w:r>
        <w:rPr>
          <w:spacing w:val="-5"/>
        </w:rPr>
        <w:t>boy.</w:t>
      </w:r>
      <w:r>
        <w:rPr>
          <w:spacing w:val="-4"/>
        </w:rPr>
        <w:t xml:space="preserve"> </w:t>
      </w:r>
      <w:r>
        <w:rPr>
          <w:spacing w:val="-6"/>
        </w:rPr>
        <w:t>Take</w:t>
      </w:r>
      <w:r>
        <w:rPr>
          <w:spacing w:val="-4"/>
        </w:rPr>
        <w:t xml:space="preserve"> </w:t>
      </w:r>
      <w:r>
        <w:t>off</w:t>
      </w:r>
      <w:r>
        <w:rPr>
          <w:spacing w:val="-3"/>
        </w:rPr>
        <w:t xml:space="preserve"> </w:t>
      </w:r>
      <w:r>
        <w:t>the</w:t>
      </w:r>
      <w:r>
        <w:rPr>
          <w:spacing w:val="-4"/>
        </w:rPr>
        <w:t xml:space="preserve"> </w:t>
      </w:r>
      <w:r>
        <w:t>robes</w:t>
      </w:r>
      <w:r>
        <w:rPr>
          <w:spacing w:val="-4"/>
        </w:rPr>
        <w:t xml:space="preserve"> </w:t>
      </w:r>
      <w:r>
        <w:t>of</w:t>
      </w:r>
      <w:r>
        <w:rPr>
          <w:spacing w:val="-4"/>
        </w:rPr>
        <w:t xml:space="preserve"> </w:t>
      </w:r>
      <w:r>
        <w:t>the</w:t>
      </w:r>
      <w:r>
        <w:rPr>
          <w:spacing w:val="-4"/>
        </w:rPr>
        <w:t xml:space="preserve"> </w:t>
      </w:r>
      <w:r>
        <w:t>Pandavas</w:t>
      </w:r>
      <w:r>
        <w:rPr>
          <w:spacing w:val="-4"/>
        </w:rPr>
        <w:t xml:space="preserve"> </w:t>
      </w:r>
      <w:r>
        <w:t>as</w:t>
      </w:r>
      <w:r>
        <w:rPr>
          <w:spacing w:val="-4"/>
        </w:rPr>
        <w:t xml:space="preserve"> </w:t>
      </w:r>
      <w:r>
        <w:t>also</w:t>
      </w:r>
      <w:r>
        <w:rPr>
          <w:spacing w:val="-4"/>
        </w:rPr>
        <w:t xml:space="preserve"> </w:t>
      </w:r>
      <w:r>
        <w:t>the</w:t>
      </w:r>
      <w:r>
        <w:rPr>
          <w:spacing w:val="-4"/>
        </w:rPr>
        <w:t xml:space="preserve"> </w:t>
      </w:r>
      <w:r>
        <w:t>attire</w:t>
      </w:r>
      <w:r>
        <w:rPr>
          <w:spacing w:val="-3"/>
        </w:rPr>
        <w:t xml:space="preserve"> </w:t>
      </w:r>
      <w:r>
        <w:t>of</w:t>
      </w:r>
      <w:r>
        <w:rPr>
          <w:spacing w:val="-4"/>
        </w:rPr>
        <w:t xml:space="preserve"> </w:t>
      </w:r>
      <w:r>
        <w:t>Draupadi.</w:t>
      </w:r>
      <w:r>
        <w:rPr>
          <w:spacing w:val="-4"/>
        </w:rPr>
        <w:t xml:space="preserve"> </w:t>
      </w:r>
      <w:r>
        <w:t>Hearing</w:t>
      </w:r>
      <w:r>
        <w:rPr>
          <w:spacing w:val="-4"/>
        </w:rPr>
        <w:t xml:space="preserve"> </w:t>
      </w:r>
      <w:r>
        <w:t>these words</w:t>
      </w:r>
      <w:r>
        <w:rPr>
          <w:spacing w:val="-5"/>
        </w:rPr>
        <w:t xml:space="preserve"> </w:t>
      </w:r>
      <w:r>
        <w:t>the</w:t>
      </w:r>
      <w:r>
        <w:rPr>
          <w:spacing w:val="-5"/>
        </w:rPr>
        <w:t xml:space="preserve"> </w:t>
      </w:r>
      <w:r>
        <w:t>Pandavas,</w:t>
      </w:r>
      <w:r>
        <w:rPr>
          <w:spacing w:val="-5"/>
        </w:rPr>
        <w:t xml:space="preserve"> </w:t>
      </w:r>
      <w:r>
        <w:t>O</w:t>
      </w:r>
      <w:r>
        <w:rPr>
          <w:spacing w:val="-5"/>
        </w:rPr>
        <w:t xml:space="preserve"> </w:t>
      </w:r>
      <w:r>
        <w:t>Bharata,</w:t>
      </w:r>
      <w:r>
        <w:rPr>
          <w:spacing w:val="-5"/>
        </w:rPr>
        <w:t xml:space="preserve"> </w:t>
      </w:r>
      <w:r>
        <w:t>took</w:t>
      </w:r>
      <w:r>
        <w:rPr>
          <w:spacing w:val="-5"/>
        </w:rPr>
        <w:t xml:space="preserve"> </w:t>
      </w:r>
      <w:r>
        <w:t>of</w:t>
      </w:r>
      <w:r>
        <w:rPr>
          <w:spacing w:val="-5"/>
        </w:rPr>
        <w:t xml:space="preserve"> </w:t>
      </w:r>
      <w:r>
        <w:t>their</w:t>
      </w:r>
      <w:r>
        <w:rPr>
          <w:spacing w:val="-5"/>
        </w:rPr>
        <w:t xml:space="preserve"> </w:t>
      </w:r>
      <w:r>
        <w:t>upper</w:t>
      </w:r>
      <w:r>
        <w:rPr>
          <w:spacing w:val="-5"/>
        </w:rPr>
        <w:t xml:space="preserve"> </w:t>
      </w:r>
      <w:r>
        <w:t>garments</w:t>
      </w:r>
      <w:r>
        <w:rPr>
          <w:spacing w:val="-4"/>
        </w:rPr>
        <w:t xml:space="preserve"> </w:t>
      </w:r>
      <w:r>
        <w:t>and</w:t>
      </w:r>
      <w:r>
        <w:rPr>
          <w:spacing w:val="-5"/>
        </w:rPr>
        <w:t xml:space="preserve"> </w:t>
      </w:r>
      <w:r>
        <w:t>throwing</w:t>
      </w:r>
      <w:r>
        <w:rPr>
          <w:spacing w:val="-5"/>
        </w:rPr>
        <w:t xml:space="preserve"> </w:t>
      </w:r>
      <w:r>
        <w:t>them</w:t>
      </w:r>
      <w:r>
        <w:rPr>
          <w:spacing w:val="-5"/>
        </w:rPr>
        <w:t xml:space="preserve"> </w:t>
      </w:r>
      <w:r>
        <w:t>down</w:t>
      </w:r>
      <w:r>
        <w:rPr>
          <w:spacing w:val="-5"/>
        </w:rPr>
        <w:t xml:space="preserve"> </w:t>
      </w:r>
      <w:r>
        <w:t>sat</w:t>
      </w:r>
      <w:r>
        <w:rPr>
          <w:spacing w:val="-5"/>
        </w:rPr>
        <w:t xml:space="preserve"> </w:t>
      </w:r>
      <w:r>
        <w:t>in</w:t>
      </w:r>
      <w:r>
        <w:rPr>
          <w:spacing w:val="-5"/>
        </w:rPr>
        <w:t xml:space="preserve"> </w:t>
      </w:r>
      <w:r>
        <w:t>that</w:t>
      </w:r>
      <w:r>
        <w:rPr>
          <w:spacing w:val="-5"/>
        </w:rPr>
        <w:t xml:space="preserve"> </w:t>
      </w:r>
      <w:r>
        <w:rPr>
          <w:spacing w:val="-3"/>
        </w:rPr>
        <w:t>assembly.</w:t>
      </w:r>
      <w:r>
        <w:rPr>
          <w:spacing w:val="-5"/>
        </w:rPr>
        <w:t xml:space="preserve"> </w:t>
      </w:r>
      <w:r>
        <w:t xml:space="preserve">Then Dussasana, O king, forcibly seizing </w:t>
      </w:r>
      <w:r>
        <w:rPr>
          <w:spacing w:val="-4"/>
        </w:rPr>
        <w:t xml:space="preserve">Draupadi’s </w:t>
      </w:r>
      <w:r>
        <w:t>attire before the eyes of all, began to drag it off her</w:t>
      </w:r>
      <w:r>
        <w:rPr>
          <w:spacing w:val="-23"/>
        </w:rPr>
        <w:t xml:space="preserve"> </w:t>
      </w:r>
      <w:r>
        <w:rPr>
          <w:spacing w:val="-5"/>
        </w:rPr>
        <w:t>person.”</w:t>
      </w:r>
    </w:p>
    <w:p w14:paraId="19FD3EDC" w14:textId="3623B24C" w:rsidR="00BD6E04" w:rsidRDefault="00BD6E04" w:rsidP="00070A75">
      <w:pPr>
        <w:pStyle w:val="Body"/>
      </w:pPr>
      <w:r>
        <w:rPr>
          <w:spacing w:val="-5"/>
        </w:rPr>
        <w:t xml:space="preserve">Vaisampayana </w:t>
      </w:r>
      <w:r>
        <w:t xml:space="preserve">continued,—”When the </w:t>
      </w:r>
      <w:r>
        <w:rPr>
          <w:spacing w:val="-3"/>
        </w:rPr>
        <w:t xml:space="preserve">attire </w:t>
      </w:r>
      <w:r>
        <w:t xml:space="preserve">of </w:t>
      </w:r>
      <w:r>
        <w:rPr>
          <w:spacing w:val="-3"/>
        </w:rPr>
        <w:t xml:space="preserve">Draupadi </w:t>
      </w:r>
      <w:r>
        <w:t xml:space="preserve">was being thus dragged, the thought of </w:t>
      </w:r>
      <w:r>
        <w:rPr>
          <w:spacing w:val="-3"/>
        </w:rPr>
        <w:t xml:space="preserve">Hari, </w:t>
      </w:r>
      <w:r>
        <w:t xml:space="preserve">(And she herself cried aloud, saying), </w:t>
      </w:r>
      <w:r>
        <w:rPr>
          <w:spacing w:val="-5"/>
        </w:rPr>
        <w:t xml:space="preserve">‘O </w:t>
      </w:r>
      <w:r>
        <w:t xml:space="preserve">Govinda, O thou who dwellest in Dwaraka, O Krishna, O thou who art </w:t>
      </w:r>
      <w:r>
        <w:rPr>
          <w:spacing w:val="-3"/>
        </w:rPr>
        <w:t xml:space="preserve">fond </w:t>
      </w:r>
      <w:r>
        <w:t xml:space="preserve">of </w:t>
      </w:r>
      <w:r>
        <w:rPr>
          <w:spacing w:val="-3"/>
        </w:rPr>
        <w:t xml:space="preserve">cowherdesses </w:t>
      </w:r>
      <w:r>
        <w:rPr>
          <w:spacing w:val="-2"/>
        </w:rPr>
        <w:t xml:space="preserve">(of </w:t>
      </w:r>
      <w:r>
        <w:rPr>
          <w:spacing w:val="-4"/>
        </w:rPr>
        <w:t xml:space="preserve">Vrindavana). </w:t>
      </w:r>
      <w:r>
        <w:t xml:space="preserve">O </w:t>
      </w:r>
      <w:r>
        <w:rPr>
          <w:spacing w:val="-3"/>
        </w:rPr>
        <w:t xml:space="preserve">Kesava, </w:t>
      </w:r>
      <w:r>
        <w:t xml:space="preserve">seest thou </w:t>
      </w:r>
      <w:r>
        <w:rPr>
          <w:spacing w:val="-2"/>
        </w:rPr>
        <w:t xml:space="preserve">not </w:t>
      </w:r>
      <w:r>
        <w:t xml:space="preserve">that the </w:t>
      </w:r>
      <w:r>
        <w:rPr>
          <w:spacing w:val="-3"/>
        </w:rPr>
        <w:t xml:space="preserve">Kauravas are humiliating </w:t>
      </w:r>
      <w:r>
        <w:t xml:space="preserve">me. O </w:t>
      </w:r>
      <w:r>
        <w:rPr>
          <w:spacing w:val="-3"/>
        </w:rPr>
        <w:t xml:space="preserve">Lord, </w:t>
      </w:r>
      <w:r>
        <w:t xml:space="preserve">O </w:t>
      </w:r>
      <w:r>
        <w:rPr>
          <w:spacing w:val="-3"/>
        </w:rPr>
        <w:t xml:space="preserve">husband </w:t>
      </w:r>
      <w:r>
        <w:t>of</w:t>
      </w:r>
      <w:r>
        <w:rPr>
          <w:spacing w:val="-7"/>
        </w:rPr>
        <w:t xml:space="preserve"> </w:t>
      </w:r>
      <w:r>
        <w:t>Lakshmi,</w:t>
      </w:r>
      <w:r>
        <w:rPr>
          <w:spacing w:val="-7"/>
        </w:rPr>
        <w:t xml:space="preserve"> </w:t>
      </w:r>
      <w:r>
        <w:t>O</w:t>
      </w:r>
      <w:r>
        <w:rPr>
          <w:spacing w:val="-7"/>
        </w:rPr>
        <w:t xml:space="preserve"> </w:t>
      </w:r>
      <w:r>
        <w:t>Lord</w:t>
      </w:r>
      <w:r>
        <w:rPr>
          <w:spacing w:val="-7"/>
        </w:rPr>
        <w:t xml:space="preserve"> </w:t>
      </w:r>
      <w:r>
        <w:t>of</w:t>
      </w:r>
      <w:r>
        <w:rPr>
          <w:spacing w:val="-7"/>
        </w:rPr>
        <w:t xml:space="preserve"> </w:t>
      </w:r>
      <w:r>
        <w:rPr>
          <w:spacing w:val="-6"/>
        </w:rPr>
        <w:t>Vraja</w:t>
      </w:r>
      <w:r>
        <w:rPr>
          <w:spacing w:val="-7"/>
        </w:rPr>
        <w:t xml:space="preserve"> </w:t>
      </w:r>
      <w:r>
        <w:rPr>
          <w:spacing w:val="-4"/>
        </w:rPr>
        <w:t>(Vrindavana),</w:t>
      </w:r>
      <w:r>
        <w:rPr>
          <w:spacing w:val="-7"/>
        </w:rPr>
        <w:t xml:space="preserve"> </w:t>
      </w:r>
      <w:r>
        <w:t>O</w:t>
      </w:r>
      <w:r>
        <w:rPr>
          <w:spacing w:val="-7"/>
        </w:rPr>
        <w:t xml:space="preserve"> </w:t>
      </w:r>
      <w:r>
        <w:rPr>
          <w:spacing w:val="-3"/>
        </w:rPr>
        <w:t>destroyer</w:t>
      </w:r>
      <w:r>
        <w:rPr>
          <w:spacing w:val="-7"/>
        </w:rPr>
        <w:t xml:space="preserve"> </w:t>
      </w:r>
      <w:r>
        <w:t>of</w:t>
      </w:r>
      <w:r>
        <w:rPr>
          <w:spacing w:val="-7"/>
        </w:rPr>
        <w:t xml:space="preserve"> </w:t>
      </w:r>
      <w:r>
        <w:t>all</w:t>
      </w:r>
      <w:r>
        <w:rPr>
          <w:spacing w:val="-7"/>
        </w:rPr>
        <w:t xml:space="preserve"> </w:t>
      </w:r>
      <w:r>
        <w:t>afflictions,</w:t>
      </w:r>
      <w:r>
        <w:rPr>
          <w:spacing w:val="-6"/>
        </w:rPr>
        <w:t xml:space="preserve"> </w:t>
      </w:r>
      <w:r>
        <w:t>O</w:t>
      </w:r>
      <w:r>
        <w:rPr>
          <w:spacing w:val="-7"/>
        </w:rPr>
        <w:t xml:space="preserve"> </w:t>
      </w:r>
      <w:r>
        <w:rPr>
          <w:spacing w:val="-3"/>
        </w:rPr>
        <w:t>Janarddana,</w:t>
      </w:r>
      <w:r>
        <w:rPr>
          <w:spacing w:val="-7"/>
        </w:rPr>
        <w:t xml:space="preserve"> </w:t>
      </w:r>
      <w:r>
        <w:t>rescue</w:t>
      </w:r>
      <w:r>
        <w:rPr>
          <w:spacing w:val="-7"/>
        </w:rPr>
        <w:t xml:space="preserve"> </w:t>
      </w:r>
      <w:r>
        <w:t>me</w:t>
      </w:r>
      <w:r>
        <w:rPr>
          <w:spacing w:val="-7"/>
        </w:rPr>
        <w:t xml:space="preserve"> </w:t>
      </w:r>
      <w:r>
        <w:t>who</w:t>
      </w:r>
      <w:r>
        <w:rPr>
          <w:spacing w:val="-7"/>
        </w:rPr>
        <w:t xml:space="preserve"> </w:t>
      </w:r>
      <w:r>
        <w:t>am</w:t>
      </w:r>
      <w:r>
        <w:rPr>
          <w:spacing w:val="-7"/>
        </w:rPr>
        <w:t xml:space="preserve"> </w:t>
      </w:r>
      <w:r>
        <w:t>sinking</w:t>
      </w:r>
      <w:r>
        <w:rPr>
          <w:spacing w:val="-7"/>
        </w:rPr>
        <w:t xml:space="preserve"> </w:t>
      </w:r>
      <w:r>
        <w:t>in the</w:t>
      </w:r>
      <w:r>
        <w:rPr>
          <w:spacing w:val="-8"/>
        </w:rPr>
        <w:t xml:space="preserve"> </w:t>
      </w:r>
      <w:r>
        <w:rPr>
          <w:spacing w:val="-4"/>
        </w:rPr>
        <w:t>Kaurava</w:t>
      </w:r>
      <w:r>
        <w:rPr>
          <w:spacing w:val="-8"/>
        </w:rPr>
        <w:t xml:space="preserve"> </w:t>
      </w:r>
      <w:r>
        <w:t>Ocean.</w:t>
      </w:r>
      <w:r>
        <w:rPr>
          <w:spacing w:val="-8"/>
        </w:rPr>
        <w:t xml:space="preserve"> </w:t>
      </w:r>
      <w:r>
        <w:t>O</w:t>
      </w:r>
      <w:r>
        <w:rPr>
          <w:spacing w:val="-8"/>
        </w:rPr>
        <w:t xml:space="preserve"> </w:t>
      </w:r>
      <w:r>
        <w:t>Krishna,</w:t>
      </w:r>
      <w:r>
        <w:rPr>
          <w:spacing w:val="-8"/>
        </w:rPr>
        <w:t xml:space="preserve"> </w:t>
      </w:r>
      <w:r>
        <w:t>O</w:t>
      </w:r>
      <w:r>
        <w:rPr>
          <w:spacing w:val="-8"/>
        </w:rPr>
        <w:t xml:space="preserve"> </w:t>
      </w:r>
      <w:r>
        <w:t>Krishna,</w:t>
      </w:r>
      <w:r>
        <w:rPr>
          <w:spacing w:val="-8"/>
        </w:rPr>
        <w:t xml:space="preserve"> </w:t>
      </w:r>
      <w:r>
        <w:t>O</w:t>
      </w:r>
      <w:r>
        <w:rPr>
          <w:spacing w:val="-7"/>
        </w:rPr>
        <w:t xml:space="preserve"> </w:t>
      </w:r>
      <w:r>
        <w:t>thou</w:t>
      </w:r>
      <w:r>
        <w:rPr>
          <w:spacing w:val="-8"/>
        </w:rPr>
        <w:t xml:space="preserve"> </w:t>
      </w:r>
      <w:r>
        <w:rPr>
          <w:spacing w:val="-3"/>
        </w:rPr>
        <w:t>great</w:t>
      </w:r>
      <w:r>
        <w:rPr>
          <w:spacing w:val="-8"/>
        </w:rPr>
        <w:t xml:space="preserve"> </w:t>
      </w:r>
      <w:r>
        <w:t>yogin,</w:t>
      </w:r>
      <w:r>
        <w:rPr>
          <w:spacing w:val="-8"/>
        </w:rPr>
        <w:t xml:space="preserve"> </w:t>
      </w:r>
      <w:r>
        <w:t>thou</w:t>
      </w:r>
      <w:r>
        <w:rPr>
          <w:spacing w:val="-8"/>
        </w:rPr>
        <w:t xml:space="preserve"> </w:t>
      </w:r>
      <w:r>
        <w:t>soul</w:t>
      </w:r>
      <w:r>
        <w:rPr>
          <w:spacing w:val="-8"/>
        </w:rPr>
        <w:t xml:space="preserve"> </w:t>
      </w:r>
      <w:r>
        <w:t>of</w:t>
      </w:r>
      <w:r>
        <w:rPr>
          <w:spacing w:val="-8"/>
        </w:rPr>
        <w:t xml:space="preserve"> </w:t>
      </w:r>
      <w:r>
        <w:t>the</w:t>
      </w:r>
      <w:r>
        <w:rPr>
          <w:spacing w:val="-8"/>
        </w:rPr>
        <w:t xml:space="preserve"> </w:t>
      </w:r>
      <w:r>
        <w:t>universe,</w:t>
      </w:r>
      <w:r>
        <w:rPr>
          <w:spacing w:val="-7"/>
        </w:rPr>
        <w:t xml:space="preserve"> </w:t>
      </w:r>
      <w:r>
        <w:t>Thou</w:t>
      </w:r>
      <w:r>
        <w:rPr>
          <w:spacing w:val="-8"/>
        </w:rPr>
        <w:t xml:space="preserve"> </w:t>
      </w:r>
      <w:r>
        <w:rPr>
          <w:spacing w:val="-3"/>
        </w:rPr>
        <w:t>creator</w:t>
      </w:r>
      <w:r>
        <w:rPr>
          <w:spacing w:val="-8"/>
        </w:rPr>
        <w:t xml:space="preserve"> </w:t>
      </w:r>
      <w:r>
        <w:t>of</w:t>
      </w:r>
      <w:r>
        <w:rPr>
          <w:spacing w:val="-8"/>
        </w:rPr>
        <w:t xml:space="preserve"> </w:t>
      </w:r>
      <w:r>
        <w:t>all</w:t>
      </w:r>
      <w:r>
        <w:rPr>
          <w:spacing w:val="-8"/>
        </w:rPr>
        <w:t xml:space="preserve"> </w:t>
      </w:r>
      <w:r>
        <w:t>things, O</w:t>
      </w:r>
      <w:r>
        <w:rPr>
          <w:spacing w:val="-10"/>
        </w:rPr>
        <w:t xml:space="preserve"> </w:t>
      </w:r>
      <w:r>
        <w:t>Govinda,</w:t>
      </w:r>
      <w:r>
        <w:rPr>
          <w:spacing w:val="-10"/>
        </w:rPr>
        <w:t xml:space="preserve"> </w:t>
      </w:r>
      <w:r>
        <w:rPr>
          <w:spacing w:val="-3"/>
        </w:rPr>
        <w:t>save</w:t>
      </w:r>
      <w:r>
        <w:rPr>
          <w:spacing w:val="-9"/>
        </w:rPr>
        <w:t xml:space="preserve"> </w:t>
      </w:r>
      <w:r>
        <w:t>me</w:t>
      </w:r>
      <w:r>
        <w:rPr>
          <w:spacing w:val="-10"/>
        </w:rPr>
        <w:t xml:space="preserve"> </w:t>
      </w:r>
      <w:r>
        <w:t>who</w:t>
      </w:r>
      <w:r>
        <w:rPr>
          <w:spacing w:val="-9"/>
        </w:rPr>
        <w:t xml:space="preserve"> </w:t>
      </w:r>
      <w:r>
        <w:t>am</w:t>
      </w:r>
      <w:r>
        <w:rPr>
          <w:spacing w:val="-10"/>
        </w:rPr>
        <w:t xml:space="preserve"> </w:t>
      </w:r>
      <w:r>
        <w:t>distressed,--who</w:t>
      </w:r>
      <w:r>
        <w:rPr>
          <w:spacing w:val="-9"/>
        </w:rPr>
        <w:t xml:space="preserve"> </w:t>
      </w:r>
      <w:r>
        <w:t>am</w:t>
      </w:r>
      <w:r>
        <w:rPr>
          <w:spacing w:val="-10"/>
        </w:rPr>
        <w:t xml:space="preserve"> </w:t>
      </w:r>
      <w:r>
        <w:t>losing</w:t>
      </w:r>
      <w:r>
        <w:rPr>
          <w:spacing w:val="-10"/>
        </w:rPr>
        <w:t xml:space="preserve"> </w:t>
      </w:r>
      <w:r>
        <w:rPr>
          <w:spacing w:val="-4"/>
        </w:rPr>
        <w:t>my</w:t>
      </w:r>
      <w:r>
        <w:rPr>
          <w:spacing w:val="-9"/>
        </w:rPr>
        <w:t xml:space="preserve"> </w:t>
      </w:r>
      <w:r>
        <w:t>senses</w:t>
      </w:r>
      <w:r>
        <w:rPr>
          <w:spacing w:val="-10"/>
        </w:rPr>
        <w:t xml:space="preserve"> </w:t>
      </w:r>
      <w:r>
        <w:t>in</w:t>
      </w:r>
      <w:r>
        <w:rPr>
          <w:spacing w:val="-9"/>
        </w:rPr>
        <w:t xml:space="preserve"> </w:t>
      </w:r>
      <w:r>
        <w:t>the</w:t>
      </w:r>
      <w:r>
        <w:rPr>
          <w:spacing w:val="-10"/>
        </w:rPr>
        <w:t xml:space="preserve"> </w:t>
      </w:r>
      <w:r>
        <w:t>midst</w:t>
      </w:r>
      <w:r>
        <w:rPr>
          <w:spacing w:val="-9"/>
        </w:rPr>
        <w:t xml:space="preserve"> </w:t>
      </w:r>
      <w:r>
        <w:t>of</w:t>
      </w:r>
      <w:r>
        <w:rPr>
          <w:spacing w:val="-10"/>
        </w:rPr>
        <w:t xml:space="preserve"> </w:t>
      </w:r>
      <w:r>
        <w:t>the</w:t>
      </w:r>
      <w:r>
        <w:rPr>
          <w:spacing w:val="-9"/>
        </w:rPr>
        <w:t xml:space="preserve"> </w:t>
      </w:r>
      <w:r>
        <w:rPr>
          <w:spacing w:val="-7"/>
        </w:rPr>
        <w:t>Kurus.’</w:t>
      </w:r>
      <w:r>
        <w:rPr>
          <w:spacing w:val="-10"/>
        </w:rPr>
        <w:t xml:space="preserve"> </w:t>
      </w:r>
      <w:r>
        <w:t>Thus</w:t>
      </w:r>
      <w:r>
        <w:rPr>
          <w:spacing w:val="-10"/>
        </w:rPr>
        <w:t xml:space="preserve"> </w:t>
      </w:r>
      <w:r>
        <w:t>did</w:t>
      </w:r>
      <w:r>
        <w:rPr>
          <w:spacing w:val="-9"/>
        </w:rPr>
        <w:t xml:space="preserve"> </w:t>
      </w:r>
      <w:r>
        <w:t>that</w:t>
      </w:r>
      <w:r>
        <w:rPr>
          <w:spacing w:val="-10"/>
        </w:rPr>
        <w:t xml:space="preserve"> </w:t>
      </w:r>
      <w:r>
        <w:t xml:space="preserve">afflicted lady </w:t>
      </w:r>
      <w:r>
        <w:rPr>
          <w:spacing w:val="-3"/>
        </w:rPr>
        <w:t xml:space="preserve">resplendent </w:t>
      </w:r>
      <w:r>
        <w:t xml:space="preserve">still in her </w:t>
      </w:r>
      <w:r>
        <w:rPr>
          <w:spacing w:val="-5"/>
        </w:rPr>
        <w:t xml:space="preserve">beauty, </w:t>
      </w:r>
      <w:r>
        <w:t xml:space="preserve">O king </w:t>
      </w:r>
      <w:r>
        <w:rPr>
          <w:spacing w:val="-3"/>
        </w:rPr>
        <w:t xml:space="preserve">covering </w:t>
      </w:r>
      <w:r>
        <w:t xml:space="preserve">her face cried aloud, thinking of Krishna, of </w:t>
      </w:r>
      <w:r>
        <w:rPr>
          <w:spacing w:val="-3"/>
        </w:rPr>
        <w:t xml:space="preserve">Hari, </w:t>
      </w:r>
      <w:r>
        <w:t xml:space="preserve">of the </w:t>
      </w:r>
      <w:r>
        <w:rPr>
          <w:spacing w:val="-3"/>
        </w:rPr>
        <w:t xml:space="preserve">lord </w:t>
      </w:r>
      <w:r>
        <w:t xml:space="preserve">of the three </w:t>
      </w:r>
      <w:r>
        <w:rPr>
          <w:spacing w:val="-3"/>
        </w:rPr>
        <w:t xml:space="preserve">worlds. Hearing </w:t>
      </w:r>
      <w:r>
        <w:t xml:space="preserve">the </w:t>
      </w:r>
      <w:r>
        <w:rPr>
          <w:spacing w:val="-3"/>
        </w:rPr>
        <w:t xml:space="preserve">words </w:t>
      </w:r>
      <w:r>
        <w:t xml:space="preserve">of </w:t>
      </w:r>
      <w:r>
        <w:rPr>
          <w:spacing w:val="-3"/>
        </w:rPr>
        <w:t xml:space="preserve">Draupadi, </w:t>
      </w:r>
      <w:r>
        <w:t xml:space="preserve">Krishna was deeply </w:t>
      </w:r>
      <w:r>
        <w:rPr>
          <w:spacing w:val="-3"/>
        </w:rPr>
        <w:t xml:space="preserve">moved. </w:t>
      </w:r>
      <w:r>
        <w:t xml:space="preserve">And leaving his seat, the benevolent </w:t>
      </w:r>
      <w:r>
        <w:rPr>
          <w:spacing w:val="-2"/>
        </w:rPr>
        <w:t xml:space="preserve">one </w:t>
      </w:r>
      <w:r>
        <w:t xml:space="preserve">from </w:t>
      </w:r>
      <w:r>
        <w:rPr>
          <w:spacing w:val="-3"/>
        </w:rPr>
        <w:t xml:space="preserve">compassion, </w:t>
      </w:r>
      <w:r>
        <w:t xml:space="preserve">arrived there on foot. And while </w:t>
      </w:r>
      <w:r>
        <w:rPr>
          <w:spacing w:val="-5"/>
        </w:rPr>
        <w:t xml:space="preserve">Yajnaseni </w:t>
      </w:r>
      <w:r>
        <w:t xml:space="preserve">was crying aloud to Krishna, also called </w:t>
      </w:r>
      <w:r>
        <w:rPr>
          <w:spacing w:val="-4"/>
        </w:rPr>
        <w:t xml:space="preserve">Vishnu </w:t>
      </w:r>
      <w:r>
        <w:rPr>
          <w:spacing w:val="-2"/>
        </w:rPr>
        <w:t xml:space="preserve">and </w:t>
      </w:r>
      <w:r>
        <w:rPr>
          <w:spacing w:val="-3"/>
        </w:rPr>
        <w:t xml:space="preserve">Hari </w:t>
      </w:r>
      <w:r>
        <w:rPr>
          <w:spacing w:val="-2"/>
        </w:rPr>
        <w:t xml:space="preserve">and </w:t>
      </w:r>
      <w:r>
        <w:rPr>
          <w:spacing w:val="-4"/>
        </w:rPr>
        <w:t xml:space="preserve">Nara </w:t>
      </w:r>
      <w:r>
        <w:rPr>
          <w:spacing w:val="-3"/>
        </w:rPr>
        <w:t xml:space="preserve">for protection, </w:t>
      </w:r>
      <w:r>
        <w:t xml:space="preserve">the illustrious Dharma, </w:t>
      </w:r>
      <w:r>
        <w:rPr>
          <w:spacing w:val="-3"/>
        </w:rPr>
        <w:t xml:space="preserve">remaining </w:t>
      </w:r>
      <w:r>
        <w:t xml:space="preserve">unseen, </w:t>
      </w:r>
      <w:r>
        <w:rPr>
          <w:spacing w:val="-3"/>
        </w:rPr>
        <w:t xml:space="preserve">covered </w:t>
      </w:r>
      <w:r>
        <w:t xml:space="preserve">her with </w:t>
      </w:r>
      <w:r>
        <w:rPr>
          <w:spacing w:val="-3"/>
        </w:rPr>
        <w:t xml:space="preserve">excellent </w:t>
      </w:r>
      <w:r>
        <w:t xml:space="preserve">clothes of </w:t>
      </w:r>
      <w:r>
        <w:rPr>
          <w:spacing w:val="-4"/>
        </w:rPr>
        <w:t xml:space="preserve">many </w:t>
      </w:r>
      <w:r>
        <w:rPr>
          <w:spacing w:val="-3"/>
        </w:rPr>
        <w:t xml:space="preserve">hues. </w:t>
      </w:r>
      <w:r>
        <w:t xml:space="preserve">And, O </w:t>
      </w:r>
      <w:r>
        <w:rPr>
          <w:spacing w:val="-3"/>
        </w:rPr>
        <w:t xml:space="preserve">monarch </w:t>
      </w:r>
      <w:r>
        <w:t xml:space="preserve">as the </w:t>
      </w:r>
      <w:r>
        <w:rPr>
          <w:spacing w:val="-3"/>
        </w:rPr>
        <w:t xml:space="preserve">attire </w:t>
      </w:r>
      <w:r>
        <w:t xml:space="preserve">of </w:t>
      </w:r>
      <w:r>
        <w:rPr>
          <w:spacing w:val="-3"/>
        </w:rPr>
        <w:t xml:space="preserve">Draupadi </w:t>
      </w:r>
      <w:r>
        <w:t xml:space="preserve">was being dragged, after </w:t>
      </w:r>
      <w:r>
        <w:rPr>
          <w:spacing w:val="-2"/>
        </w:rPr>
        <w:t xml:space="preserve">one </w:t>
      </w:r>
      <w:r>
        <w:t xml:space="preserve">was taken off, another of the same kind, </w:t>
      </w:r>
      <w:r>
        <w:rPr>
          <w:spacing w:val="-3"/>
        </w:rPr>
        <w:t xml:space="preserve">appeared covering </w:t>
      </w:r>
      <w:r>
        <w:rPr>
          <w:spacing w:val="-5"/>
        </w:rPr>
        <w:t xml:space="preserve">her. </w:t>
      </w:r>
      <w:r>
        <w:t xml:space="preserve">And thus did it </w:t>
      </w:r>
      <w:r>
        <w:rPr>
          <w:spacing w:val="-3"/>
        </w:rPr>
        <w:t xml:space="preserve">continue </w:t>
      </w:r>
      <w:r>
        <w:t xml:space="preserve">till </w:t>
      </w:r>
      <w:r>
        <w:rPr>
          <w:spacing w:val="-4"/>
        </w:rPr>
        <w:t xml:space="preserve">many </w:t>
      </w:r>
      <w:r>
        <w:t xml:space="preserve">clothes </w:t>
      </w:r>
      <w:r>
        <w:rPr>
          <w:spacing w:val="-3"/>
        </w:rPr>
        <w:t xml:space="preserve">were </w:t>
      </w:r>
      <w:r>
        <w:t xml:space="preserve">seen. And, O exalted </w:t>
      </w:r>
      <w:r>
        <w:rPr>
          <w:spacing w:val="-2"/>
        </w:rPr>
        <w:t xml:space="preserve">on, </w:t>
      </w:r>
      <w:r>
        <w:rPr>
          <w:spacing w:val="-3"/>
        </w:rPr>
        <w:t xml:space="preserve">owing </w:t>
      </w:r>
      <w:r>
        <w:t xml:space="preserve">to the </w:t>
      </w:r>
      <w:r>
        <w:rPr>
          <w:spacing w:val="-3"/>
        </w:rPr>
        <w:t xml:space="preserve">protection </w:t>
      </w:r>
      <w:r>
        <w:t xml:space="preserve">of Dharma, </w:t>
      </w:r>
      <w:r>
        <w:rPr>
          <w:spacing w:val="-3"/>
        </w:rPr>
        <w:t xml:space="preserve">hundreds </w:t>
      </w:r>
      <w:r>
        <w:t xml:space="preserve">upon </w:t>
      </w:r>
      <w:r>
        <w:rPr>
          <w:spacing w:val="-3"/>
        </w:rPr>
        <w:t xml:space="preserve">hundreds </w:t>
      </w:r>
      <w:r>
        <w:t xml:space="preserve">of robes of </w:t>
      </w:r>
      <w:r>
        <w:rPr>
          <w:spacing w:val="-4"/>
        </w:rPr>
        <w:t xml:space="preserve">many </w:t>
      </w:r>
      <w:r>
        <w:rPr>
          <w:spacing w:val="-3"/>
        </w:rPr>
        <w:t xml:space="preserve">hues </w:t>
      </w:r>
      <w:r>
        <w:t xml:space="preserve">came off </w:t>
      </w:r>
      <w:r>
        <w:rPr>
          <w:spacing w:val="-5"/>
        </w:rPr>
        <w:t xml:space="preserve">Draupadi’s </w:t>
      </w:r>
      <w:r>
        <w:t xml:space="preserve">person. And there arose then a deep </w:t>
      </w:r>
      <w:r>
        <w:rPr>
          <w:spacing w:val="-3"/>
        </w:rPr>
        <w:t xml:space="preserve">uproar </w:t>
      </w:r>
      <w:r>
        <w:t xml:space="preserve">of </w:t>
      </w:r>
      <w:r>
        <w:rPr>
          <w:spacing w:val="-4"/>
        </w:rPr>
        <w:t xml:space="preserve">many many </w:t>
      </w:r>
      <w:r>
        <w:rPr>
          <w:spacing w:val="-3"/>
        </w:rPr>
        <w:t xml:space="preserve">voices. </w:t>
      </w:r>
      <w:r>
        <w:t xml:space="preserve">And the kings </w:t>
      </w:r>
      <w:r>
        <w:rPr>
          <w:spacing w:val="-3"/>
        </w:rPr>
        <w:t xml:space="preserve">present </w:t>
      </w:r>
      <w:r>
        <w:t xml:space="preserve">in that </w:t>
      </w:r>
      <w:r>
        <w:rPr>
          <w:spacing w:val="-3"/>
        </w:rPr>
        <w:t xml:space="preserve">assembly </w:t>
      </w:r>
      <w:r>
        <w:t xml:space="preserve">beholding that most </w:t>
      </w:r>
      <w:r>
        <w:rPr>
          <w:spacing w:val="-3"/>
        </w:rPr>
        <w:t>extraor</w:t>
      </w:r>
      <w:r>
        <w:t xml:space="preserve">dinary of all sights in the </w:t>
      </w:r>
      <w:r>
        <w:rPr>
          <w:spacing w:val="-3"/>
        </w:rPr>
        <w:t xml:space="preserve">world, </w:t>
      </w:r>
      <w:r>
        <w:t xml:space="preserve">began to </w:t>
      </w:r>
      <w:r>
        <w:rPr>
          <w:spacing w:val="-4"/>
        </w:rPr>
        <w:t xml:space="preserve">applaud </w:t>
      </w:r>
      <w:r>
        <w:rPr>
          <w:spacing w:val="-3"/>
        </w:rPr>
        <w:t xml:space="preserve">Draupadi </w:t>
      </w:r>
      <w:r>
        <w:rPr>
          <w:spacing w:val="-2"/>
        </w:rPr>
        <w:t xml:space="preserve">and </w:t>
      </w:r>
      <w:r>
        <w:rPr>
          <w:spacing w:val="-3"/>
        </w:rPr>
        <w:t xml:space="preserve">censure </w:t>
      </w:r>
      <w:r>
        <w:t>the son of Dhritarashtra. And Bhima then, squeezing</w:t>
      </w:r>
      <w:r>
        <w:rPr>
          <w:spacing w:val="-6"/>
        </w:rPr>
        <w:t xml:space="preserve"> </w:t>
      </w:r>
      <w:r>
        <w:t>his</w:t>
      </w:r>
      <w:r>
        <w:rPr>
          <w:spacing w:val="-6"/>
        </w:rPr>
        <w:t xml:space="preserve"> </w:t>
      </w:r>
      <w:r>
        <w:rPr>
          <w:spacing w:val="-2"/>
        </w:rPr>
        <w:t>hands,</w:t>
      </w:r>
      <w:r>
        <w:rPr>
          <w:spacing w:val="-6"/>
        </w:rPr>
        <w:t xml:space="preserve"> </w:t>
      </w:r>
      <w:r>
        <w:t>with</w:t>
      </w:r>
      <w:r>
        <w:rPr>
          <w:spacing w:val="-6"/>
        </w:rPr>
        <w:t xml:space="preserve"> </w:t>
      </w:r>
      <w:r>
        <w:t>lips</w:t>
      </w:r>
      <w:r>
        <w:rPr>
          <w:spacing w:val="-5"/>
        </w:rPr>
        <w:t xml:space="preserve"> </w:t>
      </w:r>
      <w:r>
        <w:rPr>
          <w:spacing w:val="-3"/>
        </w:rPr>
        <w:t>quivering</w:t>
      </w:r>
      <w:r>
        <w:rPr>
          <w:spacing w:val="-6"/>
        </w:rPr>
        <w:t xml:space="preserve"> </w:t>
      </w:r>
      <w:r>
        <w:t>in</w:t>
      </w:r>
      <w:r>
        <w:rPr>
          <w:spacing w:val="-6"/>
        </w:rPr>
        <w:t xml:space="preserve"> </w:t>
      </w:r>
      <w:r>
        <w:rPr>
          <w:spacing w:val="-3"/>
        </w:rPr>
        <w:t>rage,</w:t>
      </w:r>
      <w:r>
        <w:rPr>
          <w:spacing w:val="-6"/>
        </w:rPr>
        <w:t xml:space="preserve"> </w:t>
      </w:r>
      <w:r>
        <w:rPr>
          <w:spacing w:val="-3"/>
        </w:rPr>
        <w:t>swore</w:t>
      </w:r>
      <w:r>
        <w:rPr>
          <w:spacing w:val="-5"/>
        </w:rPr>
        <w:t xml:space="preserve"> </w:t>
      </w:r>
      <w:r>
        <w:t>in</w:t>
      </w:r>
      <w:r>
        <w:rPr>
          <w:spacing w:val="-6"/>
        </w:rPr>
        <w:t xml:space="preserve"> </w:t>
      </w:r>
      <w:r>
        <w:t>the</w:t>
      </w:r>
      <w:r>
        <w:rPr>
          <w:spacing w:val="-6"/>
        </w:rPr>
        <w:t xml:space="preserve"> </w:t>
      </w:r>
      <w:r>
        <w:t>midst</w:t>
      </w:r>
      <w:r>
        <w:rPr>
          <w:spacing w:val="-6"/>
        </w:rPr>
        <w:t xml:space="preserve"> </w:t>
      </w:r>
      <w:r>
        <w:t>of</w:t>
      </w:r>
      <w:r>
        <w:rPr>
          <w:spacing w:val="-5"/>
        </w:rPr>
        <w:t xml:space="preserve"> </w:t>
      </w:r>
      <w:r>
        <w:t>all</w:t>
      </w:r>
      <w:r>
        <w:rPr>
          <w:spacing w:val="-6"/>
        </w:rPr>
        <w:t xml:space="preserve"> </w:t>
      </w:r>
      <w:r>
        <w:t>those</w:t>
      </w:r>
      <w:r>
        <w:rPr>
          <w:spacing w:val="-6"/>
        </w:rPr>
        <w:t xml:space="preserve"> </w:t>
      </w:r>
      <w:r>
        <w:t>kings</w:t>
      </w:r>
      <w:r>
        <w:rPr>
          <w:spacing w:val="-6"/>
        </w:rPr>
        <w:t xml:space="preserve"> </w:t>
      </w:r>
      <w:r>
        <w:t>a</w:t>
      </w:r>
      <w:r>
        <w:rPr>
          <w:spacing w:val="-5"/>
        </w:rPr>
        <w:t xml:space="preserve"> </w:t>
      </w:r>
      <w:r>
        <w:t>terrible</w:t>
      </w:r>
      <w:r>
        <w:rPr>
          <w:spacing w:val="-6"/>
        </w:rPr>
        <w:t xml:space="preserve"> </w:t>
      </w:r>
      <w:r>
        <w:t>oath</w:t>
      </w:r>
      <w:r>
        <w:rPr>
          <w:spacing w:val="-6"/>
        </w:rPr>
        <w:t xml:space="preserve"> </w:t>
      </w:r>
      <w:r>
        <w:t>in</w:t>
      </w:r>
      <w:r>
        <w:rPr>
          <w:spacing w:val="-6"/>
        </w:rPr>
        <w:t xml:space="preserve"> </w:t>
      </w:r>
      <w:r>
        <w:t>a</w:t>
      </w:r>
      <w:r>
        <w:rPr>
          <w:spacing w:val="-5"/>
        </w:rPr>
        <w:t xml:space="preserve"> </w:t>
      </w:r>
      <w:r>
        <w:t>loud</w:t>
      </w:r>
      <w:r>
        <w:rPr>
          <w:spacing w:val="-6"/>
        </w:rPr>
        <w:t xml:space="preserve"> </w:t>
      </w:r>
      <w:r>
        <w:rPr>
          <w:spacing w:val="-3"/>
        </w:rPr>
        <w:t>voice.</w:t>
      </w:r>
    </w:p>
    <w:p w14:paraId="23613C30" w14:textId="77777777" w:rsidR="00BD6E04" w:rsidRDefault="00BD6E04" w:rsidP="00070A75">
      <w:pPr>
        <w:pStyle w:val="Body"/>
      </w:pPr>
      <w:r>
        <w:rPr>
          <w:spacing w:val="-9"/>
        </w:rPr>
        <w:lastRenderedPageBreak/>
        <w:t>“And</w:t>
      </w:r>
      <w:r>
        <w:rPr>
          <w:spacing w:val="-4"/>
        </w:rPr>
        <w:t xml:space="preserve"> </w:t>
      </w:r>
      <w:r>
        <w:t>Bhima</w:t>
      </w:r>
      <w:r>
        <w:rPr>
          <w:spacing w:val="-3"/>
        </w:rPr>
        <w:t xml:space="preserve"> </w:t>
      </w:r>
      <w:r>
        <w:t>said,--Hear</w:t>
      </w:r>
      <w:r>
        <w:rPr>
          <w:spacing w:val="-4"/>
        </w:rPr>
        <w:t xml:space="preserve"> </w:t>
      </w:r>
      <w:r>
        <w:t>these</w:t>
      </w:r>
      <w:r>
        <w:rPr>
          <w:spacing w:val="-3"/>
        </w:rPr>
        <w:t xml:space="preserve"> </w:t>
      </w:r>
      <w:r>
        <w:t>words</w:t>
      </w:r>
      <w:r>
        <w:rPr>
          <w:spacing w:val="-4"/>
        </w:rPr>
        <w:t xml:space="preserve"> </w:t>
      </w:r>
      <w:r>
        <w:t>of</w:t>
      </w:r>
      <w:r>
        <w:rPr>
          <w:spacing w:val="-3"/>
        </w:rPr>
        <w:t xml:space="preserve"> </w:t>
      </w:r>
      <w:r>
        <w:t>mine,</w:t>
      </w:r>
      <w:r>
        <w:rPr>
          <w:spacing w:val="-4"/>
        </w:rPr>
        <w:t xml:space="preserve"> </w:t>
      </w:r>
      <w:r>
        <w:t>ye</w:t>
      </w:r>
      <w:r>
        <w:rPr>
          <w:spacing w:val="-3"/>
        </w:rPr>
        <w:t xml:space="preserve"> </w:t>
      </w:r>
      <w:r>
        <w:t>Kshatriyas</w:t>
      </w:r>
      <w:r>
        <w:rPr>
          <w:spacing w:val="-4"/>
        </w:rPr>
        <w:t xml:space="preserve"> </w:t>
      </w:r>
      <w:r>
        <w:t>of</w:t>
      </w:r>
      <w:r>
        <w:rPr>
          <w:spacing w:val="-3"/>
        </w:rPr>
        <w:t xml:space="preserve"> </w:t>
      </w:r>
      <w:r>
        <w:t>the</w:t>
      </w:r>
      <w:r>
        <w:rPr>
          <w:spacing w:val="-4"/>
        </w:rPr>
        <w:t xml:space="preserve"> </w:t>
      </w:r>
      <w:r>
        <w:t>world.</w:t>
      </w:r>
      <w:r>
        <w:rPr>
          <w:spacing w:val="-3"/>
        </w:rPr>
        <w:t xml:space="preserve"> </w:t>
      </w:r>
      <w:r>
        <w:rPr>
          <w:spacing w:val="-6"/>
        </w:rPr>
        <w:t>Words</w:t>
      </w:r>
      <w:r>
        <w:rPr>
          <w:spacing w:val="-4"/>
        </w:rPr>
        <w:t xml:space="preserve"> </w:t>
      </w:r>
      <w:r>
        <w:t>such</w:t>
      </w:r>
      <w:r>
        <w:rPr>
          <w:spacing w:val="-3"/>
        </w:rPr>
        <w:t xml:space="preserve"> </w:t>
      </w:r>
      <w:r>
        <w:t>as</w:t>
      </w:r>
      <w:r>
        <w:rPr>
          <w:spacing w:val="-4"/>
        </w:rPr>
        <w:t xml:space="preserve"> </w:t>
      </w:r>
      <w:r>
        <w:t>these</w:t>
      </w:r>
      <w:r>
        <w:rPr>
          <w:spacing w:val="-3"/>
        </w:rPr>
        <w:t xml:space="preserve"> </w:t>
      </w:r>
      <w:r>
        <w:t>were</w:t>
      </w:r>
      <w:r>
        <w:rPr>
          <w:spacing w:val="-3"/>
        </w:rPr>
        <w:t xml:space="preserve"> </w:t>
      </w:r>
      <w:r>
        <w:t>never</w:t>
      </w:r>
      <w:r>
        <w:rPr>
          <w:spacing w:val="-4"/>
        </w:rPr>
        <w:t xml:space="preserve"> </w:t>
      </w:r>
      <w:r>
        <w:t xml:space="preserve">before uttered by other men, nor will anybody in the future ever utter them. </w:t>
      </w:r>
      <w:r>
        <w:rPr>
          <w:spacing w:val="-14"/>
        </w:rPr>
        <w:t xml:space="preserve">Ye </w:t>
      </w:r>
      <w:r>
        <w:t xml:space="preserve">lords of earth, if having spoken these words I do not accomplish them </w:t>
      </w:r>
      <w:r>
        <w:rPr>
          <w:spacing w:val="-3"/>
        </w:rPr>
        <w:t xml:space="preserve">hereafter, </w:t>
      </w:r>
      <w:r>
        <w:t xml:space="preserve">let me not obtain the region of </w:t>
      </w:r>
      <w:r>
        <w:rPr>
          <w:spacing w:val="-3"/>
        </w:rPr>
        <w:t xml:space="preserve">my </w:t>
      </w:r>
      <w:r>
        <w:t xml:space="preserve">deceased ancestors. </w:t>
      </w:r>
      <w:r>
        <w:rPr>
          <w:spacing w:val="-4"/>
        </w:rPr>
        <w:t xml:space="preserve">Tearing </w:t>
      </w:r>
      <w:r>
        <w:t xml:space="preserve">open in battle, by sheer force, the breast of this wretch, this wicked-minded scoundrel of the Bharata race, if I do not drink his life-blood, let me not obtain the region of </w:t>
      </w:r>
      <w:r>
        <w:rPr>
          <w:spacing w:val="-3"/>
        </w:rPr>
        <w:t xml:space="preserve">my </w:t>
      </w:r>
      <w:r>
        <w:rPr>
          <w:spacing w:val="-4"/>
        </w:rPr>
        <w:t>ancestors.”</w:t>
      </w:r>
    </w:p>
    <w:p w14:paraId="3F523437" w14:textId="62BC7528" w:rsidR="00BD6E04" w:rsidRDefault="00BD6E04" w:rsidP="00070A75">
      <w:pPr>
        <w:pStyle w:val="Body"/>
      </w:pPr>
      <w:r>
        <w:rPr>
          <w:spacing w:val="-4"/>
        </w:rPr>
        <w:t xml:space="preserve">Vaisampayana </w:t>
      </w:r>
      <w:r>
        <w:t>continued,—”Hearing</w:t>
      </w:r>
      <w:r>
        <w:rPr>
          <w:spacing w:val="-4"/>
        </w:rPr>
        <w:t xml:space="preserve"> </w:t>
      </w:r>
      <w:r>
        <w:t>these</w:t>
      </w:r>
      <w:r>
        <w:rPr>
          <w:spacing w:val="-4"/>
        </w:rPr>
        <w:t xml:space="preserve"> </w:t>
      </w:r>
      <w:r>
        <w:t>terrible</w:t>
      </w:r>
      <w:r>
        <w:rPr>
          <w:spacing w:val="-4"/>
        </w:rPr>
        <w:t xml:space="preserve"> </w:t>
      </w:r>
      <w:r>
        <w:t>words</w:t>
      </w:r>
      <w:r>
        <w:rPr>
          <w:spacing w:val="-4"/>
        </w:rPr>
        <w:t xml:space="preserve"> </w:t>
      </w:r>
      <w:r>
        <w:t>of</w:t>
      </w:r>
      <w:r>
        <w:rPr>
          <w:spacing w:val="-4"/>
        </w:rPr>
        <w:t xml:space="preserve"> </w:t>
      </w:r>
      <w:r>
        <w:t>Bhima</w:t>
      </w:r>
      <w:r>
        <w:rPr>
          <w:spacing w:val="-4"/>
        </w:rPr>
        <w:t xml:space="preserve"> </w:t>
      </w:r>
      <w:r>
        <w:t>that</w:t>
      </w:r>
      <w:r>
        <w:rPr>
          <w:spacing w:val="-3"/>
        </w:rPr>
        <w:t xml:space="preserve"> </w:t>
      </w:r>
      <w:r>
        <w:t>made</w:t>
      </w:r>
      <w:r>
        <w:rPr>
          <w:spacing w:val="-4"/>
        </w:rPr>
        <w:t xml:space="preserve"> </w:t>
      </w:r>
      <w:r>
        <w:t>the</w:t>
      </w:r>
      <w:r>
        <w:rPr>
          <w:spacing w:val="-4"/>
        </w:rPr>
        <w:t xml:space="preserve"> </w:t>
      </w:r>
      <w:r>
        <w:t>down</w:t>
      </w:r>
      <w:r>
        <w:rPr>
          <w:spacing w:val="-4"/>
        </w:rPr>
        <w:t xml:space="preserve"> </w:t>
      </w:r>
      <w:r>
        <w:t>of</w:t>
      </w:r>
      <w:r>
        <w:rPr>
          <w:spacing w:val="-4"/>
        </w:rPr>
        <w:t xml:space="preserve"> </w:t>
      </w:r>
      <w:r>
        <w:t>the</w:t>
      </w:r>
      <w:r>
        <w:rPr>
          <w:spacing w:val="-4"/>
        </w:rPr>
        <w:t xml:space="preserve"> </w:t>
      </w:r>
      <w:r>
        <w:t>auditors</w:t>
      </w:r>
      <w:r>
        <w:rPr>
          <w:spacing w:val="-4"/>
        </w:rPr>
        <w:t xml:space="preserve"> </w:t>
      </w:r>
      <w:r>
        <w:t>to</w:t>
      </w:r>
      <w:r>
        <w:rPr>
          <w:spacing w:val="-4"/>
        </w:rPr>
        <w:t xml:space="preserve"> </w:t>
      </w:r>
      <w:r>
        <w:t>stand on</w:t>
      </w:r>
      <w:r>
        <w:rPr>
          <w:spacing w:val="-4"/>
        </w:rPr>
        <w:t xml:space="preserve"> </w:t>
      </w:r>
      <w:r>
        <w:t>end,</w:t>
      </w:r>
      <w:r>
        <w:rPr>
          <w:spacing w:val="-3"/>
        </w:rPr>
        <w:t xml:space="preserve"> </w:t>
      </w:r>
      <w:r>
        <w:t>everybody</w:t>
      </w:r>
      <w:r>
        <w:rPr>
          <w:spacing w:val="-4"/>
        </w:rPr>
        <w:t xml:space="preserve"> </w:t>
      </w:r>
      <w:r>
        <w:t>present</w:t>
      </w:r>
      <w:r>
        <w:rPr>
          <w:spacing w:val="-3"/>
        </w:rPr>
        <w:t xml:space="preserve"> </w:t>
      </w:r>
      <w:r>
        <w:t>there</w:t>
      </w:r>
      <w:r>
        <w:rPr>
          <w:spacing w:val="-4"/>
        </w:rPr>
        <w:t xml:space="preserve"> </w:t>
      </w:r>
      <w:r>
        <w:t>applauded</w:t>
      </w:r>
      <w:r>
        <w:rPr>
          <w:spacing w:val="-3"/>
        </w:rPr>
        <w:t xml:space="preserve"> </w:t>
      </w:r>
      <w:r>
        <w:t>him</w:t>
      </w:r>
      <w:r>
        <w:rPr>
          <w:spacing w:val="-3"/>
        </w:rPr>
        <w:t xml:space="preserve"> </w:t>
      </w:r>
      <w:r>
        <w:t>and</w:t>
      </w:r>
      <w:r>
        <w:rPr>
          <w:spacing w:val="-4"/>
        </w:rPr>
        <w:t xml:space="preserve"> </w:t>
      </w:r>
      <w:r>
        <w:t>censured</w:t>
      </w:r>
      <w:r>
        <w:rPr>
          <w:spacing w:val="-3"/>
        </w:rPr>
        <w:t xml:space="preserve"> </w:t>
      </w:r>
      <w:r>
        <w:t>the</w:t>
      </w:r>
      <w:r>
        <w:rPr>
          <w:spacing w:val="-4"/>
        </w:rPr>
        <w:t xml:space="preserve"> </w:t>
      </w:r>
      <w:r>
        <w:t>son</w:t>
      </w:r>
      <w:r>
        <w:rPr>
          <w:spacing w:val="-3"/>
        </w:rPr>
        <w:t xml:space="preserve"> </w:t>
      </w:r>
      <w:r>
        <w:t>of</w:t>
      </w:r>
      <w:r>
        <w:rPr>
          <w:spacing w:val="-3"/>
        </w:rPr>
        <w:t xml:space="preserve"> </w:t>
      </w:r>
      <w:r>
        <w:t>Dhritarashtra.</w:t>
      </w:r>
      <w:r>
        <w:rPr>
          <w:spacing w:val="-4"/>
        </w:rPr>
        <w:t xml:space="preserve"> </w:t>
      </w:r>
      <w:r>
        <w:t>And</w:t>
      </w:r>
      <w:r>
        <w:rPr>
          <w:spacing w:val="-3"/>
        </w:rPr>
        <w:t xml:space="preserve"> </w:t>
      </w:r>
      <w:r>
        <w:t>when</w:t>
      </w:r>
      <w:r>
        <w:rPr>
          <w:spacing w:val="-4"/>
        </w:rPr>
        <w:t xml:space="preserve"> </w:t>
      </w:r>
      <w:r>
        <w:t>a</w:t>
      </w:r>
      <w:r>
        <w:rPr>
          <w:spacing w:val="-3"/>
        </w:rPr>
        <w:t xml:space="preserve"> </w:t>
      </w:r>
      <w:r>
        <w:t>mass</w:t>
      </w:r>
      <w:r>
        <w:rPr>
          <w:spacing w:val="-4"/>
        </w:rPr>
        <w:t xml:space="preserve"> </w:t>
      </w:r>
      <w:r>
        <w:t>of</w:t>
      </w:r>
      <w:r>
        <w:rPr>
          <w:spacing w:val="-3"/>
        </w:rPr>
        <w:t xml:space="preserve"> </w:t>
      </w:r>
      <w:r>
        <w:t xml:space="preserve">clothes had been gathered in that </w:t>
      </w:r>
      <w:r>
        <w:rPr>
          <w:spacing w:val="-3"/>
        </w:rPr>
        <w:t xml:space="preserve">assembly, </w:t>
      </w:r>
      <w:r>
        <w:t>all dragged from the person of Draupadi, Dussasana, tired and</w:t>
      </w:r>
      <w:r>
        <w:rPr>
          <w:spacing w:val="-22"/>
        </w:rPr>
        <w:t xml:space="preserve"> </w:t>
      </w:r>
      <w:r>
        <w:t>ashamed,</w:t>
      </w:r>
      <w:r w:rsidR="00070A75">
        <w:t xml:space="preserve"> </w:t>
      </w:r>
      <w:r>
        <w:t xml:space="preserve">sat down. And beholding the sons of </w:t>
      </w:r>
      <w:r>
        <w:rPr>
          <w:spacing w:val="-3"/>
        </w:rPr>
        <w:t xml:space="preserve">Kunti </w:t>
      </w:r>
      <w:r>
        <w:t xml:space="preserve">in that state, the persons--those gods among men--that were in that assembly all uttered the word ‘Fie!’(on the son of Dhritarashtra). And the united voices of all became so loud that they made the down of anybody who heard them stand on end. And all the honest men that were in that assembly began to </w:t>
      </w:r>
      <w:r>
        <w:rPr>
          <w:spacing w:val="-5"/>
        </w:rPr>
        <w:t xml:space="preserve">say,—’Alas! </w:t>
      </w:r>
      <w:r>
        <w:t>the Kauravas answer not the question that hath been put to them by Draupadi. And all censuring</w:t>
      </w:r>
      <w:r>
        <w:rPr>
          <w:spacing w:val="-5"/>
        </w:rPr>
        <w:t xml:space="preserve"> </w:t>
      </w:r>
      <w:r>
        <w:t>Dhritarashtra</w:t>
      </w:r>
      <w:r>
        <w:rPr>
          <w:spacing w:val="-5"/>
        </w:rPr>
        <w:t xml:space="preserve"> </w:t>
      </w:r>
      <w:r>
        <w:t>together,</w:t>
      </w:r>
      <w:r>
        <w:rPr>
          <w:spacing w:val="-5"/>
        </w:rPr>
        <w:t xml:space="preserve"> </w:t>
      </w:r>
      <w:r>
        <w:t>made</w:t>
      </w:r>
      <w:r>
        <w:rPr>
          <w:spacing w:val="-5"/>
        </w:rPr>
        <w:t xml:space="preserve"> </w:t>
      </w:r>
      <w:r>
        <w:t>a</w:t>
      </w:r>
      <w:r>
        <w:rPr>
          <w:spacing w:val="-4"/>
        </w:rPr>
        <w:t xml:space="preserve"> </w:t>
      </w:r>
      <w:r>
        <w:t>loud</w:t>
      </w:r>
      <w:r>
        <w:rPr>
          <w:spacing w:val="-5"/>
        </w:rPr>
        <w:t xml:space="preserve"> </w:t>
      </w:r>
      <w:r>
        <w:rPr>
          <w:spacing w:val="-3"/>
        </w:rPr>
        <w:t>clamour.</w:t>
      </w:r>
      <w:r>
        <w:rPr>
          <w:spacing w:val="-5"/>
        </w:rPr>
        <w:t xml:space="preserve"> </w:t>
      </w:r>
      <w:r>
        <w:t>Then</w:t>
      </w:r>
      <w:r>
        <w:rPr>
          <w:spacing w:val="-5"/>
        </w:rPr>
        <w:t xml:space="preserve"> </w:t>
      </w:r>
      <w:r>
        <w:t>Vidura,</w:t>
      </w:r>
      <w:r>
        <w:rPr>
          <w:spacing w:val="-5"/>
        </w:rPr>
        <w:t xml:space="preserve"> </w:t>
      </w:r>
      <w:r>
        <w:t>that</w:t>
      </w:r>
      <w:r>
        <w:rPr>
          <w:spacing w:val="-4"/>
        </w:rPr>
        <w:t xml:space="preserve"> </w:t>
      </w:r>
      <w:r>
        <w:t>master</w:t>
      </w:r>
      <w:r>
        <w:rPr>
          <w:spacing w:val="-5"/>
        </w:rPr>
        <w:t xml:space="preserve"> </w:t>
      </w:r>
      <w:r>
        <w:t>of</w:t>
      </w:r>
      <w:r>
        <w:rPr>
          <w:spacing w:val="-5"/>
        </w:rPr>
        <w:t xml:space="preserve"> </w:t>
      </w:r>
      <w:r>
        <w:t>the</w:t>
      </w:r>
      <w:r>
        <w:rPr>
          <w:spacing w:val="-5"/>
        </w:rPr>
        <w:t xml:space="preserve"> </w:t>
      </w:r>
      <w:r>
        <w:t>science</w:t>
      </w:r>
      <w:r>
        <w:rPr>
          <w:spacing w:val="-5"/>
        </w:rPr>
        <w:t xml:space="preserve"> </w:t>
      </w:r>
      <w:r>
        <w:t>of</w:t>
      </w:r>
      <w:r>
        <w:rPr>
          <w:spacing w:val="-4"/>
        </w:rPr>
        <w:t xml:space="preserve"> </w:t>
      </w:r>
      <w:r>
        <w:rPr>
          <w:spacing w:val="-3"/>
        </w:rPr>
        <w:t>morality,</w:t>
      </w:r>
      <w:r>
        <w:rPr>
          <w:spacing w:val="-5"/>
        </w:rPr>
        <w:t xml:space="preserve"> </w:t>
      </w:r>
      <w:r>
        <w:t>waving</w:t>
      </w:r>
      <w:r>
        <w:rPr>
          <w:spacing w:val="-5"/>
        </w:rPr>
        <w:t xml:space="preserve"> </w:t>
      </w:r>
      <w:r>
        <w:t xml:space="preserve">his hands and silencing every one, spake these </w:t>
      </w:r>
      <w:r>
        <w:rPr>
          <w:spacing w:val="-3"/>
        </w:rPr>
        <w:t xml:space="preserve">words;—’Ye </w:t>
      </w:r>
      <w:r>
        <w:t xml:space="preserve">that are in this </w:t>
      </w:r>
      <w:r>
        <w:rPr>
          <w:spacing w:val="-3"/>
        </w:rPr>
        <w:t xml:space="preserve">assembly, </w:t>
      </w:r>
      <w:r>
        <w:t xml:space="preserve">Draupadi having put her question is weeping </w:t>
      </w:r>
      <w:r>
        <w:rPr>
          <w:spacing w:val="-3"/>
        </w:rPr>
        <w:t xml:space="preserve">helplessly. </w:t>
      </w:r>
      <w:r>
        <w:rPr>
          <w:spacing w:val="-14"/>
        </w:rPr>
        <w:t xml:space="preserve">Ye </w:t>
      </w:r>
      <w:r>
        <w:t xml:space="preserve">are not answering </w:t>
      </w:r>
      <w:r>
        <w:rPr>
          <w:spacing w:val="-4"/>
        </w:rPr>
        <w:t xml:space="preserve">her. </w:t>
      </w:r>
      <w:r>
        <w:rPr>
          <w:spacing w:val="-2"/>
        </w:rPr>
        <w:t xml:space="preserve">Virtue </w:t>
      </w:r>
      <w:r>
        <w:t xml:space="preserve">and morality are being persecuted by such conduct. An afflicted person approacheth an assembly of good men, like one that is being consumed by fire. They that are in the assembly quench that fire and cool him by means of truth and </w:t>
      </w:r>
      <w:r>
        <w:rPr>
          <w:spacing w:val="-3"/>
        </w:rPr>
        <w:t xml:space="preserve">morality. </w:t>
      </w:r>
      <w:r>
        <w:t xml:space="preserve">The afflicted person asketh the assembly about his rights, as sanctioned by </w:t>
      </w:r>
      <w:r>
        <w:rPr>
          <w:spacing w:val="-3"/>
        </w:rPr>
        <w:t xml:space="preserve">morality. </w:t>
      </w:r>
      <w:r>
        <w:t xml:space="preserve">They that are in the assembly should, unmoved by interest and </w:t>
      </w:r>
      <w:r>
        <w:rPr>
          <w:spacing w:val="-4"/>
        </w:rPr>
        <w:t xml:space="preserve">anger, </w:t>
      </w:r>
      <w:r>
        <w:t>answer</w:t>
      </w:r>
      <w:r>
        <w:rPr>
          <w:spacing w:val="-5"/>
        </w:rPr>
        <w:t xml:space="preserve"> </w:t>
      </w:r>
      <w:r>
        <w:t>the</w:t>
      </w:r>
      <w:r>
        <w:rPr>
          <w:spacing w:val="-5"/>
        </w:rPr>
        <w:t xml:space="preserve"> </w:t>
      </w:r>
      <w:r>
        <w:t>question.</w:t>
      </w:r>
      <w:r>
        <w:rPr>
          <w:spacing w:val="-4"/>
        </w:rPr>
        <w:t xml:space="preserve"> </w:t>
      </w:r>
      <w:r>
        <w:rPr>
          <w:spacing w:val="-14"/>
        </w:rPr>
        <w:t>Ye</w:t>
      </w:r>
      <w:r>
        <w:rPr>
          <w:spacing w:val="-5"/>
        </w:rPr>
        <w:t xml:space="preserve"> </w:t>
      </w:r>
      <w:r>
        <w:t>kings,</w:t>
      </w:r>
      <w:r>
        <w:rPr>
          <w:spacing w:val="-5"/>
        </w:rPr>
        <w:t xml:space="preserve"> </w:t>
      </w:r>
      <w:r>
        <w:t>Vikarna</w:t>
      </w:r>
      <w:r>
        <w:rPr>
          <w:spacing w:val="-4"/>
        </w:rPr>
        <w:t xml:space="preserve"> </w:t>
      </w:r>
      <w:r>
        <w:t>hath</w:t>
      </w:r>
      <w:r>
        <w:rPr>
          <w:spacing w:val="-5"/>
        </w:rPr>
        <w:t xml:space="preserve"> </w:t>
      </w:r>
      <w:r>
        <w:t>answered</w:t>
      </w:r>
      <w:r>
        <w:rPr>
          <w:spacing w:val="-4"/>
        </w:rPr>
        <w:t xml:space="preserve"> </w:t>
      </w:r>
      <w:r>
        <w:t>the</w:t>
      </w:r>
      <w:r>
        <w:rPr>
          <w:spacing w:val="-5"/>
        </w:rPr>
        <w:t xml:space="preserve"> </w:t>
      </w:r>
      <w:r>
        <w:t>question,</w:t>
      </w:r>
      <w:r>
        <w:rPr>
          <w:spacing w:val="-5"/>
        </w:rPr>
        <w:t xml:space="preserve"> </w:t>
      </w:r>
      <w:r>
        <w:t>according</w:t>
      </w:r>
      <w:r>
        <w:rPr>
          <w:spacing w:val="-4"/>
        </w:rPr>
        <w:t xml:space="preserve"> </w:t>
      </w:r>
      <w:r>
        <w:t>to</w:t>
      </w:r>
      <w:r>
        <w:rPr>
          <w:spacing w:val="-5"/>
        </w:rPr>
        <w:t xml:space="preserve"> </w:t>
      </w:r>
      <w:r>
        <w:t>his</w:t>
      </w:r>
      <w:r>
        <w:rPr>
          <w:spacing w:val="-4"/>
        </w:rPr>
        <w:t xml:space="preserve"> </w:t>
      </w:r>
      <w:r>
        <w:t>own</w:t>
      </w:r>
      <w:r>
        <w:rPr>
          <w:spacing w:val="-5"/>
        </w:rPr>
        <w:t xml:space="preserve"> </w:t>
      </w:r>
      <w:r>
        <w:t>knowledge</w:t>
      </w:r>
      <w:r>
        <w:rPr>
          <w:spacing w:val="-5"/>
        </w:rPr>
        <w:t xml:space="preserve"> </w:t>
      </w:r>
      <w:r>
        <w:t>and</w:t>
      </w:r>
      <w:r>
        <w:rPr>
          <w:spacing w:val="-4"/>
        </w:rPr>
        <w:t xml:space="preserve"> </w:t>
      </w:r>
      <w:r>
        <w:t xml:space="preserve">judgment. </w:t>
      </w:r>
      <w:r>
        <w:rPr>
          <w:spacing w:val="-14"/>
        </w:rPr>
        <w:t xml:space="preserve">Ye </w:t>
      </w:r>
      <w:r>
        <w:t xml:space="preserve">should also answer it as ye think </w:t>
      </w:r>
      <w:r>
        <w:rPr>
          <w:spacing w:val="-4"/>
        </w:rPr>
        <w:t xml:space="preserve">proper. </w:t>
      </w:r>
      <w:r>
        <w:t xml:space="preserve">Knowing the rules of </w:t>
      </w:r>
      <w:r>
        <w:rPr>
          <w:spacing w:val="-3"/>
        </w:rPr>
        <w:t xml:space="preserve">morality, </w:t>
      </w:r>
      <w:r>
        <w:t xml:space="preserve">and having attended an </w:t>
      </w:r>
      <w:r>
        <w:rPr>
          <w:spacing w:val="-3"/>
        </w:rPr>
        <w:t xml:space="preserve">assembly, </w:t>
      </w:r>
      <w:r>
        <w:t xml:space="preserve">he that doth not answer a query that is put, incurreth half the demerit that attacheth to a lie. </w:t>
      </w:r>
      <w:r>
        <w:rPr>
          <w:spacing w:val="-3"/>
        </w:rPr>
        <w:t xml:space="preserve">He, </w:t>
      </w:r>
      <w:r>
        <w:t xml:space="preserve">on the other hand, who, knowing the rules of morality and having joined an assembly answereth </w:t>
      </w:r>
      <w:r>
        <w:rPr>
          <w:spacing w:val="-3"/>
        </w:rPr>
        <w:t xml:space="preserve">falsely, </w:t>
      </w:r>
      <w:r>
        <w:t>assuredly incurreth the sin of a lie. The learned quote as an example in this connection the old history of Prahlada and the son of</w:t>
      </w:r>
      <w:r>
        <w:rPr>
          <w:spacing w:val="-28"/>
        </w:rPr>
        <w:t xml:space="preserve"> </w:t>
      </w:r>
      <w:r>
        <w:t>Angirasa.</w:t>
      </w:r>
    </w:p>
    <w:p w14:paraId="376D07F1" w14:textId="17883DF3" w:rsidR="00BD6E04" w:rsidRDefault="00BD6E04" w:rsidP="00070A75">
      <w:pPr>
        <w:pStyle w:val="Body"/>
      </w:pPr>
      <w:r>
        <w:t>“There was of old a chief of the Daityas of the name Prahlada. He had a son named Virochana. And Virochana, for the sake of obtaining a bride, quarrelled with Sudhanwan, the son of Angiras. It hath been heard by us that they</w:t>
      </w:r>
      <w:r w:rsidR="00070A75">
        <w:t xml:space="preserve"> </w:t>
      </w:r>
      <w:r>
        <w:t xml:space="preserve">mutually wagered their lives, saying--I am superior,--I am superior,--for the sake of obtaining a bride. And after they had thus quarrelled with each other, they both made Prahlada the arbitrator to decide between them. And they asked him, saying;--Who amongst us is superior (to the other)? Answer this question. Speak not falsely. </w:t>
      </w:r>
      <w:r>
        <w:lastRenderedPageBreak/>
        <w:t>Frightened at this quarrel, Prahlada cast his eyes upon Sudhanwan. And Sudhanwan in rage, burning like unto the mace of Yama, told him,--If thou answerest falsely, or dost not answer at all thy head will then be split into a hundred pieces by the wielder of the thunderbolt with that bolt of his.--Thus addressed by Sudhanwan, the Daitya, trembling like</w:t>
      </w:r>
      <w:r w:rsidR="00070A75">
        <w:t xml:space="preserve"> </w:t>
      </w:r>
      <w:r>
        <w:t>a leaf of the fig tree, went to Kasyapa of great</w:t>
      </w:r>
      <w:r>
        <w:rPr>
          <w:spacing w:val="-3"/>
        </w:rPr>
        <w:t xml:space="preserve"> energy, </w:t>
      </w:r>
      <w:r>
        <w:t>for taking counsel with him. And Prahlada said,—’Thou art, O illustrious and exalted one, fully conversant with the rules of morality that should guide both the gods and the Asuras and the Brahmanas as well.</w:t>
      </w:r>
      <w:r>
        <w:rPr>
          <w:spacing w:val="-3"/>
        </w:rPr>
        <w:t xml:space="preserve"> Here, however, </w:t>
      </w:r>
      <w:r>
        <w:t xml:space="preserve">is a situation of great difficulty in respect of </w:t>
      </w:r>
      <w:r>
        <w:rPr>
          <w:spacing w:val="-5"/>
        </w:rPr>
        <w:t xml:space="preserve">duty. </w:t>
      </w:r>
      <w:r>
        <w:rPr>
          <w:spacing w:val="-6"/>
        </w:rPr>
        <w:t xml:space="preserve">Tell </w:t>
      </w:r>
      <w:r>
        <w:t>me, I ask thee, what regions are obtainable by them who upon being asked a question, answer it not, or answer it</w:t>
      </w:r>
      <w:r>
        <w:rPr>
          <w:spacing w:val="-3"/>
        </w:rPr>
        <w:t xml:space="preserve"> falsely.</w:t>
      </w:r>
      <w:r w:rsidR="00070A75">
        <w:t xml:space="preserve"> </w:t>
      </w:r>
      <w:r>
        <w:t xml:space="preserve">Kasyapa thus asked answered.—’He that knoweth, but answereth not a question from temptation, anger or </w:t>
      </w:r>
      <w:r>
        <w:rPr>
          <w:spacing w:val="-4"/>
        </w:rPr>
        <w:t xml:space="preserve">fear, </w:t>
      </w:r>
      <w:r>
        <w:t xml:space="preserve">casteth upon himself a thousand nooses of </w:t>
      </w:r>
      <w:r>
        <w:rPr>
          <w:spacing w:val="-4"/>
        </w:rPr>
        <w:t xml:space="preserve">Varuna. </w:t>
      </w:r>
      <w:r>
        <w:t xml:space="preserve">And the person who, cited as a witness with respect to </w:t>
      </w:r>
      <w:r>
        <w:rPr>
          <w:spacing w:val="-3"/>
        </w:rPr>
        <w:t xml:space="preserve">any </w:t>
      </w:r>
      <w:r>
        <w:t xml:space="preserve">matter of ocular or auricular knowledge, speaketh </w:t>
      </w:r>
      <w:r>
        <w:rPr>
          <w:spacing w:val="-3"/>
        </w:rPr>
        <w:t xml:space="preserve">carelessly, </w:t>
      </w:r>
      <w:r>
        <w:t xml:space="preserve">casteth a thousand nooses of </w:t>
      </w:r>
      <w:r>
        <w:rPr>
          <w:spacing w:val="-4"/>
        </w:rPr>
        <w:t xml:space="preserve">Varuna </w:t>
      </w:r>
      <w:r>
        <w:t xml:space="preserve">upon his own person. On the completion of one full </w:t>
      </w:r>
      <w:r>
        <w:rPr>
          <w:spacing w:val="-4"/>
        </w:rPr>
        <w:t xml:space="preserve">year, </w:t>
      </w:r>
      <w:r>
        <w:t>one such noose is loosened. Therefore, he that knoweth, should speak the truth without concealment. If virtue, pierced by sin, repaireth to an assembly (for aid), it is the duty of every body in</w:t>
      </w:r>
      <w:r>
        <w:rPr>
          <w:spacing w:val="-3"/>
        </w:rPr>
        <w:t xml:space="preserve"> </w:t>
      </w:r>
      <w:r>
        <w:t>the</w:t>
      </w:r>
      <w:r>
        <w:rPr>
          <w:spacing w:val="-2"/>
        </w:rPr>
        <w:t xml:space="preserve"> </w:t>
      </w:r>
      <w:r>
        <w:t>assembly</w:t>
      </w:r>
      <w:r>
        <w:rPr>
          <w:spacing w:val="-2"/>
        </w:rPr>
        <w:t xml:space="preserve"> </w:t>
      </w:r>
      <w:r>
        <w:t>to</w:t>
      </w:r>
      <w:r>
        <w:rPr>
          <w:spacing w:val="-3"/>
        </w:rPr>
        <w:t xml:space="preserve"> </w:t>
      </w:r>
      <w:r>
        <w:t>take</w:t>
      </w:r>
      <w:r>
        <w:rPr>
          <w:spacing w:val="-2"/>
        </w:rPr>
        <w:t xml:space="preserve"> </w:t>
      </w:r>
      <w:r>
        <w:t>off</w:t>
      </w:r>
      <w:r>
        <w:rPr>
          <w:spacing w:val="-2"/>
        </w:rPr>
        <w:t xml:space="preserve"> </w:t>
      </w:r>
      <w:r>
        <w:t>the</w:t>
      </w:r>
      <w:r>
        <w:rPr>
          <w:spacing w:val="-3"/>
        </w:rPr>
        <w:t xml:space="preserve"> </w:t>
      </w:r>
      <w:r>
        <w:t>dart,</w:t>
      </w:r>
      <w:r>
        <w:rPr>
          <w:spacing w:val="-2"/>
        </w:rPr>
        <w:t xml:space="preserve"> </w:t>
      </w:r>
      <w:r>
        <w:t>otherwise</w:t>
      </w:r>
      <w:r>
        <w:rPr>
          <w:spacing w:val="-2"/>
        </w:rPr>
        <w:t xml:space="preserve"> </w:t>
      </w:r>
      <w:r>
        <w:t>they</w:t>
      </w:r>
      <w:r>
        <w:rPr>
          <w:spacing w:val="-3"/>
        </w:rPr>
        <w:t xml:space="preserve"> </w:t>
      </w:r>
      <w:r>
        <w:t>themselves</w:t>
      </w:r>
      <w:r>
        <w:rPr>
          <w:spacing w:val="-2"/>
        </w:rPr>
        <w:t xml:space="preserve"> </w:t>
      </w:r>
      <w:r>
        <w:t>would</w:t>
      </w:r>
      <w:r>
        <w:rPr>
          <w:spacing w:val="-2"/>
        </w:rPr>
        <w:t xml:space="preserve"> </w:t>
      </w:r>
      <w:r>
        <w:t>be</w:t>
      </w:r>
      <w:r>
        <w:rPr>
          <w:spacing w:val="-3"/>
        </w:rPr>
        <w:t xml:space="preserve"> </w:t>
      </w:r>
      <w:r>
        <w:t>pierced</w:t>
      </w:r>
      <w:r>
        <w:rPr>
          <w:spacing w:val="-2"/>
        </w:rPr>
        <w:t xml:space="preserve"> </w:t>
      </w:r>
      <w:r>
        <w:t>with</w:t>
      </w:r>
      <w:r>
        <w:rPr>
          <w:spacing w:val="-2"/>
        </w:rPr>
        <w:t xml:space="preserve"> </w:t>
      </w:r>
      <w:r>
        <w:t>it.</w:t>
      </w:r>
      <w:r>
        <w:rPr>
          <w:spacing w:val="-3"/>
        </w:rPr>
        <w:t xml:space="preserve"> </w:t>
      </w:r>
      <w:r>
        <w:t>In</w:t>
      </w:r>
      <w:r>
        <w:rPr>
          <w:spacing w:val="-2"/>
        </w:rPr>
        <w:t xml:space="preserve"> </w:t>
      </w:r>
      <w:r>
        <w:t>an</w:t>
      </w:r>
      <w:r>
        <w:rPr>
          <w:spacing w:val="-2"/>
        </w:rPr>
        <w:t xml:space="preserve"> </w:t>
      </w:r>
      <w:r>
        <w:t>assembly</w:t>
      </w:r>
      <w:r>
        <w:rPr>
          <w:spacing w:val="-3"/>
        </w:rPr>
        <w:t xml:space="preserve"> </w:t>
      </w:r>
      <w:r>
        <w:t>where</w:t>
      </w:r>
      <w:r>
        <w:rPr>
          <w:spacing w:val="-2"/>
        </w:rPr>
        <w:t xml:space="preserve"> </w:t>
      </w:r>
      <w:r>
        <w:t>a</w:t>
      </w:r>
      <w:r>
        <w:rPr>
          <w:spacing w:val="-2"/>
        </w:rPr>
        <w:t xml:space="preserve"> </w:t>
      </w:r>
      <w:r>
        <w:t xml:space="preserve">truly censurable act is not rebuked, half the demerit of that act attacheth to the head of that </w:t>
      </w:r>
      <w:r>
        <w:rPr>
          <w:spacing w:val="-3"/>
        </w:rPr>
        <w:t xml:space="preserve">assembly, </w:t>
      </w:r>
      <w:r>
        <w:t xml:space="preserve">a fourth to the person acting censurably and a fourth unto those others that are there. In that </w:t>
      </w:r>
      <w:r>
        <w:rPr>
          <w:spacing w:val="-3"/>
        </w:rPr>
        <w:t xml:space="preserve">assembly, </w:t>
      </w:r>
      <w:r>
        <w:t>on the other hand, when he</w:t>
      </w:r>
      <w:r>
        <w:rPr>
          <w:spacing w:val="-3"/>
        </w:rPr>
        <w:t xml:space="preserve"> </w:t>
      </w:r>
      <w:r>
        <w:t>that</w:t>
      </w:r>
      <w:r>
        <w:rPr>
          <w:spacing w:val="-2"/>
        </w:rPr>
        <w:t xml:space="preserve"> </w:t>
      </w:r>
      <w:r>
        <w:t>deserveth</w:t>
      </w:r>
      <w:r>
        <w:rPr>
          <w:spacing w:val="-2"/>
        </w:rPr>
        <w:t xml:space="preserve"> </w:t>
      </w:r>
      <w:r>
        <w:t>censure</w:t>
      </w:r>
      <w:r>
        <w:rPr>
          <w:spacing w:val="-3"/>
        </w:rPr>
        <w:t xml:space="preserve"> </w:t>
      </w:r>
      <w:r>
        <w:t>is</w:t>
      </w:r>
      <w:r>
        <w:rPr>
          <w:spacing w:val="-2"/>
        </w:rPr>
        <w:t xml:space="preserve"> </w:t>
      </w:r>
      <w:r>
        <w:t>rebuked,</w:t>
      </w:r>
      <w:r>
        <w:rPr>
          <w:spacing w:val="-2"/>
        </w:rPr>
        <w:t xml:space="preserve"> </w:t>
      </w:r>
      <w:r>
        <w:t>the</w:t>
      </w:r>
      <w:r>
        <w:rPr>
          <w:spacing w:val="-2"/>
        </w:rPr>
        <w:t xml:space="preserve"> </w:t>
      </w:r>
      <w:r>
        <w:t>head</w:t>
      </w:r>
      <w:r>
        <w:rPr>
          <w:spacing w:val="-3"/>
        </w:rPr>
        <w:t xml:space="preserve"> </w:t>
      </w:r>
      <w:r>
        <w:t>of</w:t>
      </w:r>
      <w:r>
        <w:rPr>
          <w:spacing w:val="-2"/>
        </w:rPr>
        <w:t xml:space="preserve"> </w:t>
      </w:r>
      <w:r>
        <w:t>the</w:t>
      </w:r>
      <w:r>
        <w:rPr>
          <w:spacing w:val="-2"/>
        </w:rPr>
        <w:t xml:space="preserve"> </w:t>
      </w:r>
      <w:r>
        <w:t>assembly</w:t>
      </w:r>
      <w:r>
        <w:rPr>
          <w:spacing w:val="-2"/>
        </w:rPr>
        <w:t xml:space="preserve"> </w:t>
      </w:r>
      <w:r>
        <w:t>becometh</w:t>
      </w:r>
      <w:r>
        <w:rPr>
          <w:spacing w:val="-3"/>
        </w:rPr>
        <w:t xml:space="preserve"> </w:t>
      </w:r>
      <w:r>
        <w:t>freed</w:t>
      </w:r>
      <w:r>
        <w:rPr>
          <w:spacing w:val="-2"/>
        </w:rPr>
        <w:t xml:space="preserve"> </w:t>
      </w:r>
      <w:r>
        <w:t>from</w:t>
      </w:r>
      <w:r>
        <w:rPr>
          <w:spacing w:val="-2"/>
        </w:rPr>
        <w:t xml:space="preserve"> </w:t>
      </w:r>
      <w:r>
        <w:t>all</w:t>
      </w:r>
      <w:r>
        <w:rPr>
          <w:spacing w:val="-2"/>
        </w:rPr>
        <w:t xml:space="preserve"> </w:t>
      </w:r>
      <w:r>
        <w:t>sins,</w:t>
      </w:r>
      <w:r>
        <w:rPr>
          <w:spacing w:val="-3"/>
        </w:rPr>
        <w:t xml:space="preserve"> </w:t>
      </w:r>
      <w:r>
        <w:t>and</w:t>
      </w:r>
      <w:r>
        <w:rPr>
          <w:spacing w:val="-2"/>
        </w:rPr>
        <w:t xml:space="preserve"> </w:t>
      </w:r>
      <w:r>
        <w:t>the</w:t>
      </w:r>
      <w:r>
        <w:rPr>
          <w:spacing w:val="-2"/>
        </w:rPr>
        <w:t xml:space="preserve"> </w:t>
      </w:r>
      <w:r>
        <w:t>other</w:t>
      </w:r>
      <w:r>
        <w:rPr>
          <w:spacing w:val="-2"/>
        </w:rPr>
        <w:t xml:space="preserve"> </w:t>
      </w:r>
      <w:r>
        <w:t xml:space="preserve">members also incur none. </w:t>
      </w:r>
      <w:r>
        <w:rPr>
          <w:spacing w:val="-5"/>
        </w:rPr>
        <w:t xml:space="preserve">It </w:t>
      </w:r>
      <w:r>
        <w:t xml:space="preserve">is only the perpetrator himself of the act that becometh responsible for it. O Prahlada, they who answer falsely those that ask them about morality destroy the meritorious acts of their seven upper and seven lower generations. The grief of one who hath lost all his wealth, of one who hath lost a son, of one who is in debt, of one who is separated from his companions, of a woman who hath lost her husband, of one that hath lost his all in consequence of the </w:t>
      </w:r>
      <w:r>
        <w:rPr>
          <w:spacing w:val="-5"/>
        </w:rPr>
        <w:t xml:space="preserve">king’s </w:t>
      </w:r>
      <w:r>
        <w:t xml:space="preserve">demand, of a woman who is sterile, of one who hath been devoured by a tiger (during his last struggles in the </w:t>
      </w:r>
      <w:r>
        <w:rPr>
          <w:spacing w:val="-4"/>
        </w:rPr>
        <w:t xml:space="preserve">tiger’s </w:t>
      </w:r>
      <w:r>
        <w:t xml:space="preserve">claws), of one who is a co-wife, and of one who hath been deprived of his property by false witnesses, have been said by the gods to be uniform in degree. These different sorts of grief are his who speaketh false. A person becometh a witness in consequence of his having seen, heard, and understood a thing. Therefore, a witness should always tell the truth. A truth-telling witness never loseth his religious merits and earthly possessions </w:t>
      </w:r>
      <w:r>
        <w:rPr>
          <w:spacing w:val="-7"/>
        </w:rPr>
        <w:t xml:space="preserve">also.’ </w:t>
      </w:r>
      <w:r>
        <w:t xml:space="preserve">Hearing these words of Kasyapa, Prahlada told his son, “Sudhanwan is superior to thee, as indeed, (his father) Angiras is superior to me. The mother also of Sudhanwan is superior to thy </w:t>
      </w:r>
      <w:r>
        <w:rPr>
          <w:spacing w:val="-3"/>
        </w:rPr>
        <w:t xml:space="preserve">mother. </w:t>
      </w:r>
      <w:r>
        <w:t xml:space="preserve">Therefore, O Virochana, this Sudhanwan is now the lord of the </w:t>
      </w:r>
      <w:r>
        <w:rPr>
          <w:spacing w:val="-6"/>
        </w:rPr>
        <w:t xml:space="preserve">life.” </w:t>
      </w:r>
      <w:r>
        <w:rPr>
          <w:spacing w:val="-5"/>
        </w:rPr>
        <w:t xml:space="preserve">At </w:t>
      </w:r>
      <w:r>
        <w:t xml:space="preserve">these words of Prahlada, Sudhanwan </w:t>
      </w:r>
      <w:r>
        <w:lastRenderedPageBreak/>
        <w:t>said, “Since unmoved by affection for thy child, thou hast adhered to virtue, I command, let this son of thine live for a hundred</w:t>
      </w:r>
      <w:r>
        <w:rPr>
          <w:spacing w:val="-21"/>
        </w:rPr>
        <w:t xml:space="preserve"> </w:t>
      </w:r>
      <w:r>
        <w:rPr>
          <w:spacing w:val="-6"/>
        </w:rPr>
        <w:t>years.”</w:t>
      </w:r>
    </w:p>
    <w:p w14:paraId="6CD67C05" w14:textId="587869F9" w:rsidR="00BD6E04" w:rsidRDefault="00BD6E04" w:rsidP="00070A75">
      <w:pPr>
        <w:pStyle w:val="Body"/>
      </w:pPr>
      <w:r>
        <w:t>“Vidura continued,--Let all the persons, therefore, present in this assembly hearing these high truths of morality, reflect upon what should be the answer to the question asked by Draupadi”.</w:t>
      </w:r>
    </w:p>
    <w:p w14:paraId="7B60B2FD" w14:textId="77777777" w:rsidR="00BD6E04" w:rsidRDefault="00BD6E04" w:rsidP="00070A75">
      <w:pPr>
        <w:pStyle w:val="Body"/>
      </w:pPr>
      <w:r>
        <w:rPr>
          <w:spacing w:val="-4"/>
        </w:rPr>
        <w:t xml:space="preserve">Vaisampayana </w:t>
      </w:r>
      <w:r>
        <w:t xml:space="preserve">continued,—”The kings that were there hearing these words of Vidura, answered not a word, yet Karna alone spoke unto Dussasana, telling him. </w:t>
      </w:r>
      <w:r>
        <w:rPr>
          <w:spacing w:val="-6"/>
        </w:rPr>
        <w:t xml:space="preserve">Take </w:t>
      </w:r>
      <w:r>
        <w:t xml:space="preserve">away this serving-woman Krishna into the inner apartments. And thereupon Dussasana began to drag before all the spectators the helpless and modest Draupadi, trembling and crying piteously unto the Pandavas her </w:t>
      </w:r>
      <w:r>
        <w:rPr>
          <w:spacing w:val="-6"/>
        </w:rPr>
        <w:t>lords.”</w:t>
      </w:r>
    </w:p>
    <w:p w14:paraId="47BF98C2" w14:textId="77777777" w:rsidR="00BD6E04" w:rsidRDefault="00BD6E04" w:rsidP="00BD6E04">
      <w:pPr>
        <w:pStyle w:val="BodyText"/>
        <w:spacing w:before="4"/>
        <w:rPr>
          <w:sz w:val="10"/>
        </w:rPr>
      </w:pPr>
    </w:p>
    <w:p w14:paraId="1C542644" w14:textId="77777777" w:rsidR="00BD6E04" w:rsidRDefault="00BD6E04" w:rsidP="00070A75">
      <w:pPr>
        <w:pStyle w:val="Heading4"/>
      </w:pPr>
      <w:r>
        <w:t>Section LXVIII</w:t>
      </w:r>
    </w:p>
    <w:p w14:paraId="634CC5BC" w14:textId="77777777" w:rsidR="00BD6E04" w:rsidRDefault="00BD6E04" w:rsidP="00070A75">
      <w:pPr>
        <w:pStyle w:val="Body"/>
      </w:pPr>
      <w:r>
        <w:t>Draupadi</w:t>
      </w:r>
      <w:r>
        <w:rPr>
          <w:spacing w:val="-3"/>
        </w:rPr>
        <w:t xml:space="preserve"> said,—’Wait </w:t>
      </w:r>
      <w:r>
        <w:t xml:space="preserve">a little, thou worst of men, thou wicked-minded Dussasana. I have an act to perform--a high duty that hath not been performed by me yet. Dragged forcibly by this </w:t>
      </w:r>
      <w:r>
        <w:rPr>
          <w:spacing w:val="-6"/>
        </w:rPr>
        <w:t xml:space="preserve">wretch’s </w:t>
      </w:r>
      <w:r>
        <w:t xml:space="preserve">strong arms, I was deprived of </w:t>
      </w:r>
      <w:r>
        <w:rPr>
          <w:spacing w:val="-3"/>
        </w:rPr>
        <w:t xml:space="preserve">my </w:t>
      </w:r>
      <w:r>
        <w:t xml:space="preserve">senses. I salute these reverend seniors in this assembly of the Kurus. That I could not do this before cannot be </w:t>
      </w:r>
      <w:r>
        <w:rPr>
          <w:spacing w:val="-3"/>
        </w:rPr>
        <w:t xml:space="preserve">my </w:t>
      </w:r>
      <w:r>
        <w:rPr>
          <w:spacing w:val="-6"/>
        </w:rPr>
        <w:t>fault.’”</w:t>
      </w:r>
    </w:p>
    <w:p w14:paraId="134A9EA2" w14:textId="77777777" w:rsidR="00BD6E04" w:rsidRDefault="00BD6E04" w:rsidP="00070A75">
      <w:pPr>
        <w:pStyle w:val="Body"/>
      </w:pPr>
      <w:r>
        <w:t>Vaisampayana said,—”Dragged with greater force than before, the afflicted and helpless Draupadi, undeserving of such treatment, falling down upon the ground, thus wept in that assembly of the Kurus,—</w:t>
      </w:r>
    </w:p>
    <w:p w14:paraId="263529FB" w14:textId="2465C836" w:rsidR="00BD6E04" w:rsidRDefault="00BD6E04" w:rsidP="00070A75">
      <w:pPr>
        <w:pStyle w:val="Body"/>
      </w:pPr>
      <w:r>
        <w:rPr>
          <w:spacing w:val="-5"/>
        </w:rPr>
        <w:t xml:space="preserve">“’Alas, </w:t>
      </w:r>
      <w:r>
        <w:t xml:space="preserve">only once before, on the occasion of the Swayamvara, I was beheld by the assembled kings in the amphitheatre, and never even once beheld afterwards. I am to-day brought before this </w:t>
      </w:r>
      <w:r>
        <w:rPr>
          <w:spacing w:val="-3"/>
        </w:rPr>
        <w:t xml:space="preserve">assembly. </w:t>
      </w:r>
      <w:r>
        <w:t>She whom even the winds and the sun had seen never before in her palace is to-day before this assembly and exposed to the gaze of the</w:t>
      </w:r>
      <w:r>
        <w:rPr>
          <w:spacing w:val="-3"/>
        </w:rPr>
        <w:t xml:space="preserve"> </w:t>
      </w:r>
      <w:r>
        <w:t>crowd.</w:t>
      </w:r>
      <w:r>
        <w:rPr>
          <w:spacing w:val="-2"/>
        </w:rPr>
        <w:t xml:space="preserve"> </w:t>
      </w:r>
      <w:r>
        <w:t>Alas,</w:t>
      </w:r>
      <w:r>
        <w:rPr>
          <w:spacing w:val="-2"/>
        </w:rPr>
        <w:t xml:space="preserve"> </w:t>
      </w:r>
      <w:r>
        <w:t>she</w:t>
      </w:r>
      <w:r>
        <w:rPr>
          <w:spacing w:val="-3"/>
        </w:rPr>
        <w:t xml:space="preserve"> </w:t>
      </w:r>
      <w:r>
        <w:t>whom</w:t>
      </w:r>
      <w:r>
        <w:rPr>
          <w:spacing w:val="-2"/>
        </w:rPr>
        <w:t xml:space="preserve"> </w:t>
      </w:r>
      <w:r>
        <w:t>the</w:t>
      </w:r>
      <w:r>
        <w:rPr>
          <w:spacing w:val="-2"/>
        </w:rPr>
        <w:t xml:space="preserve"> </w:t>
      </w:r>
      <w:r>
        <w:t>sons</w:t>
      </w:r>
      <w:r>
        <w:rPr>
          <w:spacing w:val="-3"/>
        </w:rPr>
        <w:t xml:space="preserve"> </w:t>
      </w:r>
      <w:r>
        <w:t>of</w:t>
      </w:r>
      <w:r>
        <w:rPr>
          <w:spacing w:val="-2"/>
        </w:rPr>
        <w:t xml:space="preserve"> </w:t>
      </w:r>
      <w:r>
        <w:rPr>
          <w:spacing w:val="-3"/>
        </w:rPr>
        <w:t>Pandu</w:t>
      </w:r>
      <w:r>
        <w:rPr>
          <w:spacing w:val="-2"/>
        </w:rPr>
        <w:t xml:space="preserve"> </w:t>
      </w:r>
      <w:r>
        <w:t>could</w:t>
      </w:r>
      <w:r>
        <w:rPr>
          <w:spacing w:val="-3"/>
        </w:rPr>
        <w:t xml:space="preserve"> </w:t>
      </w:r>
      <w:r>
        <w:t>not,</w:t>
      </w:r>
      <w:r>
        <w:rPr>
          <w:spacing w:val="-2"/>
        </w:rPr>
        <w:t xml:space="preserve"> </w:t>
      </w:r>
      <w:r>
        <w:t>while</w:t>
      </w:r>
      <w:r>
        <w:rPr>
          <w:spacing w:val="-2"/>
        </w:rPr>
        <w:t xml:space="preserve"> </w:t>
      </w:r>
      <w:r>
        <w:t>in</w:t>
      </w:r>
      <w:r>
        <w:rPr>
          <w:spacing w:val="-3"/>
        </w:rPr>
        <w:t xml:space="preserve"> </w:t>
      </w:r>
      <w:r>
        <w:t>her</w:t>
      </w:r>
      <w:r>
        <w:rPr>
          <w:spacing w:val="-2"/>
        </w:rPr>
        <w:t xml:space="preserve"> </w:t>
      </w:r>
      <w:r>
        <w:t>palace,</w:t>
      </w:r>
      <w:r>
        <w:rPr>
          <w:spacing w:val="-2"/>
        </w:rPr>
        <w:t xml:space="preserve"> </w:t>
      </w:r>
      <w:r>
        <w:t>suffer</w:t>
      </w:r>
      <w:r>
        <w:rPr>
          <w:spacing w:val="-2"/>
        </w:rPr>
        <w:t xml:space="preserve"> </w:t>
      </w:r>
      <w:r>
        <w:t>to</w:t>
      </w:r>
      <w:r>
        <w:rPr>
          <w:spacing w:val="-3"/>
        </w:rPr>
        <w:t xml:space="preserve"> </w:t>
      </w:r>
      <w:r>
        <w:t>be</w:t>
      </w:r>
      <w:r>
        <w:rPr>
          <w:spacing w:val="-2"/>
        </w:rPr>
        <w:t xml:space="preserve"> </w:t>
      </w:r>
      <w:r>
        <w:t>touched</w:t>
      </w:r>
      <w:r>
        <w:rPr>
          <w:spacing w:val="-2"/>
        </w:rPr>
        <w:t xml:space="preserve"> </w:t>
      </w:r>
      <w:r>
        <w:t>even</w:t>
      </w:r>
      <w:r>
        <w:rPr>
          <w:spacing w:val="-3"/>
        </w:rPr>
        <w:t xml:space="preserve"> </w:t>
      </w:r>
      <w:r>
        <w:t>by</w:t>
      </w:r>
      <w:r>
        <w:rPr>
          <w:spacing w:val="-2"/>
        </w:rPr>
        <w:t xml:space="preserve"> </w:t>
      </w:r>
      <w:r>
        <w:t>the</w:t>
      </w:r>
      <w:r>
        <w:rPr>
          <w:spacing w:val="-2"/>
        </w:rPr>
        <w:t xml:space="preserve"> </w:t>
      </w:r>
      <w:r>
        <w:t xml:space="preserve">wind, is to-day suffered by the Pandavas to be seized and dragged by this wretch. Alas, these Kauravas also suffer their </w:t>
      </w:r>
      <w:r>
        <w:rPr>
          <w:spacing w:val="-3"/>
        </w:rPr>
        <w:t xml:space="preserve">daughter-in-law, </w:t>
      </w:r>
      <w:r>
        <w:t xml:space="preserve">so unworthy of such treatment, to be thus afflicted before them. </w:t>
      </w:r>
      <w:r>
        <w:rPr>
          <w:spacing w:val="-5"/>
        </w:rPr>
        <w:t xml:space="preserve">It </w:t>
      </w:r>
      <w:r>
        <w:t xml:space="preserve">seemeth that the times are out of joint. </w:t>
      </w:r>
      <w:r>
        <w:rPr>
          <w:spacing w:val="-3"/>
        </w:rPr>
        <w:t xml:space="preserve">What </w:t>
      </w:r>
      <w:r>
        <w:t>can be more distressing to me, than that though high-born and chaste, I should yet be compelled to enter</w:t>
      </w:r>
      <w:r>
        <w:rPr>
          <w:spacing w:val="-3"/>
        </w:rPr>
        <w:t xml:space="preserve"> </w:t>
      </w:r>
      <w:r>
        <w:t>this</w:t>
      </w:r>
      <w:r>
        <w:rPr>
          <w:spacing w:val="-2"/>
        </w:rPr>
        <w:t xml:space="preserve"> </w:t>
      </w:r>
      <w:r>
        <w:t>public</w:t>
      </w:r>
      <w:r>
        <w:rPr>
          <w:spacing w:val="-2"/>
        </w:rPr>
        <w:t xml:space="preserve"> </w:t>
      </w:r>
      <w:r>
        <w:t>court?</w:t>
      </w:r>
      <w:r>
        <w:rPr>
          <w:spacing w:val="-2"/>
        </w:rPr>
        <w:t xml:space="preserve"> </w:t>
      </w:r>
      <w:r>
        <w:t>Where</w:t>
      </w:r>
      <w:r>
        <w:rPr>
          <w:spacing w:val="-3"/>
        </w:rPr>
        <w:t xml:space="preserve"> </w:t>
      </w:r>
      <w:r>
        <w:t>is</w:t>
      </w:r>
      <w:r>
        <w:rPr>
          <w:spacing w:val="-2"/>
        </w:rPr>
        <w:t xml:space="preserve"> </w:t>
      </w:r>
      <w:r>
        <w:t>that</w:t>
      </w:r>
      <w:r>
        <w:rPr>
          <w:spacing w:val="-2"/>
        </w:rPr>
        <w:t xml:space="preserve"> </w:t>
      </w:r>
      <w:r>
        <w:t>virtue</w:t>
      </w:r>
      <w:r>
        <w:rPr>
          <w:spacing w:val="-2"/>
        </w:rPr>
        <w:t xml:space="preserve"> </w:t>
      </w:r>
      <w:r>
        <w:t>for</w:t>
      </w:r>
      <w:r>
        <w:rPr>
          <w:spacing w:val="-3"/>
        </w:rPr>
        <w:t xml:space="preserve"> </w:t>
      </w:r>
      <w:r>
        <w:t>which</w:t>
      </w:r>
      <w:r>
        <w:rPr>
          <w:spacing w:val="-2"/>
        </w:rPr>
        <w:t xml:space="preserve"> </w:t>
      </w:r>
      <w:r>
        <w:t>these</w:t>
      </w:r>
      <w:r>
        <w:rPr>
          <w:spacing w:val="-2"/>
        </w:rPr>
        <w:t xml:space="preserve"> </w:t>
      </w:r>
      <w:r>
        <w:t>kings</w:t>
      </w:r>
      <w:r>
        <w:rPr>
          <w:spacing w:val="-2"/>
        </w:rPr>
        <w:t xml:space="preserve"> </w:t>
      </w:r>
      <w:r>
        <w:t>were</w:t>
      </w:r>
      <w:r>
        <w:rPr>
          <w:spacing w:val="-3"/>
        </w:rPr>
        <w:t xml:space="preserve"> </w:t>
      </w:r>
      <w:r>
        <w:t>noted?</w:t>
      </w:r>
      <w:r>
        <w:rPr>
          <w:spacing w:val="-2"/>
        </w:rPr>
        <w:t xml:space="preserve"> </w:t>
      </w:r>
      <w:r>
        <w:rPr>
          <w:spacing w:val="-5"/>
        </w:rPr>
        <w:t>It</w:t>
      </w:r>
      <w:r>
        <w:rPr>
          <w:spacing w:val="-2"/>
        </w:rPr>
        <w:t xml:space="preserve"> </w:t>
      </w:r>
      <w:r>
        <w:t>hath</w:t>
      </w:r>
      <w:r>
        <w:rPr>
          <w:spacing w:val="-2"/>
        </w:rPr>
        <w:t xml:space="preserve"> </w:t>
      </w:r>
      <w:r>
        <w:t>been</w:t>
      </w:r>
      <w:r>
        <w:rPr>
          <w:spacing w:val="-3"/>
        </w:rPr>
        <w:t xml:space="preserve"> </w:t>
      </w:r>
      <w:r>
        <w:t>heard</w:t>
      </w:r>
      <w:r>
        <w:rPr>
          <w:spacing w:val="-2"/>
        </w:rPr>
        <w:t xml:space="preserve"> </w:t>
      </w:r>
      <w:r>
        <w:t>that</w:t>
      </w:r>
      <w:r>
        <w:rPr>
          <w:spacing w:val="-2"/>
        </w:rPr>
        <w:t xml:space="preserve"> </w:t>
      </w:r>
      <w:r>
        <w:t>the</w:t>
      </w:r>
      <w:r>
        <w:rPr>
          <w:spacing w:val="-2"/>
        </w:rPr>
        <w:t xml:space="preserve"> </w:t>
      </w:r>
      <w:r>
        <w:t>kings</w:t>
      </w:r>
      <w:r w:rsidR="00070A75">
        <w:t xml:space="preserve"> </w:t>
      </w:r>
      <w:r>
        <w:t xml:space="preserve">of ancient days never brought their wedded wives into the public court. Alas, that eternal usage hath disappeared from among the Kauravas. Else, how is it that the chaste wife of the Pandavas, the sister of </w:t>
      </w:r>
      <w:r>
        <w:rPr>
          <w:spacing w:val="-5"/>
        </w:rPr>
        <w:t xml:space="preserve">Prishata’s </w:t>
      </w:r>
      <w:r>
        <w:t>son, the friend</w:t>
      </w:r>
      <w:r w:rsidR="00070A75">
        <w:t xml:space="preserve"> </w:t>
      </w:r>
      <w:r>
        <w:t xml:space="preserve">of </w:t>
      </w:r>
      <w:r>
        <w:rPr>
          <w:spacing w:val="-3"/>
        </w:rPr>
        <w:t xml:space="preserve">Vasudeva, </w:t>
      </w:r>
      <w:r>
        <w:t xml:space="preserve">is brought before this assembly? </w:t>
      </w:r>
      <w:r>
        <w:rPr>
          <w:spacing w:val="-14"/>
        </w:rPr>
        <w:t xml:space="preserve">Ye </w:t>
      </w:r>
      <w:r>
        <w:t xml:space="preserve">Kauravas, I am the wedded wife of king </w:t>
      </w:r>
      <w:r>
        <w:rPr>
          <w:spacing w:val="-3"/>
        </w:rPr>
        <w:t xml:space="preserve">Yudhishthira </w:t>
      </w:r>
      <w:r>
        <w:t xml:space="preserve">the just, hailing from the same dynasty to which the King belonged. </w:t>
      </w:r>
      <w:r>
        <w:rPr>
          <w:spacing w:val="-6"/>
        </w:rPr>
        <w:t xml:space="preserve">Tell </w:t>
      </w:r>
      <w:r>
        <w:t xml:space="preserve">me now if I am a serving-maid or otherwise. I will cheerfully accept your </w:t>
      </w:r>
      <w:r>
        <w:rPr>
          <w:spacing w:val="-3"/>
        </w:rPr>
        <w:t xml:space="preserve">answer. </w:t>
      </w:r>
      <w:r>
        <w:t xml:space="preserve">This mean wretch, this destroyer of the name of the Kurus, is </w:t>
      </w:r>
      <w:r>
        <w:lastRenderedPageBreak/>
        <w:t xml:space="preserve">afflicting me hard. </w:t>
      </w:r>
      <w:r>
        <w:rPr>
          <w:spacing w:val="-14"/>
        </w:rPr>
        <w:t xml:space="preserve">Ye </w:t>
      </w:r>
      <w:r>
        <w:t>Kauravas, I cannot bear it</w:t>
      </w:r>
      <w:r>
        <w:rPr>
          <w:spacing w:val="-3"/>
        </w:rPr>
        <w:t xml:space="preserve"> any longer. </w:t>
      </w:r>
      <w:r>
        <w:rPr>
          <w:spacing w:val="-14"/>
        </w:rPr>
        <w:t xml:space="preserve">Ye </w:t>
      </w:r>
      <w:r>
        <w:t xml:space="preserve">kings, I desire ye to answer whether ye regard me as won or unwon. I will accept your verdict whatever it </w:t>
      </w:r>
      <w:r>
        <w:rPr>
          <w:spacing w:val="-8"/>
        </w:rPr>
        <w:t>be.’</w:t>
      </w:r>
    </w:p>
    <w:p w14:paraId="4F3A6D6C" w14:textId="16A7FF3D" w:rsidR="00BD6E04" w:rsidRDefault="00BD6E04" w:rsidP="00070A75">
      <w:pPr>
        <w:pStyle w:val="Body"/>
      </w:pPr>
      <w:r>
        <w:t>“Hearing</w:t>
      </w:r>
      <w:r>
        <w:rPr>
          <w:spacing w:val="-4"/>
        </w:rPr>
        <w:t xml:space="preserve"> </w:t>
      </w:r>
      <w:r>
        <w:t>these</w:t>
      </w:r>
      <w:r>
        <w:rPr>
          <w:spacing w:val="-4"/>
        </w:rPr>
        <w:t xml:space="preserve"> </w:t>
      </w:r>
      <w:r>
        <w:t>words,</w:t>
      </w:r>
      <w:r>
        <w:rPr>
          <w:spacing w:val="-4"/>
        </w:rPr>
        <w:t xml:space="preserve"> </w:t>
      </w:r>
      <w:r>
        <w:t>Bhishma</w:t>
      </w:r>
      <w:r>
        <w:rPr>
          <w:spacing w:val="-4"/>
        </w:rPr>
        <w:t xml:space="preserve"> </w:t>
      </w:r>
      <w:r>
        <w:t>answered,</w:t>
      </w:r>
      <w:r>
        <w:rPr>
          <w:spacing w:val="-4"/>
        </w:rPr>
        <w:t xml:space="preserve"> </w:t>
      </w:r>
      <w:r>
        <w:t>I</w:t>
      </w:r>
      <w:r>
        <w:rPr>
          <w:spacing w:val="-4"/>
        </w:rPr>
        <w:t xml:space="preserve"> </w:t>
      </w:r>
      <w:r>
        <w:t>have</w:t>
      </w:r>
      <w:r>
        <w:rPr>
          <w:spacing w:val="-4"/>
        </w:rPr>
        <w:t xml:space="preserve"> </w:t>
      </w:r>
      <w:r>
        <w:t>already</w:t>
      </w:r>
      <w:r>
        <w:rPr>
          <w:spacing w:val="-4"/>
        </w:rPr>
        <w:t xml:space="preserve"> </w:t>
      </w:r>
      <w:r>
        <w:t>said,</w:t>
      </w:r>
      <w:r>
        <w:rPr>
          <w:spacing w:val="-4"/>
        </w:rPr>
        <w:t xml:space="preserve"> </w:t>
      </w:r>
      <w:r>
        <w:t>O</w:t>
      </w:r>
      <w:r>
        <w:rPr>
          <w:spacing w:val="-4"/>
        </w:rPr>
        <w:t xml:space="preserve"> </w:t>
      </w:r>
      <w:r>
        <w:t>blessed</w:t>
      </w:r>
      <w:r>
        <w:rPr>
          <w:spacing w:val="-3"/>
        </w:rPr>
        <w:t xml:space="preserve"> </w:t>
      </w:r>
      <w:r>
        <w:t>one</w:t>
      </w:r>
      <w:r>
        <w:rPr>
          <w:spacing w:val="-4"/>
        </w:rPr>
        <w:t xml:space="preserve"> </w:t>
      </w:r>
      <w:r>
        <w:t>that</w:t>
      </w:r>
      <w:r>
        <w:rPr>
          <w:spacing w:val="-4"/>
        </w:rPr>
        <w:t xml:space="preserve"> </w:t>
      </w:r>
      <w:r>
        <w:t>the</w:t>
      </w:r>
      <w:r>
        <w:rPr>
          <w:spacing w:val="-4"/>
        </w:rPr>
        <w:t xml:space="preserve"> </w:t>
      </w:r>
      <w:r>
        <w:t>course</w:t>
      </w:r>
      <w:r>
        <w:rPr>
          <w:spacing w:val="-4"/>
        </w:rPr>
        <w:t xml:space="preserve"> </w:t>
      </w:r>
      <w:r>
        <w:t>of</w:t>
      </w:r>
      <w:r>
        <w:rPr>
          <w:spacing w:val="-4"/>
        </w:rPr>
        <w:t xml:space="preserve"> </w:t>
      </w:r>
      <w:r>
        <w:t>morality</w:t>
      </w:r>
      <w:r>
        <w:rPr>
          <w:spacing w:val="-4"/>
        </w:rPr>
        <w:t xml:space="preserve"> </w:t>
      </w:r>
      <w:r>
        <w:t>is</w:t>
      </w:r>
      <w:r>
        <w:rPr>
          <w:spacing w:val="-4"/>
        </w:rPr>
        <w:t xml:space="preserve"> </w:t>
      </w:r>
      <w:r>
        <w:t>subtle.</w:t>
      </w:r>
      <w:r>
        <w:rPr>
          <w:spacing w:val="-3"/>
        </w:rPr>
        <w:t xml:space="preserve"> </w:t>
      </w:r>
      <w:r>
        <w:t>Even</w:t>
      </w:r>
      <w:r>
        <w:rPr>
          <w:spacing w:val="-3"/>
        </w:rPr>
        <w:t xml:space="preserve"> </w:t>
      </w:r>
      <w:r>
        <w:t>the</w:t>
      </w:r>
      <w:r>
        <w:rPr>
          <w:spacing w:val="-2"/>
        </w:rPr>
        <w:t xml:space="preserve"> </w:t>
      </w:r>
      <w:r>
        <w:t>illustrious</w:t>
      </w:r>
      <w:r>
        <w:rPr>
          <w:spacing w:val="-3"/>
        </w:rPr>
        <w:t xml:space="preserve"> </w:t>
      </w:r>
      <w:r>
        <w:t>wise</w:t>
      </w:r>
      <w:r>
        <w:rPr>
          <w:spacing w:val="-2"/>
        </w:rPr>
        <w:t xml:space="preserve"> </w:t>
      </w:r>
      <w:r>
        <w:t>in</w:t>
      </w:r>
      <w:r>
        <w:rPr>
          <w:spacing w:val="-3"/>
        </w:rPr>
        <w:t xml:space="preserve"> </w:t>
      </w:r>
      <w:r>
        <w:t>this</w:t>
      </w:r>
      <w:r>
        <w:rPr>
          <w:spacing w:val="-2"/>
        </w:rPr>
        <w:t xml:space="preserve"> </w:t>
      </w:r>
      <w:r>
        <w:t>world</w:t>
      </w:r>
      <w:r>
        <w:rPr>
          <w:spacing w:val="-3"/>
        </w:rPr>
        <w:t xml:space="preserve"> </w:t>
      </w:r>
      <w:r>
        <w:t>fail</w:t>
      </w:r>
      <w:r>
        <w:rPr>
          <w:spacing w:val="-2"/>
        </w:rPr>
        <w:t xml:space="preserve"> </w:t>
      </w:r>
      <w:r>
        <w:t>to</w:t>
      </w:r>
      <w:r>
        <w:rPr>
          <w:spacing w:val="-3"/>
        </w:rPr>
        <w:t xml:space="preserve"> </w:t>
      </w:r>
      <w:r>
        <w:t>understand</w:t>
      </w:r>
      <w:r>
        <w:rPr>
          <w:spacing w:val="-2"/>
        </w:rPr>
        <w:t xml:space="preserve"> </w:t>
      </w:r>
      <w:r>
        <w:t>it</w:t>
      </w:r>
      <w:r>
        <w:rPr>
          <w:spacing w:val="-3"/>
        </w:rPr>
        <w:t xml:space="preserve"> </w:t>
      </w:r>
      <w:r>
        <w:t>always.</w:t>
      </w:r>
      <w:r>
        <w:rPr>
          <w:spacing w:val="-2"/>
        </w:rPr>
        <w:t xml:space="preserve"> </w:t>
      </w:r>
      <w:r>
        <w:rPr>
          <w:spacing w:val="-3"/>
        </w:rPr>
        <w:t xml:space="preserve">What </w:t>
      </w:r>
      <w:r>
        <w:t>in</w:t>
      </w:r>
      <w:r>
        <w:rPr>
          <w:spacing w:val="-2"/>
        </w:rPr>
        <w:t xml:space="preserve"> </w:t>
      </w:r>
      <w:r>
        <w:t>this</w:t>
      </w:r>
      <w:r>
        <w:rPr>
          <w:spacing w:val="-3"/>
        </w:rPr>
        <w:t xml:space="preserve"> </w:t>
      </w:r>
      <w:r>
        <w:t>world</w:t>
      </w:r>
      <w:r>
        <w:rPr>
          <w:spacing w:val="-2"/>
        </w:rPr>
        <w:t xml:space="preserve"> </w:t>
      </w:r>
      <w:r>
        <w:t>a</w:t>
      </w:r>
      <w:r>
        <w:rPr>
          <w:spacing w:val="-3"/>
        </w:rPr>
        <w:t xml:space="preserve"> </w:t>
      </w:r>
      <w:r>
        <w:t>strong</w:t>
      </w:r>
      <w:r>
        <w:rPr>
          <w:spacing w:val="-2"/>
        </w:rPr>
        <w:t xml:space="preserve"> </w:t>
      </w:r>
      <w:r>
        <w:t>man</w:t>
      </w:r>
      <w:r>
        <w:rPr>
          <w:spacing w:val="-3"/>
        </w:rPr>
        <w:t xml:space="preserve"> </w:t>
      </w:r>
      <w:r>
        <w:t>calls</w:t>
      </w:r>
      <w:r>
        <w:rPr>
          <w:spacing w:val="-2"/>
        </w:rPr>
        <w:t xml:space="preserve"> </w:t>
      </w:r>
      <w:r>
        <w:t>morality</w:t>
      </w:r>
      <w:r>
        <w:rPr>
          <w:spacing w:val="-3"/>
        </w:rPr>
        <w:t xml:space="preserve"> </w:t>
      </w:r>
      <w:r>
        <w:t>is</w:t>
      </w:r>
      <w:r>
        <w:rPr>
          <w:spacing w:val="-3"/>
        </w:rPr>
        <w:t xml:space="preserve"> </w:t>
      </w:r>
      <w:r>
        <w:t>regarded</w:t>
      </w:r>
      <w:r>
        <w:rPr>
          <w:spacing w:val="-3"/>
        </w:rPr>
        <w:t xml:space="preserve"> </w:t>
      </w:r>
      <w:r>
        <w:t>as</w:t>
      </w:r>
      <w:r>
        <w:rPr>
          <w:spacing w:val="-3"/>
        </w:rPr>
        <w:t xml:space="preserve"> </w:t>
      </w:r>
      <w:r>
        <w:t>such</w:t>
      </w:r>
      <w:r>
        <w:rPr>
          <w:spacing w:val="-3"/>
        </w:rPr>
        <w:t xml:space="preserve"> </w:t>
      </w:r>
      <w:r>
        <w:t>by</w:t>
      </w:r>
      <w:r>
        <w:rPr>
          <w:spacing w:val="-3"/>
        </w:rPr>
        <w:t xml:space="preserve"> </w:t>
      </w:r>
      <w:r>
        <w:t>others,</w:t>
      </w:r>
      <w:r>
        <w:rPr>
          <w:spacing w:val="-3"/>
        </w:rPr>
        <w:t xml:space="preserve"> </w:t>
      </w:r>
      <w:r>
        <w:t>however</w:t>
      </w:r>
      <w:r>
        <w:rPr>
          <w:spacing w:val="-3"/>
        </w:rPr>
        <w:t xml:space="preserve"> </w:t>
      </w:r>
      <w:r>
        <w:t>otherwise</w:t>
      </w:r>
      <w:r>
        <w:rPr>
          <w:spacing w:val="-3"/>
        </w:rPr>
        <w:t xml:space="preserve"> </w:t>
      </w:r>
      <w:r>
        <w:t>it</w:t>
      </w:r>
      <w:r>
        <w:rPr>
          <w:spacing w:val="-3"/>
        </w:rPr>
        <w:t xml:space="preserve"> </w:t>
      </w:r>
      <w:r>
        <w:t>may</w:t>
      </w:r>
      <w:r>
        <w:rPr>
          <w:spacing w:val="-3"/>
        </w:rPr>
        <w:t xml:space="preserve"> </w:t>
      </w:r>
      <w:r>
        <w:t>really</w:t>
      </w:r>
      <w:r>
        <w:rPr>
          <w:spacing w:val="-3"/>
        </w:rPr>
        <w:t xml:space="preserve"> </w:t>
      </w:r>
      <w:r>
        <w:t>be;</w:t>
      </w:r>
      <w:r>
        <w:rPr>
          <w:spacing w:val="-3"/>
        </w:rPr>
        <w:t xml:space="preserve"> </w:t>
      </w:r>
      <w:r>
        <w:t>but</w:t>
      </w:r>
      <w:r>
        <w:rPr>
          <w:spacing w:val="-3"/>
        </w:rPr>
        <w:t xml:space="preserve"> </w:t>
      </w:r>
      <w:r>
        <w:t>what</w:t>
      </w:r>
      <w:r>
        <w:rPr>
          <w:spacing w:val="-3"/>
        </w:rPr>
        <w:t xml:space="preserve"> </w:t>
      </w:r>
      <w:r>
        <w:t>a</w:t>
      </w:r>
      <w:r>
        <w:rPr>
          <w:spacing w:val="-3"/>
        </w:rPr>
        <w:t xml:space="preserve"> </w:t>
      </w:r>
      <w:r>
        <w:t>weak</w:t>
      </w:r>
      <w:r>
        <w:rPr>
          <w:spacing w:val="-3"/>
        </w:rPr>
        <w:t xml:space="preserve"> </w:t>
      </w:r>
      <w:r>
        <w:t>man</w:t>
      </w:r>
      <w:r>
        <w:rPr>
          <w:spacing w:val="-3"/>
        </w:rPr>
        <w:t xml:space="preserve"> </w:t>
      </w:r>
      <w:r>
        <w:t>calls</w:t>
      </w:r>
      <w:r>
        <w:rPr>
          <w:spacing w:val="-3"/>
        </w:rPr>
        <w:t xml:space="preserve"> </w:t>
      </w:r>
      <w:r>
        <w:t>morality</w:t>
      </w:r>
      <w:r>
        <w:rPr>
          <w:spacing w:val="-3"/>
        </w:rPr>
        <w:t xml:space="preserve"> </w:t>
      </w:r>
      <w:r>
        <w:t>is</w:t>
      </w:r>
      <w:r>
        <w:rPr>
          <w:spacing w:val="-3"/>
        </w:rPr>
        <w:t xml:space="preserve"> </w:t>
      </w:r>
      <w:r>
        <w:t xml:space="preserve">scarcely regarded as such even if it be the highest </w:t>
      </w:r>
      <w:r>
        <w:rPr>
          <w:spacing w:val="-3"/>
        </w:rPr>
        <w:t xml:space="preserve">morality. From </w:t>
      </w:r>
      <w:r>
        <w:t xml:space="preserve">the importance of the issue involved, from its intricacy and </w:t>
      </w:r>
      <w:r>
        <w:rPr>
          <w:spacing w:val="-3"/>
        </w:rPr>
        <w:t xml:space="preserve">subtlety, </w:t>
      </w:r>
      <w:r>
        <w:t xml:space="preserve">I am unable to answer with certitude the question thou hast asked. </w:t>
      </w:r>
      <w:r>
        <w:rPr>
          <w:spacing w:val="-4"/>
        </w:rPr>
        <w:t xml:space="preserve">However, </w:t>
      </w:r>
      <w:r>
        <w:t>it is certain that as all</w:t>
      </w:r>
      <w:r>
        <w:rPr>
          <w:spacing w:val="-32"/>
        </w:rPr>
        <w:t xml:space="preserve"> </w:t>
      </w:r>
      <w:r>
        <w:t xml:space="preserve">the </w:t>
      </w:r>
      <w:r>
        <w:rPr>
          <w:spacing w:val="-2"/>
        </w:rPr>
        <w:t xml:space="preserve">Kurus </w:t>
      </w:r>
      <w:r>
        <w:t xml:space="preserve">have become the slaves of covetousness and </w:t>
      </w:r>
      <w:r>
        <w:rPr>
          <w:spacing w:val="-4"/>
        </w:rPr>
        <w:t xml:space="preserve">folly, </w:t>
      </w:r>
      <w:r>
        <w:t xml:space="preserve">the destruction of this our race will happen on no distant date. O blessed one, the family into which thou hast been admitted as a </w:t>
      </w:r>
      <w:r>
        <w:rPr>
          <w:spacing w:val="-3"/>
        </w:rPr>
        <w:t xml:space="preserve">daughter-in-law, </w:t>
      </w:r>
      <w:r>
        <w:t xml:space="preserve">is such that those who are born in it, however much they might be afflicted by calamities, never deviate from the paths of virtue and </w:t>
      </w:r>
      <w:r>
        <w:rPr>
          <w:spacing w:val="-3"/>
        </w:rPr>
        <w:t xml:space="preserve">morality. </w:t>
      </w:r>
      <w:r>
        <w:t>O Princess of Panchala, this conduct of thine also, viz. that though sunk in distress, thou still easiest thy eyes on virtue</w:t>
      </w:r>
      <w:r>
        <w:rPr>
          <w:spacing w:val="-5"/>
        </w:rPr>
        <w:t xml:space="preserve"> </w:t>
      </w:r>
      <w:r>
        <w:t>and</w:t>
      </w:r>
      <w:r>
        <w:rPr>
          <w:spacing w:val="-5"/>
        </w:rPr>
        <w:t xml:space="preserve"> </w:t>
      </w:r>
      <w:r>
        <w:rPr>
          <w:spacing w:val="-3"/>
        </w:rPr>
        <w:t>morality,</w:t>
      </w:r>
      <w:r>
        <w:rPr>
          <w:spacing w:val="-5"/>
        </w:rPr>
        <w:t xml:space="preserve"> </w:t>
      </w:r>
      <w:r>
        <w:t>is</w:t>
      </w:r>
      <w:r>
        <w:rPr>
          <w:spacing w:val="-5"/>
        </w:rPr>
        <w:t xml:space="preserve"> </w:t>
      </w:r>
      <w:r>
        <w:t>assuredly</w:t>
      </w:r>
      <w:r>
        <w:rPr>
          <w:spacing w:val="-5"/>
        </w:rPr>
        <w:t xml:space="preserve"> </w:t>
      </w:r>
      <w:r>
        <w:t>worthy</w:t>
      </w:r>
      <w:r>
        <w:rPr>
          <w:spacing w:val="-5"/>
        </w:rPr>
        <w:t xml:space="preserve"> </w:t>
      </w:r>
      <w:r>
        <w:t>of</w:t>
      </w:r>
      <w:r>
        <w:rPr>
          <w:spacing w:val="-5"/>
        </w:rPr>
        <w:t xml:space="preserve"> </w:t>
      </w:r>
      <w:r>
        <w:t>thee.</w:t>
      </w:r>
      <w:r>
        <w:rPr>
          <w:spacing w:val="-4"/>
        </w:rPr>
        <w:t xml:space="preserve"> </w:t>
      </w:r>
      <w:r>
        <w:t>These</w:t>
      </w:r>
      <w:r>
        <w:rPr>
          <w:spacing w:val="-5"/>
        </w:rPr>
        <w:t xml:space="preserve"> </w:t>
      </w:r>
      <w:r>
        <w:t>persons,</w:t>
      </w:r>
      <w:r>
        <w:rPr>
          <w:spacing w:val="-5"/>
        </w:rPr>
        <w:t xml:space="preserve"> </w:t>
      </w:r>
      <w:r>
        <w:t>Drona</w:t>
      </w:r>
      <w:r>
        <w:rPr>
          <w:spacing w:val="-5"/>
        </w:rPr>
        <w:t xml:space="preserve"> </w:t>
      </w:r>
      <w:r>
        <w:t>and</w:t>
      </w:r>
      <w:r>
        <w:rPr>
          <w:spacing w:val="-5"/>
        </w:rPr>
        <w:t xml:space="preserve"> </w:t>
      </w:r>
      <w:r>
        <w:t>others,</w:t>
      </w:r>
      <w:r>
        <w:rPr>
          <w:spacing w:val="-5"/>
        </w:rPr>
        <w:t xml:space="preserve"> </w:t>
      </w:r>
      <w:r>
        <w:t>of</w:t>
      </w:r>
      <w:r>
        <w:rPr>
          <w:spacing w:val="-5"/>
        </w:rPr>
        <w:t xml:space="preserve"> </w:t>
      </w:r>
      <w:r>
        <w:t>mature</w:t>
      </w:r>
      <w:r>
        <w:rPr>
          <w:spacing w:val="-4"/>
        </w:rPr>
        <w:t xml:space="preserve"> </w:t>
      </w:r>
      <w:r>
        <w:t>years</w:t>
      </w:r>
      <w:r>
        <w:rPr>
          <w:spacing w:val="-5"/>
        </w:rPr>
        <w:t xml:space="preserve"> </w:t>
      </w:r>
      <w:r>
        <w:t>and</w:t>
      </w:r>
      <w:r>
        <w:rPr>
          <w:spacing w:val="-5"/>
        </w:rPr>
        <w:t xml:space="preserve"> </w:t>
      </w:r>
      <w:r>
        <w:t>conversant</w:t>
      </w:r>
      <w:r w:rsidR="00070A75">
        <w:t xml:space="preserve"> </w:t>
      </w:r>
      <w:r>
        <w:t xml:space="preserve">with </w:t>
      </w:r>
      <w:r>
        <w:rPr>
          <w:spacing w:val="-3"/>
        </w:rPr>
        <w:t xml:space="preserve">morality, </w:t>
      </w:r>
      <w:r>
        <w:t xml:space="preserve">sit heads downwards like men that are dead, with bodies from which life hath departed. </w:t>
      </w:r>
      <w:r>
        <w:rPr>
          <w:spacing w:val="-5"/>
        </w:rPr>
        <w:t xml:space="preserve">It </w:t>
      </w:r>
      <w:r>
        <w:t>seemeth</w:t>
      </w:r>
      <w:r>
        <w:rPr>
          <w:spacing w:val="-35"/>
        </w:rPr>
        <w:t xml:space="preserve"> </w:t>
      </w:r>
      <w:r>
        <w:t xml:space="preserve">to me, </w:t>
      </w:r>
      <w:r>
        <w:rPr>
          <w:spacing w:val="-3"/>
        </w:rPr>
        <w:t xml:space="preserve">however, </w:t>
      </w:r>
      <w:r>
        <w:t xml:space="preserve">that </w:t>
      </w:r>
      <w:r>
        <w:rPr>
          <w:spacing w:val="-3"/>
        </w:rPr>
        <w:t xml:space="preserve">Yudhishthira </w:t>
      </w:r>
      <w:r>
        <w:t xml:space="preserve">is an authority on this question. </w:t>
      </w:r>
      <w:r>
        <w:rPr>
          <w:spacing w:val="-5"/>
        </w:rPr>
        <w:t xml:space="preserve">It </w:t>
      </w:r>
      <w:r>
        <w:t>behoveth him to declare whether thou art won</w:t>
      </w:r>
      <w:r>
        <w:rPr>
          <w:spacing w:val="-35"/>
        </w:rPr>
        <w:t xml:space="preserve"> </w:t>
      </w:r>
      <w:r>
        <w:t xml:space="preserve">or not </w:t>
      </w:r>
      <w:r>
        <w:rPr>
          <w:spacing w:val="-8"/>
        </w:rPr>
        <w:t>won.”</w:t>
      </w:r>
    </w:p>
    <w:p w14:paraId="0F849FAE" w14:textId="77777777" w:rsidR="00BD6E04" w:rsidRDefault="00BD6E04" w:rsidP="00BD6E04">
      <w:pPr>
        <w:pStyle w:val="BodyText"/>
        <w:spacing w:before="9"/>
        <w:rPr>
          <w:sz w:val="10"/>
        </w:rPr>
      </w:pPr>
    </w:p>
    <w:p w14:paraId="6DEE88B6" w14:textId="77777777" w:rsidR="00BD6E04" w:rsidRDefault="00BD6E04" w:rsidP="00070A75">
      <w:pPr>
        <w:pStyle w:val="Heading4"/>
      </w:pPr>
      <w:r>
        <w:t>Section LXIX</w:t>
      </w:r>
    </w:p>
    <w:p w14:paraId="72FF984A" w14:textId="659B1A0E" w:rsidR="00BD6E04" w:rsidRDefault="00BD6E04" w:rsidP="00070A75">
      <w:pPr>
        <w:pStyle w:val="Body"/>
      </w:pPr>
      <w:r>
        <w:rPr>
          <w:spacing w:val="-4"/>
        </w:rPr>
        <w:t xml:space="preserve">Vaisampayana </w:t>
      </w:r>
      <w:r>
        <w:t xml:space="preserve">said,—”The kings present in that </w:t>
      </w:r>
      <w:r>
        <w:rPr>
          <w:spacing w:val="-3"/>
        </w:rPr>
        <w:t xml:space="preserve">assembly, </w:t>
      </w:r>
      <w:r>
        <w:t xml:space="preserve">from tear of Duryodhana, uttered not a word, good or ill, although they beheld Draupadi crying piteously in affliction like a female </w:t>
      </w:r>
      <w:r>
        <w:rPr>
          <w:spacing w:val="-4"/>
        </w:rPr>
        <w:t xml:space="preserve">osprey, </w:t>
      </w:r>
      <w:r>
        <w:t xml:space="preserve">and repeatedly appealing to them. And the son of Dhritarashtra beholding those kings and sons and grand sons of kings all remaining silent, smiled a little, and addressing the daughter of the king of Panchala, said,--O </w:t>
      </w:r>
      <w:r>
        <w:rPr>
          <w:spacing w:val="-4"/>
        </w:rPr>
        <w:t xml:space="preserve">Yajnaseni, </w:t>
      </w:r>
      <w:r>
        <w:t xml:space="preserve">the question thou hast put dependeth on thy husbands--on Bhima of mighty strength, on Arjuna, on Nakula, on Sahadeva. Let them answer thy question. O Panchali, let them for thy sake declare in the midst of these respectable men that </w:t>
      </w:r>
      <w:r>
        <w:rPr>
          <w:spacing w:val="-3"/>
        </w:rPr>
        <w:t xml:space="preserve">Yudhishthira </w:t>
      </w:r>
      <w:r>
        <w:t xml:space="preserve">is not their lord, let them thereby make king </w:t>
      </w:r>
      <w:r>
        <w:rPr>
          <w:spacing w:val="-3"/>
        </w:rPr>
        <w:t xml:space="preserve">Yudhishthira </w:t>
      </w:r>
      <w:r>
        <w:t xml:space="preserve">the just a </w:t>
      </w:r>
      <w:r>
        <w:rPr>
          <w:spacing w:val="-4"/>
        </w:rPr>
        <w:t xml:space="preserve">liar. </w:t>
      </w:r>
      <w:r>
        <w:t xml:space="preserve">Thou shalt then be freed from the condition of </w:t>
      </w:r>
      <w:r>
        <w:rPr>
          <w:spacing w:val="-3"/>
        </w:rPr>
        <w:t xml:space="preserve">slavery. </w:t>
      </w:r>
      <w:r>
        <w:t xml:space="preserve">Let the illustrious son of Dharma, always adhering to virtue, who is even like Indra, himself declare whether he is not thy lord. </w:t>
      </w:r>
      <w:r>
        <w:rPr>
          <w:spacing w:val="-5"/>
        </w:rPr>
        <w:t xml:space="preserve">At </w:t>
      </w:r>
      <w:r>
        <w:t xml:space="preserve">his words, accept thou the Pandavas or ourselves without </w:t>
      </w:r>
      <w:r>
        <w:rPr>
          <w:spacing w:val="-4"/>
        </w:rPr>
        <w:t xml:space="preserve">delay. </w:t>
      </w:r>
      <w:r>
        <w:t xml:space="preserve">Indeed, all the Kauravas present in this assembly are floating in the ocean of thy distress. Endued with </w:t>
      </w:r>
      <w:r>
        <w:rPr>
          <w:spacing w:val="-3"/>
        </w:rPr>
        <w:t xml:space="preserve">magnanimity, </w:t>
      </w:r>
      <w:r>
        <w:t xml:space="preserve">they are unable to answer thy question, looking </w:t>
      </w:r>
      <w:r>
        <w:rPr>
          <w:spacing w:val="-3"/>
        </w:rPr>
        <w:t xml:space="preserve">at </w:t>
      </w:r>
      <w:r>
        <w:t xml:space="preserve">thy unfortunate </w:t>
      </w:r>
      <w:r>
        <w:rPr>
          <w:spacing w:val="-5"/>
        </w:rPr>
        <w:t xml:space="preserve">husbands.’” </w:t>
      </w:r>
      <w:r>
        <w:rPr>
          <w:spacing w:val="-4"/>
        </w:rPr>
        <w:t xml:space="preserve">Vaisampayana </w:t>
      </w:r>
      <w:r>
        <w:t xml:space="preserve">continued,—”Hearing these words of the </w:t>
      </w:r>
      <w:r>
        <w:rPr>
          <w:spacing w:val="-3"/>
        </w:rPr>
        <w:t xml:space="preserve">Kuru </w:t>
      </w:r>
      <w:r>
        <w:t xml:space="preserve">king, all who were present in the assembly loudly applauded them. And shouting </w:t>
      </w:r>
      <w:r>
        <w:rPr>
          <w:spacing w:val="-4"/>
        </w:rPr>
        <w:t xml:space="preserve">approvingly, </w:t>
      </w:r>
      <w:r>
        <w:t xml:space="preserve">they made signs unto one another by motions of their eyes and lips. And amongst </w:t>
      </w:r>
      <w:r>
        <w:lastRenderedPageBreak/>
        <w:t xml:space="preserve">some that were there, sounds of distress such as </w:t>
      </w:r>
      <w:r>
        <w:rPr>
          <w:spacing w:val="-3"/>
        </w:rPr>
        <w:t xml:space="preserve">‘O! </w:t>
      </w:r>
      <w:r>
        <w:t xml:space="preserve">and </w:t>
      </w:r>
      <w:r>
        <w:rPr>
          <w:spacing w:val="-6"/>
        </w:rPr>
        <w:t xml:space="preserve">‘Alas!” </w:t>
      </w:r>
      <w:r>
        <w:t xml:space="preserve">were heard. And </w:t>
      </w:r>
      <w:r>
        <w:rPr>
          <w:spacing w:val="-3"/>
        </w:rPr>
        <w:t xml:space="preserve">at </w:t>
      </w:r>
      <w:r>
        <w:t>these words of Duryodhana, so delightful (to his partisans), the</w:t>
      </w:r>
      <w:r>
        <w:rPr>
          <w:spacing w:val="-29"/>
        </w:rPr>
        <w:t xml:space="preserve"> </w:t>
      </w:r>
      <w:r>
        <w:t xml:space="preserve">Kauravas present in that assembly became exceedingly glad. And the kings, with faces turned sideways, looked upon </w:t>
      </w:r>
      <w:r>
        <w:rPr>
          <w:spacing w:val="-6"/>
        </w:rPr>
        <w:t>Yud</w:t>
      </w:r>
      <w:r>
        <w:t xml:space="preserve">hishthira conversant with the rules of </w:t>
      </w:r>
      <w:r>
        <w:rPr>
          <w:spacing w:val="-3"/>
        </w:rPr>
        <w:t xml:space="preserve">morality, </w:t>
      </w:r>
      <w:r>
        <w:t xml:space="preserve">curious to hear what he would </w:t>
      </w:r>
      <w:r>
        <w:rPr>
          <w:spacing w:val="-5"/>
        </w:rPr>
        <w:t xml:space="preserve">say. </w:t>
      </w:r>
      <w:r>
        <w:t>And every one present in that assembly</w:t>
      </w:r>
      <w:r>
        <w:rPr>
          <w:spacing w:val="-4"/>
        </w:rPr>
        <w:t xml:space="preserve"> </w:t>
      </w:r>
      <w:r>
        <w:t>became</w:t>
      </w:r>
      <w:r>
        <w:rPr>
          <w:spacing w:val="-3"/>
        </w:rPr>
        <w:t xml:space="preserve"> </w:t>
      </w:r>
      <w:r>
        <w:t>curious</w:t>
      </w:r>
      <w:r>
        <w:rPr>
          <w:spacing w:val="-3"/>
        </w:rPr>
        <w:t xml:space="preserve"> </w:t>
      </w:r>
      <w:r>
        <w:t>to</w:t>
      </w:r>
      <w:r>
        <w:rPr>
          <w:spacing w:val="-3"/>
        </w:rPr>
        <w:t xml:space="preserve"> </w:t>
      </w:r>
      <w:r>
        <w:t>hear</w:t>
      </w:r>
      <w:r>
        <w:rPr>
          <w:spacing w:val="-3"/>
        </w:rPr>
        <w:t xml:space="preserve"> </w:t>
      </w:r>
      <w:r>
        <w:t>what</w:t>
      </w:r>
      <w:r>
        <w:rPr>
          <w:spacing w:val="-3"/>
        </w:rPr>
        <w:t xml:space="preserve"> </w:t>
      </w:r>
      <w:r>
        <w:t>Arjuna,</w:t>
      </w:r>
      <w:r>
        <w:rPr>
          <w:spacing w:val="-3"/>
        </w:rPr>
        <w:t xml:space="preserve"> </w:t>
      </w:r>
      <w:r>
        <w:t>the</w:t>
      </w:r>
      <w:r>
        <w:rPr>
          <w:spacing w:val="-3"/>
        </w:rPr>
        <w:t xml:space="preserve"> </w:t>
      </w:r>
      <w:r>
        <w:t>son</w:t>
      </w:r>
      <w:r>
        <w:rPr>
          <w:spacing w:val="-3"/>
        </w:rPr>
        <w:t xml:space="preserve"> </w:t>
      </w:r>
      <w:r>
        <w:t>of</w:t>
      </w:r>
      <w:r>
        <w:rPr>
          <w:spacing w:val="-3"/>
        </w:rPr>
        <w:t xml:space="preserve"> Pandu </w:t>
      </w:r>
      <w:r>
        <w:t>never</w:t>
      </w:r>
      <w:r>
        <w:rPr>
          <w:spacing w:val="-3"/>
        </w:rPr>
        <w:t xml:space="preserve"> </w:t>
      </w:r>
      <w:r>
        <w:t>defeated</w:t>
      </w:r>
      <w:r>
        <w:rPr>
          <w:spacing w:val="-3"/>
        </w:rPr>
        <w:t xml:space="preserve"> </w:t>
      </w:r>
      <w:r>
        <w:t>in</w:t>
      </w:r>
      <w:r>
        <w:rPr>
          <w:spacing w:val="-3"/>
        </w:rPr>
        <w:t xml:space="preserve"> </w:t>
      </w:r>
      <w:r>
        <w:t>battle,</w:t>
      </w:r>
      <w:r>
        <w:rPr>
          <w:spacing w:val="-3"/>
        </w:rPr>
        <w:t xml:space="preserve"> </w:t>
      </w:r>
      <w:r>
        <w:t>and</w:t>
      </w:r>
      <w:r>
        <w:rPr>
          <w:spacing w:val="-3"/>
        </w:rPr>
        <w:t xml:space="preserve"> </w:t>
      </w:r>
      <w:r>
        <w:t>what</w:t>
      </w:r>
      <w:r>
        <w:rPr>
          <w:spacing w:val="-3"/>
        </w:rPr>
        <w:t xml:space="preserve"> </w:t>
      </w:r>
      <w:r>
        <w:t>Bhimasena,</w:t>
      </w:r>
      <w:r>
        <w:rPr>
          <w:spacing w:val="-3"/>
        </w:rPr>
        <w:t xml:space="preserve"> </w:t>
      </w:r>
      <w:r>
        <w:t>and what</w:t>
      </w:r>
      <w:r>
        <w:rPr>
          <w:spacing w:val="-3"/>
        </w:rPr>
        <w:t xml:space="preserve"> </w:t>
      </w:r>
      <w:r>
        <w:t>the</w:t>
      </w:r>
      <w:r>
        <w:rPr>
          <w:spacing w:val="-3"/>
        </w:rPr>
        <w:t xml:space="preserve"> </w:t>
      </w:r>
      <w:r>
        <w:t>twins</w:t>
      </w:r>
      <w:r>
        <w:rPr>
          <w:spacing w:val="-2"/>
        </w:rPr>
        <w:t xml:space="preserve"> </w:t>
      </w:r>
      <w:r>
        <w:t>also</w:t>
      </w:r>
      <w:r>
        <w:rPr>
          <w:spacing w:val="-3"/>
        </w:rPr>
        <w:t xml:space="preserve"> </w:t>
      </w:r>
      <w:r>
        <w:t>would</w:t>
      </w:r>
      <w:r>
        <w:rPr>
          <w:spacing w:val="-3"/>
        </w:rPr>
        <w:t xml:space="preserve"> </w:t>
      </w:r>
      <w:r>
        <w:rPr>
          <w:spacing w:val="-5"/>
        </w:rPr>
        <w:t>say.</w:t>
      </w:r>
      <w:r>
        <w:rPr>
          <w:spacing w:val="-3"/>
        </w:rPr>
        <w:t xml:space="preserve"> </w:t>
      </w:r>
      <w:r>
        <w:t>And</w:t>
      </w:r>
      <w:r>
        <w:rPr>
          <w:spacing w:val="-2"/>
        </w:rPr>
        <w:t xml:space="preserve"> </w:t>
      </w:r>
      <w:r>
        <w:t>when</w:t>
      </w:r>
      <w:r>
        <w:rPr>
          <w:spacing w:val="-3"/>
        </w:rPr>
        <w:t xml:space="preserve"> </w:t>
      </w:r>
      <w:r>
        <w:t>that</w:t>
      </w:r>
      <w:r>
        <w:rPr>
          <w:spacing w:val="-3"/>
        </w:rPr>
        <w:t xml:space="preserve"> </w:t>
      </w:r>
      <w:r>
        <w:t>busy</w:t>
      </w:r>
      <w:r>
        <w:rPr>
          <w:spacing w:val="-2"/>
        </w:rPr>
        <w:t xml:space="preserve"> </w:t>
      </w:r>
      <w:r>
        <w:t>hum</w:t>
      </w:r>
      <w:r>
        <w:rPr>
          <w:spacing w:val="-3"/>
        </w:rPr>
        <w:t xml:space="preserve"> </w:t>
      </w:r>
      <w:r>
        <w:t>of</w:t>
      </w:r>
      <w:r>
        <w:rPr>
          <w:spacing w:val="-3"/>
        </w:rPr>
        <w:t xml:space="preserve"> many</w:t>
      </w:r>
      <w:r>
        <w:rPr>
          <w:spacing w:val="-2"/>
        </w:rPr>
        <w:t xml:space="preserve"> </w:t>
      </w:r>
      <w:r>
        <w:t>voices</w:t>
      </w:r>
      <w:r>
        <w:rPr>
          <w:spacing w:val="-3"/>
        </w:rPr>
        <w:t xml:space="preserve"> </w:t>
      </w:r>
      <w:r>
        <w:t>became</w:t>
      </w:r>
      <w:r>
        <w:rPr>
          <w:spacing w:val="-3"/>
        </w:rPr>
        <w:t xml:space="preserve"> </w:t>
      </w:r>
      <w:r>
        <w:t>still,</w:t>
      </w:r>
      <w:r>
        <w:rPr>
          <w:spacing w:val="-2"/>
        </w:rPr>
        <w:t xml:space="preserve"> </w:t>
      </w:r>
      <w:r>
        <w:t>Bhimasena,</w:t>
      </w:r>
      <w:r>
        <w:rPr>
          <w:spacing w:val="-3"/>
        </w:rPr>
        <w:t xml:space="preserve"> </w:t>
      </w:r>
      <w:r>
        <w:t>waving</w:t>
      </w:r>
      <w:r>
        <w:rPr>
          <w:spacing w:val="-3"/>
        </w:rPr>
        <w:t xml:space="preserve"> </w:t>
      </w:r>
      <w:r>
        <w:t>his</w:t>
      </w:r>
      <w:r>
        <w:rPr>
          <w:spacing w:val="-2"/>
        </w:rPr>
        <w:t xml:space="preserve"> </w:t>
      </w:r>
      <w:r>
        <w:t xml:space="preserve">strong and well-formed arms smeared with sandalpaste spake these words,—’If this high-souled king </w:t>
      </w:r>
      <w:r>
        <w:rPr>
          <w:spacing w:val="-3"/>
        </w:rPr>
        <w:t xml:space="preserve">Yudhishthira </w:t>
      </w:r>
      <w:r>
        <w:t xml:space="preserve">the just, who is our eldest </w:t>
      </w:r>
      <w:r>
        <w:rPr>
          <w:spacing w:val="-3"/>
        </w:rPr>
        <w:t xml:space="preserve">brother, </w:t>
      </w:r>
      <w:r>
        <w:t xml:space="preserve">had not been our lord, we would never have forgiven the </w:t>
      </w:r>
      <w:r>
        <w:rPr>
          <w:spacing w:val="-3"/>
        </w:rPr>
        <w:t xml:space="preserve">Kuru </w:t>
      </w:r>
      <w:r>
        <w:t xml:space="preserve">race (for all this). </w:t>
      </w:r>
      <w:r>
        <w:rPr>
          <w:spacing w:val="-3"/>
        </w:rPr>
        <w:t xml:space="preserve">He </w:t>
      </w:r>
      <w:r>
        <w:t>is the lord of all our religious and ascetic merits, the lord of even our lives. If he regardeth himself as won, we too have</w:t>
      </w:r>
      <w:r>
        <w:rPr>
          <w:spacing w:val="-4"/>
        </w:rPr>
        <w:t xml:space="preserve"> </w:t>
      </w:r>
      <w:r>
        <w:t>all</w:t>
      </w:r>
      <w:r>
        <w:rPr>
          <w:spacing w:val="-3"/>
        </w:rPr>
        <w:t xml:space="preserve"> </w:t>
      </w:r>
      <w:r>
        <w:t>been</w:t>
      </w:r>
      <w:r>
        <w:rPr>
          <w:spacing w:val="-3"/>
        </w:rPr>
        <w:t xml:space="preserve"> </w:t>
      </w:r>
      <w:r>
        <w:t>won.</w:t>
      </w:r>
      <w:r>
        <w:rPr>
          <w:spacing w:val="-3"/>
        </w:rPr>
        <w:t xml:space="preserve"> </w:t>
      </w:r>
      <w:r>
        <w:t>If</w:t>
      </w:r>
      <w:r>
        <w:rPr>
          <w:spacing w:val="-3"/>
        </w:rPr>
        <w:t xml:space="preserve"> </w:t>
      </w:r>
      <w:r>
        <w:t>this</w:t>
      </w:r>
      <w:r>
        <w:rPr>
          <w:spacing w:val="-3"/>
        </w:rPr>
        <w:t xml:space="preserve"> </w:t>
      </w:r>
      <w:r>
        <w:t>were</w:t>
      </w:r>
      <w:r>
        <w:rPr>
          <w:spacing w:val="-4"/>
        </w:rPr>
        <w:t xml:space="preserve"> </w:t>
      </w:r>
      <w:r>
        <w:t>not</w:t>
      </w:r>
      <w:r>
        <w:rPr>
          <w:spacing w:val="-3"/>
        </w:rPr>
        <w:t xml:space="preserve"> </w:t>
      </w:r>
      <w:r>
        <w:t>so,</w:t>
      </w:r>
      <w:r>
        <w:rPr>
          <w:spacing w:val="-3"/>
        </w:rPr>
        <w:t xml:space="preserve"> </w:t>
      </w:r>
      <w:r>
        <w:t>who</w:t>
      </w:r>
      <w:r>
        <w:rPr>
          <w:spacing w:val="-3"/>
        </w:rPr>
        <w:t xml:space="preserve"> </w:t>
      </w:r>
      <w:r>
        <w:t>is</w:t>
      </w:r>
      <w:r>
        <w:rPr>
          <w:spacing w:val="-3"/>
        </w:rPr>
        <w:t xml:space="preserve"> </w:t>
      </w:r>
      <w:r>
        <w:t>there</w:t>
      </w:r>
      <w:r>
        <w:rPr>
          <w:spacing w:val="-3"/>
        </w:rPr>
        <w:t xml:space="preserve"> </w:t>
      </w:r>
      <w:r>
        <w:t>amongst</w:t>
      </w:r>
      <w:r>
        <w:rPr>
          <w:spacing w:val="-3"/>
        </w:rPr>
        <w:t xml:space="preserve"> </w:t>
      </w:r>
      <w:r>
        <w:t>creatures</w:t>
      </w:r>
      <w:r>
        <w:rPr>
          <w:spacing w:val="-4"/>
        </w:rPr>
        <w:t xml:space="preserve"> </w:t>
      </w:r>
      <w:r>
        <w:t>touching</w:t>
      </w:r>
      <w:r>
        <w:rPr>
          <w:spacing w:val="-3"/>
        </w:rPr>
        <w:t xml:space="preserve"> </w:t>
      </w:r>
      <w:r>
        <w:t>the</w:t>
      </w:r>
      <w:r>
        <w:rPr>
          <w:spacing w:val="-3"/>
        </w:rPr>
        <w:t xml:space="preserve"> </w:t>
      </w:r>
      <w:r>
        <w:t>earth</w:t>
      </w:r>
      <w:r>
        <w:rPr>
          <w:spacing w:val="-3"/>
        </w:rPr>
        <w:t xml:space="preserve"> </w:t>
      </w:r>
      <w:r>
        <w:t>with</w:t>
      </w:r>
      <w:r>
        <w:rPr>
          <w:spacing w:val="-3"/>
        </w:rPr>
        <w:t xml:space="preserve"> </w:t>
      </w:r>
      <w:r>
        <w:t>their</w:t>
      </w:r>
      <w:r>
        <w:rPr>
          <w:spacing w:val="-3"/>
        </w:rPr>
        <w:t xml:space="preserve"> </w:t>
      </w:r>
      <w:r>
        <w:t>feet</w:t>
      </w:r>
      <w:r>
        <w:rPr>
          <w:spacing w:val="-3"/>
        </w:rPr>
        <w:t xml:space="preserve"> </w:t>
      </w:r>
      <w:r>
        <w:t>and</w:t>
      </w:r>
      <w:r>
        <w:rPr>
          <w:spacing w:val="-4"/>
        </w:rPr>
        <w:t xml:space="preserve"> </w:t>
      </w:r>
      <w:r>
        <w:t xml:space="preserve">mortal, that would escape from me with his life after having touched those locks of the princess of Panchala? Behold these </w:t>
      </w:r>
      <w:r>
        <w:rPr>
          <w:spacing w:val="-3"/>
        </w:rPr>
        <w:t xml:space="preserve">mighty, </w:t>
      </w:r>
      <w:r>
        <w:t xml:space="preserve">well-formed arms of mine, even like maces of iron. Having once come within them, even he of a hundred sacrifices is incapable of effecting an escape. Bound by the ties of virtue and the reverence that is due to our eldest </w:t>
      </w:r>
      <w:r>
        <w:rPr>
          <w:spacing w:val="-3"/>
        </w:rPr>
        <w:t xml:space="preserve">brother, </w:t>
      </w:r>
      <w:r>
        <w:t xml:space="preserve">and repeatedly urged by Arjuna to remain silent, I am not doing anything terrible. If </w:t>
      </w:r>
      <w:r>
        <w:rPr>
          <w:spacing w:val="-3"/>
        </w:rPr>
        <w:t xml:space="preserve">however, </w:t>
      </w:r>
      <w:r>
        <w:t xml:space="preserve">I am once commanded by king </w:t>
      </w:r>
      <w:r>
        <w:rPr>
          <w:spacing w:val="-3"/>
        </w:rPr>
        <w:t xml:space="preserve">Yudhishthira </w:t>
      </w:r>
      <w:r>
        <w:t>the just, I would slay these wretched sons of Dhritarashtra, making slaps do the work of swords, like a lion slaying a number of little</w:t>
      </w:r>
      <w:r>
        <w:rPr>
          <w:spacing w:val="-5"/>
        </w:rPr>
        <w:t xml:space="preserve"> </w:t>
      </w:r>
      <w:r>
        <w:rPr>
          <w:spacing w:val="-4"/>
        </w:rPr>
        <w:t>animals.”</w:t>
      </w:r>
    </w:p>
    <w:p w14:paraId="5282378F" w14:textId="686CD5AE" w:rsidR="00BD6E04" w:rsidRDefault="00BD6E04" w:rsidP="00070A75">
      <w:pPr>
        <w:pStyle w:val="Body"/>
        <w:rPr>
          <w:spacing w:val="-6"/>
        </w:rPr>
      </w:pPr>
      <w:r>
        <w:rPr>
          <w:spacing w:val="-4"/>
        </w:rPr>
        <w:t xml:space="preserve">Vaisampayana </w:t>
      </w:r>
      <w:r>
        <w:t xml:space="preserve">continued,—”Unto Bhima who had spoken these words Bhishma and Drona and </w:t>
      </w:r>
      <w:r>
        <w:rPr>
          <w:spacing w:val="-3"/>
        </w:rPr>
        <w:t xml:space="preserve">Vidura </w:t>
      </w:r>
      <w:r>
        <w:t xml:space="preserve">said, </w:t>
      </w:r>
      <w:r>
        <w:rPr>
          <w:spacing w:val="-3"/>
        </w:rPr>
        <w:t xml:space="preserve">‘Forbear, </w:t>
      </w:r>
      <w:r>
        <w:t xml:space="preserve">O Bhima. Everything is possible with </w:t>
      </w:r>
      <w:r>
        <w:rPr>
          <w:spacing w:val="-6"/>
        </w:rPr>
        <w:t>thee.’”</w:t>
      </w:r>
    </w:p>
    <w:p w14:paraId="324E6CEC" w14:textId="77777777" w:rsidR="009262A2" w:rsidRDefault="009262A2" w:rsidP="00070A75">
      <w:pPr>
        <w:pStyle w:val="Body"/>
      </w:pPr>
    </w:p>
    <w:p w14:paraId="689A3958" w14:textId="77777777" w:rsidR="00BD6E04" w:rsidRDefault="00BD6E04" w:rsidP="00070A75">
      <w:pPr>
        <w:pStyle w:val="Heading4"/>
      </w:pPr>
      <w:r>
        <w:t>Section LXX</w:t>
      </w:r>
    </w:p>
    <w:p w14:paraId="78759DB0" w14:textId="5863B42C" w:rsidR="00BD6E04" w:rsidRDefault="00BD6E04" w:rsidP="00070A75">
      <w:pPr>
        <w:pStyle w:val="Body"/>
      </w:pPr>
      <w:r>
        <w:t xml:space="preserve">“Karna said,—’Of all the persons in the </w:t>
      </w:r>
      <w:r>
        <w:rPr>
          <w:spacing w:val="-3"/>
        </w:rPr>
        <w:t xml:space="preserve">assembly, </w:t>
      </w:r>
      <w:r>
        <w:t xml:space="preserve">three, viz., Bhishma, Vidura, and the preceptor of the </w:t>
      </w:r>
      <w:r>
        <w:rPr>
          <w:spacing w:val="-4"/>
        </w:rPr>
        <w:t>Ku</w:t>
      </w:r>
      <w:r>
        <w:t>rus (Drona) appear to be independent; for they always speak of their master as wicked, always censure him, and never</w:t>
      </w:r>
      <w:r>
        <w:rPr>
          <w:spacing w:val="-4"/>
        </w:rPr>
        <w:t xml:space="preserve"> </w:t>
      </w:r>
      <w:r>
        <w:t>wish</w:t>
      </w:r>
      <w:r>
        <w:rPr>
          <w:spacing w:val="-4"/>
        </w:rPr>
        <w:t xml:space="preserve"> </w:t>
      </w:r>
      <w:r>
        <w:t>for</w:t>
      </w:r>
      <w:r>
        <w:rPr>
          <w:spacing w:val="-3"/>
        </w:rPr>
        <w:t xml:space="preserve"> </w:t>
      </w:r>
      <w:r>
        <w:t>his</w:t>
      </w:r>
      <w:r>
        <w:rPr>
          <w:spacing w:val="-4"/>
        </w:rPr>
        <w:t xml:space="preserve"> </w:t>
      </w:r>
      <w:r>
        <w:rPr>
          <w:spacing w:val="-3"/>
        </w:rPr>
        <w:t>prosperity.</w:t>
      </w:r>
      <w:r>
        <w:rPr>
          <w:spacing w:val="-4"/>
        </w:rPr>
        <w:t xml:space="preserve"> </w:t>
      </w:r>
      <w:r>
        <w:t>O</w:t>
      </w:r>
      <w:r>
        <w:rPr>
          <w:spacing w:val="-3"/>
        </w:rPr>
        <w:t xml:space="preserve"> </w:t>
      </w:r>
      <w:r>
        <w:t>excellent</w:t>
      </w:r>
      <w:r>
        <w:rPr>
          <w:spacing w:val="-4"/>
        </w:rPr>
        <w:t xml:space="preserve"> </w:t>
      </w:r>
      <w:r>
        <w:t>one,</w:t>
      </w:r>
      <w:r>
        <w:rPr>
          <w:spacing w:val="-4"/>
        </w:rPr>
        <w:t xml:space="preserve"> </w:t>
      </w:r>
      <w:r>
        <w:t>the</w:t>
      </w:r>
      <w:r>
        <w:rPr>
          <w:spacing w:val="-3"/>
        </w:rPr>
        <w:t xml:space="preserve"> </w:t>
      </w:r>
      <w:r>
        <w:t>slave,</w:t>
      </w:r>
      <w:r>
        <w:rPr>
          <w:spacing w:val="-4"/>
        </w:rPr>
        <w:t xml:space="preserve"> </w:t>
      </w:r>
      <w:r>
        <w:t>the</w:t>
      </w:r>
      <w:r>
        <w:rPr>
          <w:spacing w:val="-3"/>
        </w:rPr>
        <w:t xml:space="preserve"> </w:t>
      </w:r>
      <w:r>
        <w:t>son,</w:t>
      </w:r>
      <w:r>
        <w:rPr>
          <w:spacing w:val="-4"/>
        </w:rPr>
        <w:t xml:space="preserve"> </w:t>
      </w:r>
      <w:r>
        <w:t>and</w:t>
      </w:r>
      <w:r>
        <w:rPr>
          <w:spacing w:val="-4"/>
        </w:rPr>
        <w:t xml:space="preserve"> </w:t>
      </w:r>
      <w:r>
        <w:t>the</w:t>
      </w:r>
      <w:r>
        <w:rPr>
          <w:spacing w:val="-3"/>
        </w:rPr>
        <w:t xml:space="preserve"> </w:t>
      </w:r>
      <w:r>
        <w:t>wife</w:t>
      </w:r>
      <w:r>
        <w:rPr>
          <w:spacing w:val="-4"/>
        </w:rPr>
        <w:t xml:space="preserve"> </w:t>
      </w:r>
      <w:r>
        <w:t>are</w:t>
      </w:r>
      <w:r>
        <w:rPr>
          <w:spacing w:val="-4"/>
        </w:rPr>
        <w:t xml:space="preserve"> </w:t>
      </w:r>
      <w:r>
        <w:t>always</w:t>
      </w:r>
      <w:r>
        <w:rPr>
          <w:spacing w:val="-3"/>
        </w:rPr>
        <w:t xml:space="preserve"> </w:t>
      </w:r>
      <w:r>
        <w:t>dependent.</w:t>
      </w:r>
      <w:r>
        <w:rPr>
          <w:spacing w:val="-4"/>
        </w:rPr>
        <w:t xml:space="preserve"> </w:t>
      </w:r>
      <w:r>
        <w:t>They</w:t>
      </w:r>
      <w:r>
        <w:rPr>
          <w:spacing w:val="-3"/>
        </w:rPr>
        <w:t xml:space="preserve"> </w:t>
      </w:r>
      <w:r>
        <w:t>cannot earn</w:t>
      </w:r>
      <w:r>
        <w:rPr>
          <w:spacing w:val="-4"/>
        </w:rPr>
        <w:t xml:space="preserve"> </w:t>
      </w:r>
      <w:r>
        <w:t>wealth,</w:t>
      </w:r>
      <w:r>
        <w:rPr>
          <w:spacing w:val="-3"/>
        </w:rPr>
        <w:t xml:space="preserve"> </w:t>
      </w:r>
      <w:r>
        <w:t>for</w:t>
      </w:r>
      <w:r>
        <w:rPr>
          <w:spacing w:val="-3"/>
        </w:rPr>
        <w:t xml:space="preserve"> </w:t>
      </w:r>
      <w:r>
        <w:t>whatever</w:t>
      </w:r>
      <w:r>
        <w:rPr>
          <w:spacing w:val="-3"/>
        </w:rPr>
        <w:t xml:space="preserve"> </w:t>
      </w:r>
      <w:r>
        <w:t>they</w:t>
      </w:r>
      <w:r>
        <w:rPr>
          <w:spacing w:val="-3"/>
        </w:rPr>
        <w:t xml:space="preserve"> </w:t>
      </w:r>
      <w:r>
        <w:t>earn</w:t>
      </w:r>
      <w:r>
        <w:rPr>
          <w:spacing w:val="-3"/>
        </w:rPr>
        <w:t xml:space="preserve"> </w:t>
      </w:r>
      <w:r>
        <w:t>belongeth</w:t>
      </w:r>
      <w:r>
        <w:rPr>
          <w:spacing w:val="-3"/>
        </w:rPr>
        <w:t xml:space="preserve"> </w:t>
      </w:r>
      <w:r>
        <w:t>to</w:t>
      </w:r>
      <w:r>
        <w:rPr>
          <w:spacing w:val="-3"/>
        </w:rPr>
        <w:t xml:space="preserve"> </w:t>
      </w:r>
      <w:r>
        <w:t>their</w:t>
      </w:r>
      <w:r>
        <w:rPr>
          <w:spacing w:val="-3"/>
        </w:rPr>
        <w:t xml:space="preserve"> master. </w:t>
      </w:r>
      <w:r>
        <w:t>Thou</w:t>
      </w:r>
      <w:r>
        <w:rPr>
          <w:spacing w:val="-3"/>
        </w:rPr>
        <w:t xml:space="preserve"> </w:t>
      </w:r>
      <w:r>
        <w:t>art</w:t>
      </w:r>
      <w:r>
        <w:rPr>
          <w:spacing w:val="-3"/>
        </w:rPr>
        <w:t xml:space="preserve"> </w:t>
      </w:r>
      <w:r>
        <w:t>the</w:t>
      </w:r>
      <w:r>
        <w:rPr>
          <w:spacing w:val="-3"/>
        </w:rPr>
        <w:t xml:space="preserve"> </w:t>
      </w:r>
      <w:r>
        <w:t>wife</w:t>
      </w:r>
      <w:r>
        <w:rPr>
          <w:spacing w:val="-3"/>
        </w:rPr>
        <w:t xml:space="preserve"> </w:t>
      </w:r>
      <w:r>
        <w:t>of</w:t>
      </w:r>
      <w:r>
        <w:rPr>
          <w:spacing w:val="-3"/>
        </w:rPr>
        <w:t xml:space="preserve"> </w:t>
      </w:r>
      <w:r>
        <w:t>a</w:t>
      </w:r>
      <w:r>
        <w:rPr>
          <w:spacing w:val="-3"/>
        </w:rPr>
        <w:t xml:space="preserve"> </w:t>
      </w:r>
      <w:r>
        <w:t>slave</w:t>
      </w:r>
      <w:r>
        <w:rPr>
          <w:spacing w:val="-3"/>
        </w:rPr>
        <w:t xml:space="preserve"> </w:t>
      </w:r>
      <w:r>
        <w:t>incapable</w:t>
      </w:r>
      <w:r>
        <w:rPr>
          <w:spacing w:val="-3"/>
        </w:rPr>
        <w:t xml:space="preserve"> </w:t>
      </w:r>
      <w:r>
        <w:t>of</w:t>
      </w:r>
      <w:r>
        <w:rPr>
          <w:spacing w:val="-3"/>
        </w:rPr>
        <w:t xml:space="preserve"> </w:t>
      </w:r>
      <w:r>
        <w:t xml:space="preserve">possessing anything on his own account. Repair now to the inner apartments of king Dhritarashtra and serve the </w:t>
      </w:r>
      <w:r>
        <w:rPr>
          <w:spacing w:val="-5"/>
        </w:rPr>
        <w:t xml:space="preserve">king’s </w:t>
      </w:r>
      <w:r>
        <w:t xml:space="preserve">relatives. </w:t>
      </w:r>
      <w:r>
        <w:rPr>
          <w:spacing w:val="-11"/>
        </w:rPr>
        <w:t xml:space="preserve">We </w:t>
      </w:r>
      <w:r>
        <w:t xml:space="preserve">direct that that is now thy proper business. And, O princess, all the sons of Dhritarashtra and not the sons of Pritha are now thy masters. O handsome one, select thou another husband </w:t>
      </w:r>
      <w:r>
        <w:rPr>
          <w:spacing w:val="-3"/>
        </w:rPr>
        <w:t xml:space="preserve">now,--one </w:t>
      </w:r>
      <w:r>
        <w:t>who will not make thee</w:t>
      </w:r>
      <w:r>
        <w:rPr>
          <w:spacing w:val="-4"/>
        </w:rPr>
        <w:t xml:space="preserve"> </w:t>
      </w:r>
      <w:r>
        <w:t>a</w:t>
      </w:r>
      <w:r>
        <w:rPr>
          <w:spacing w:val="-4"/>
        </w:rPr>
        <w:t xml:space="preserve"> </w:t>
      </w:r>
      <w:r>
        <w:t>slave</w:t>
      </w:r>
      <w:r>
        <w:rPr>
          <w:spacing w:val="-3"/>
        </w:rPr>
        <w:t xml:space="preserve"> </w:t>
      </w:r>
      <w:r>
        <w:t>by</w:t>
      </w:r>
      <w:r>
        <w:rPr>
          <w:spacing w:val="-4"/>
        </w:rPr>
        <w:t xml:space="preserve"> </w:t>
      </w:r>
      <w:r>
        <w:t>gambling.</w:t>
      </w:r>
      <w:r>
        <w:rPr>
          <w:spacing w:val="-3"/>
        </w:rPr>
        <w:t xml:space="preserve"> </w:t>
      </w:r>
      <w:r>
        <w:rPr>
          <w:spacing w:val="-5"/>
        </w:rPr>
        <w:t>It</w:t>
      </w:r>
      <w:r>
        <w:rPr>
          <w:spacing w:val="-4"/>
        </w:rPr>
        <w:t xml:space="preserve"> </w:t>
      </w:r>
      <w:r>
        <w:t>is</w:t>
      </w:r>
      <w:r>
        <w:rPr>
          <w:spacing w:val="-4"/>
        </w:rPr>
        <w:t xml:space="preserve"> </w:t>
      </w:r>
      <w:r>
        <w:t>well-known</w:t>
      </w:r>
      <w:r>
        <w:rPr>
          <w:spacing w:val="-3"/>
        </w:rPr>
        <w:t xml:space="preserve"> </w:t>
      </w:r>
      <w:r>
        <w:t>that</w:t>
      </w:r>
      <w:r>
        <w:rPr>
          <w:spacing w:val="-4"/>
        </w:rPr>
        <w:t xml:space="preserve"> </w:t>
      </w:r>
      <w:r>
        <w:t>women,</w:t>
      </w:r>
      <w:r>
        <w:rPr>
          <w:spacing w:val="-3"/>
        </w:rPr>
        <w:t xml:space="preserve"> </w:t>
      </w:r>
      <w:r>
        <w:t>especially</w:t>
      </w:r>
      <w:r>
        <w:rPr>
          <w:spacing w:val="-4"/>
        </w:rPr>
        <w:t xml:space="preserve"> </w:t>
      </w:r>
      <w:r>
        <w:t>that</w:t>
      </w:r>
      <w:r>
        <w:rPr>
          <w:spacing w:val="-4"/>
        </w:rPr>
        <w:t xml:space="preserve"> </w:t>
      </w:r>
      <w:r>
        <w:t>are</w:t>
      </w:r>
      <w:r>
        <w:rPr>
          <w:spacing w:val="-3"/>
        </w:rPr>
        <w:t xml:space="preserve"> </w:t>
      </w:r>
      <w:r>
        <w:t>slaves,</w:t>
      </w:r>
      <w:r>
        <w:rPr>
          <w:spacing w:val="-4"/>
        </w:rPr>
        <w:t xml:space="preserve"> </w:t>
      </w:r>
      <w:r>
        <w:t>are</w:t>
      </w:r>
      <w:r>
        <w:rPr>
          <w:spacing w:val="-3"/>
        </w:rPr>
        <w:t xml:space="preserve"> </w:t>
      </w:r>
      <w:r>
        <w:t>not</w:t>
      </w:r>
      <w:r>
        <w:rPr>
          <w:spacing w:val="-4"/>
        </w:rPr>
        <w:t xml:space="preserve"> </w:t>
      </w:r>
      <w:r>
        <w:t>censurable</w:t>
      </w:r>
      <w:r>
        <w:rPr>
          <w:spacing w:val="-3"/>
        </w:rPr>
        <w:t xml:space="preserve"> </w:t>
      </w:r>
      <w:r>
        <w:t>if</w:t>
      </w:r>
      <w:r>
        <w:rPr>
          <w:spacing w:val="-4"/>
        </w:rPr>
        <w:t xml:space="preserve"> </w:t>
      </w:r>
      <w:r>
        <w:t>they</w:t>
      </w:r>
      <w:r>
        <w:rPr>
          <w:spacing w:val="-4"/>
        </w:rPr>
        <w:t xml:space="preserve"> </w:t>
      </w:r>
      <w:r>
        <w:t>proceed with</w:t>
      </w:r>
      <w:r>
        <w:rPr>
          <w:spacing w:val="-4"/>
        </w:rPr>
        <w:t xml:space="preserve"> </w:t>
      </w:r>
      <w:r>
        <w:t>freedom</w:t>
      </w:r>
      <w:r>
        <w:rPr>
          <w:spacing w:val="-4"/>
        </w:rPr>
        <w:t xml:space="preserve"> </w:t>
      </w:r>
      <w:r>
        <w:t>in</w:t>
      </w:r>
      <w:r>
        <w:rPr>
          <w:spacing w:val="-4"/>
        </w:rPr>
        <w:t xml:space="preserve"> </w:t>
      </w:r>
      <w:r>
        <w:t>electing</w:t>
      </w:r>
      <w:r>
        <w:rPr>
          <w:spacing w:val="-4"/>
        </w:rPr>
        <w:t xml:space="preserve"> </w:t>
      </w:r>
      <w:r>
        <w:t>husbands.</w:t>
      </w:r>
      <w:r>
        <w:rPr>
          <w:spacing w:val="-4"/>
        </w:rPr>
        <w:t xml:space="preserve"> </w:t>
      </w:r>
      <w:r>
        <w:t>Therefore</w:t>
      </w:r>
      <w:r>
        <w:rPr>
          <w:spacing w:val="-4"/>
        </w:rPr>
        <w:t xml:space="preserve"> </w:t>
      </w:r>
      <w:r>
        <w:t>let</w:t>
      </w:r>
      <w:r>
        <w:rPr>
          <w:spacing w:val="-4"/>
        </w:rPr>
        <w:t xml:space="preserve"> </w:t>
      </w:r>
      <w:r>
        <w:t>it</w:t>
      </w:r>
      <w:r>
        <w:rPr>
          <w:spacing w:val="-4"/>
        </w:rPr>
        <w:t xml:space="preserve"> </w:t>
      </w:r>
      <w:r>
        <w:t>be</w:t>
      </w:r>
      <w:r>
        <w:rPr>
          <w:spacing w:val="-4"/>
        </w:rPr>
        <w:t xml:space="preserve"> </w:t>
      </w:r>
      <w:r>
        <w:t>done</w:t>
      </w:r>
      <w:r>
        <w:rPr>
          <w:spacing w:val="-3"/>
        </w:rPr>
        <w:t xml:space="preserve"> </w:t>
      </w:r>
      <w:r>
        <w:t>by</w:t>
      </w:r>
      <w:r>
        <w:rPr>
          <w:spacing w:val="-4"/>
        </w:rPr>
        <w:t xml:space="preserve"> </w:t>
      </w:r>
      <w:r>
        <w:t>thee.</w:t>
      </w:r>
      <w:r>
        <w:rPr>
          <w:spacing w:val="-4"/>
        </w:rPr>
        <w:t xml:space="preserve"> </w:t>
      </w:r>
      <w:r>
        <w:t>Nakula</w:t>
      </w:r>
      <w:r>
        <w:rPr>
          <w:spacing w:val="-4"/>
        </w:rPr>
        <w:t xml:space="preserve"> </w:t>
      </w:r>
      <w:r>
        <w:t>hath</w:t>
      </w:r>
      <w:r>
        <w:rPr>
          <w:spacing w:val="-4"/>
        </w:rPr>
        <w:t xml:space="preserve"> </w:t>
      </w:r>
      <w:r>
        <w:t>been</w:t>
      </w:r>
      <w:r>
        <w:rPr>
          <w:spacing w:val="-4"/>
        </w:rPr>
        <w:t xml:space="preserve"> </w:t>
      </w:r>
      <w:r>
        <w:t>won,</w:t>
      </w:r>
      <w:r>
        <w:rPr>
          <w:spacing w:val="-4"/>
        </w:rPr>
        <w:t xml:space="preserve"> </w:t>
      </w:r>
      <w:r>
        <w:t>as</w:t>
      </w:r>
      <w:r>
        <w:rPr>
          <w:spacing w:val="-4"/>
        </w:rPr>
        <w:t xml:space="preserve"> </w:t>
      </w:r>
      <w:r>
        <w:t>also</w:t>
      </w:r>
      <w:r>
        <w:rPr>
          <w:spacing w:val="-4"/>
        </w:rPr>
        <w:t xml:space="preserve"> </w:t>
      </w:r>
      <w:r>
        <w:t>Bhimasena,</w:t>
      </w:r>
      <w:r>
        <w:rPr>
          <w:spacing w:val="-3"/>
        </w:rPr>
        <w:t xml:space="preserve"> </w:t>
      </w:r>
      <w:r>
        <w:t xml:space="preserve">and </w:t>
      </w:r>
      <w:r>
        <w:rPr>
          <w:spacing w:val="-3"/>
        </w:rPr>
        <w:t xml:space="preserve">Yudhishthira </w:t>
      </w:r>
      <w:r>
        <w:t xml:space="preserve">also, and Sahadeva, and Arjuna. And, O </w:t>
      </w:r>
      <w:r>
        <w:rPr>
          <w:spacing w:val="-4"/>
        </w:rPr>
        <w:t xml:space="preserve">Yajnaseni, </w:t>
      </w:r>
      <w:r>
        <w:t xml:space="preserve">thou art now a slave. Thy husbands that are slaves cannot continue </w:t>
      </w:r>
      <w:r>
        <w:lastRenderedPageBreak/>
        <w:t xml:space="preserve">to be thy lords </w:t>
      </w:r>
      <w:r>
        <w:rPr>
          <w:spacing w:val="-3"/>
        </w:rPr>
        <w:t xml:space="preserve">any longer. </w:t>
      </w:r>
      <w:r>
        <w:t xml:space="preserve">Alas, doth not the son of Pritha regards life, prowess and manhood as of no use that he offereth this daughter of Drupada, the king of Panchala, in the presence of all this </w:t>
      </w:r>
      <w:r>
        <w:rPr>
          <w:spacing w:val="-3"/>
        </w:rPr>
        <w:t xml:space="preserve">assembly, </w:t>
      </w:r>
      <w:r>
        <w:t xml:space="preserve">as a stake </w:t>
      </w:r>
      <w:r>
        <w:rPr>
          <w:spacing w:val="-3"/>
        </w:rPr>
        <w:t>at</w:t>
      </w:r>
      <w:r>
        <w:rPr>
          <w:spacing w:val="-1"/>
        </w:rPr>
        <w:t xml:space="preserve"> </w:t>
      </w:r>
      <w:r>
        <w:t>dice?’”</w:t>
      </w:r>
    </w:p>
    <w:p w14:paraId="532F6AB7" w14:textId="2276AE18" w:rsidR="00BD6E04" w:rsidRDefault="00BD6E04" w:rsidP="00070A75">
      <w:pPr>
        <w:pStyle w:val="Body"/>
      </w:pPr>
      <w:r>
        <w:t>Vaisampayana continued,—”Hearing these words, the wrathful Bhima breathed hard, a very picture of woe. Obedient to the king and bound by the tie of virtue and duty, burning everything with his eyes inflamed by anger, he said,—’O king, I cannot be angry at these words of this son of a Suta, for we have truly entered the state of servitude. But O king, could our enemies have said so unto me, it thou hadst not played staking this princess?’”</w:t>
      </w:r>
    </w:p>
    <w:p w14:paraId="5BC5B602" w14:textId="1240AA1C" w:rsidR="00BD6E04" w:rsidRDefault="00BD6E04" w:rsidP="00070A75">
      <w:pPr>
        <w:pStyle w:val="Body"/>
      </w:pPr>
      <w:r>
        <w:t>Vaisampayana continued,—”Hearing these words of Bhimasena king Duryodhana addressed Yudhishthira who was silent and deprived of his senses, saying,—’O king, both Bhima and Arjuna, and the twins also, are under thy sway. Answer thou the question (that hath been asked by Draupadi). Say, whether thou regardest Krishna as</w:t>
      </w:r>
      <w:r w:rsidR="00070A75">
        <w:t xml:space="preserve"> </w:t>
      </w:r>
      <w:r>
        <w:rPr>
          <w:spacing w:val="-6"/>
        </w:rPr>
        <w:t xml:space="preserve">unwon.’ </w:t>
      </w:r>
      <w:r>
        <w:t xml:space="preserve">And having spoken thus unto the son of </w:t>
      </w:r>
      <w:r>
        <w:rPr>
          <w:spacing w:val="-3"/>
        </w:rPr>
        <w:t xml:space="preserve">Kunti, </w:t>
      </w:r>
      <w:r>
        <w:t xml:space="preserve">Duryodhana. desirous of encouraging the son of Radha and insulting Bhima, quickly uncovered his left thigh that was like unto the stem of a plantain tree or the trunk of an elephant and which was graced with every auspicious sign and endued with the strength of </w:t>
      </w:r>
      <w:r>
        <w:rPr>
          <w:spacing w:val="-3"/>
        </w:rPr>
        <w:t xml:space="preserve">thunder, </w:t>
      </w:r>
      <w:r>
        <w:t xml:space="preserve">and showed it to Draupadi in her very sight. And beholding this, Bhimasena expanding his red eyes, said unto Duryodhana in the midst of all those kings and as if piercing them (with his dart-like words),—’Let not </w:t>
      </w:r>
      <w:r>
        <w:rPr>
          <w:spacing w:val="-3"/>
        </w:rPr>
        <w:t xml:space="preserve">Vrikodara </w:t>
      </w:r>
      <w:r>
        <w:t>attain to the regions, obtained by his ancestors, if he doth not break that thigh of thine in the great conflict. And sparkles of fire began to be emitted from every organ of sense of Bhima filled with wrath, like those that come out of every crack and orifice in the body of a blazing tree.</w:t>
      </w:r>
    </w:p>
    <w:p w14:paraId="4AE463E3" w14:textId="77777777" w:rsidR="00BD6E04" w:rsidRDefault="00BD6E04" w:rsidP="00070A75">
      <w:pPr>
        <w:pStyle w:val="Body"/>
      </w:pPr>
      <w:r>
        <w:rPr>
          <w:spacing w:val="-3"/>
        </w:rPr>
        <w:t xml:space="preserve">Vidura </w:t>
      </w:r>
      <w:r>
        <w:t xml:space="preserve">then, addressing everybody, </w:t>
      </w:r>
      <w:r>
        <w:rPr>
          <w:spacing w:val="-3"/>
        </w:rPr>
        <w:t xml:space="preserve">said,—’Ye </w:t>
      </w:r>
      <w:r>
        <w:t xml:space="preserve">kings of </w:t>
      </w:r>
      <w:r>
        <w:rPr>
          <w:spacing w:val="-6"/>
        </w:rPr>
        <w:t xml:space="preserve">Pratipa’s </w:t>
      </w:r>
      <w:r>
        <w:t xml:space="preserve">race, behold the great danger that ariseth from Bhimasena. Know ye for certain that this great calamity that threatens to overtake the Bharatas hath been sent by Destiny itself. The sons of Dhritarashtra have, indeed, gambled disregarding every proper consideration. They are even now disputing in this assembly about a lady (of the royal household). The prosperity of our kingdom is </w:t>
      </w:r>
      <w:r>
        <w:rPr>
          <w:spacing w:val="-3"/>
        </w:rPr>
        <w:t xml:space="preserve">at </w:t>
      </w:r>
      <w:r>
        <w:t xml:space="preserve">an end. Alas, the Kauravas are even now engaged in sinful consultations. </w:t>
      </w:r>
      <w:r>
        <w:rPr>
          <w:spacing w:val="-14"/>
        </w:rPr>
        <w:t xml:space="preserve">Ye </w:t>
      </w:r>
      <w:r>
        <w:t xml:space="preserve">Kauravas, take to your heart this high precept that I declare. If virtue is persecuted, the whole assembly becometh polluted. If </w:t>
      </w:r>
      <w:r>
        <w:rPr>
          <w:spacing w:val="-3"/>
        </w:rPr>
        <w:t xml:space="preserve">Yudhishthira </w:t>
      </w:r>
      <w:r>
        <w:t xml:space="preserve">had staked her before he was himself won, he would certainly have been regarded as her </w:t>
      </w:r>
      <w:r>
        <w:rPr>
          <w:spacing w:val="-3"/>
        </w:rPr>
        <w:t xml:space="preserve">master. </w:t>
      </w:r>
      <w:r>
        <w:rPr>
          <w:spacing w:val="-2"/>
        </w:rPr>
        <w:t xml:space="preserve">If, </w:t>
      </w:r>
      <w:r>
        <w:t xml:space="preserve">however a person staketh anything </w:t>
      </w:r>
      <w:r>
        <w:rPr>
          <w:spacing w:val="-3"/>
        </w:rPr>
        <w:t xml:space="preserve">at </w:t>
      </w:r>
      <w:r>
        <w:t xml:space="preserve">a time when he himself is incapable of holding </w:t>
      </w:r>
      <w:r>
        <w:rPr>
          <w:spacing w:val="-3"/>
        </w:rPr>
        <w:t xml:space="preserve">any </w:t>
      </w:r>
      <w:r>
        <w:t xml:space="preserve">wealth, to win it is very like obtaining wealth in a dream. Listening to the words of the king of Gandhara, fall ye not off from this undoubted </w:t>
      </w:r>
      <w:r>
        <w:rPr>
          <w:spacing w:val="-5"/>
        </w:rPr>
        <w:t>truth.’</w:t>
      </w:r>
    </w:p>
    <w:p w14:paraId="36D8CA4A" w14:textId="77777777" w:rsidR="00BD6E04" w:rsidRDefault="00BD6E04" w:rsidP="00070A75">
      <w:pPr>
        <w:pStyle w:val="Body"/>
      </w:pPr>
      <w:r>
        <w:lastRenderedPageBreak/>
        <w:t xml:space="preserve">“Duryodhana, hearing </w:t>
      </w:r>
      <w:r>
        <w:rPr>
          <w:spacing w:val="-3"/>
        </w:rPr>
        <w:t xml:space="preserve">Vidura </w:t>
      </w:r>
      <w:r>
        <w:t xml:space="preserve">thus speak, said,—’I am willing to abide by the words of Bhima, of Arjuna and of the twins. Let them say that </w:t>
      </w:r>
      <w:r>
        <w:rPr>
          <w:spacing w:val="-4"/>
        </w:rPr>
        <w:t xml:space="preserve">Yudhishthira </w:t>
      </w:r>
      <w:r>
        <w:t xml:space="preserve">is </w:t>
      </w:r>
      <w:r>
        <w:rPr>
          <w:spacing w:val="-2"/>
        </w:rPr>
        <w:t xml:space="preserve">not </w:t>
      </w:r>
      <w:r>
        <w:t xml:space="preserve">their </w:t>
      </w:r>
      <w:r>
        <w:rPr>
          <w:spacing w:val="-4"/>
        </w:rPr>
        <w:t>master.</w:t>
      </w:r>
      <w:r>
        <w:rPr>
          <w:spacing w:val="-5"/>
        </w:rPr>
        <w:t xml:space="preserve"> Yajnaseni </w:t>
      </w:r>
      <w:r>
        <w:t xml:space="preserve">will then be freed from her </w:t>
      </w:r>
      <w:r>
        <w:rPr>
          <w:spacing w:val="-3"/>
        </w:rPr>
        <w:t xml:space="preserve">state </w:t>
      </w:r>
      <w:r>
        <w:t xml:space="preserve">of </w:t>
      </w:r>
      <w:r>
        <w:rPr>
          <w:spacing w:val="-6"/>
        </w:rPr>
        <w:t>bondage.”</w:t>
      </w:r>
    </w:p>
    <w:p w14:paraId="35D55605" w14:textId="77777777" w:rsidR="00BD6E04" w:rsidRDefault="00BD6E04" w:rsidP="00070A75">
      <w:pPr>
        <w:pStyle w:val="Body"/>
      </w:pPr>
      <w:r>
        <w:rPr>
          <w:spacing w:val="-6"/>
        </w:rPr>
        <w:t xml:space="preserve">“Arjuna </w:t>
      </w:r>
      <w:r>
        <w:rPr>
          <w:spacing w:val="-3"/>
        </w:rPr>
        <w:t xml:space="preserve">at </w:t>
      </w:r>
      <w:r>
        <w:t xml:space="preserve">this, said,—”This illustrious son of </w:t>
      </w:r>
      <w:r>
        <w:rPr>
          <w:spacing w:val="-3"/>
        </w:rPr>
        <w:t xml:space="preserve">Kunti, </w:t>
      </w:r>
      <w:r>
        <w:t xml:space="preserve">king </w:t>
      </w:r>
      <w:r>
        <w:rPr>
          <w:spacing w:val="-3"/>
        </w:rPr>
        <w:t xml:space="preserve">Yudhishthira </w:t>
      </w:r>
      <w:r>
        <w:t xml:space="preserve">the just, was certainly our master before he began to </w:t>
      </w:r>
      <w:r>
        <w:rPr>
          <w:spacing w:val="-5"/>
        </w:rPr>
        <w:t xml:space="preserve">play. </w:t>
      </w:r>
      <w:r>
        <w:t xml:space="preserve">But having lost himself, let all the Kauravas judge whose master he could be after </w:t>
      </w:r>
      <w:r>
        <w:rPr>
          <w:spacing w:val="-6"/>
        </w:rPr>
        <w:t>that.”</w:t>
      </w:r>
    </w:p>
    <w:p w14:paraId="61864851" w14:textId="5D37336D" w:rsidR="00BD6E04" w:rsidRDefault="00BD6E04" w:rsidP="00070A75">
      <w:pPr>
        <w:pStyle w:val="Body"/>
      </w:pPr>
      <w:r>
        <w:rPr>
          <w:spacing w:val="-4"/>
        </w:rPr>
        <w:t xml:space="preserve">Vaisampayana </w:t>
      </w:r>
      <w:r>
        <w:t xml:space="preserve">continued,—”Just then, a jackal began to cry loudly in the homa-chamber of king </w:t>
      </w:r>
      <w:r>
        <w:rPr>
          <w:spacing w:val="-4"/>
        </w:rPr>
        <w:t xml:space="preserve">Dhritarashtra’s </w:t>
      </w:r>
      <w:r>
        <w:t xml:space="preserve">palace. And, O king, unto the jackal that howled so, the asses began to bray </w:t>
      </w:r>
      <w:r>
        <w:rPr>
          <w:spacing w:val="-3"/>
        </w:rPr>
        <w:t xml:space="preserve">responsively. </w:t>
      </w:r>
      <w:r>
        <w:t xml:space="preserve">And terrible birds also, from all sides, began to answer with their cries. And </w:t>
      </w:r>
      <w:r>
        <w:rPr>
          <w:spacing w:val="-3"/>
        </w:rPr>
        <w:t xml:space="preserve">Vidura </w:t>
      </w:r>
      <w:r>
        <w:t>conversant with everything and the daughter of Suvala, both understood the meaning of those terrible sounds. And Bhishma and Drona and the learned Gautama loudly cried,--Swashti! Swashti! 1 Then Gandhari and the learned Vidura beholding that frightful omen, represented everything, in great affliction, unto the king. And the king (Dhritarashtra) thereupon said,—</w:t>
      </w:r>
    </w:p>
    <w:p w14:paraId="77912A22" w14:textId="5CAA15CA" w:rsidR="00BD6E04" w:rsidRDefault="00BD6E04" w:rsidP="00070A75">
      <w:pPr>
        <w:pStyle w:val="Body"/>
      </w:pPr>
      <w:r>
        <w:t xml:space="preserve">‘Thou wicked-minded Duryodhana, thou wretch, destruction hath all ready overtaken thee when thou insultest in language such as this the wife of these bulls among the Kurus, especially their wedded wife Draupadi. And having spoken those words, the wise Dhritarashtra endued with knowledge, reflecting with the aid of his wisdom and desirous of saving his relatives and friends from destruction, began to console Krishna, the princess of Panchala, and addressing </w:t>
      </w:r>
      <w:r>
        <w:rPr>
          <w:spacing w:val="-4"/>
        </w:rPr>
        <w:t xml:space="preserve">her, </w:t>
      </w:r>
      <w:r>
        <w:t xml:space="preserve">the monarch </w:t>
      </w:r>
      <w:r>
        <w:rPr>
          <w:spacing w:val="-5"/>
        </w:rPr>
        <w:t xml:space="preserve">said,—’Ask </w:t>
      </w:r>
      <w:r>
        <w:t>of me</w:t>
      </w:r>
      <w:r>
        <w:rPr>
          <w:spacing w:val="-3"/>
        </w:rPr>
        <w:t xml:space="preserve"> any </w:t>
      </w:r>
      <w:r>
        <w:t xml:space="preserve">boon, O princess of Panchala, that thou desirest, Chaste and devoted to virtue, thou art the first of all </w:t>
      </w:r>
      <w:r>
        <w:rPr>
          <w:spacing w:val="-3"/>
        </w:rPr>
        <w:t xml:space="preserve">my </w:t>
      </w:r>
      <w:r>
        <w:t>daughters-in-law.</w:t>
      </w:r>
    </w:p>
    <w:p w14:paraId="170A4AF9" w14:textId="77777777" w:rsidR="00BD6E04" w:rsidRDefault="00BD6E04" w:rsidP="00070A75">
      <w:pPr>
        <w:pStyle w:val="Body"/>
      </w:pPr>
      <w:r>
        <w:t>“Draupadi said,—’O bull of the Bharata race, if thou will grant me a boon, I ask the handsome Yudhishthira, obedient to every duty, be freed from slavery. Let not unthinking children call my child Prativindhya endued with great energy of mind as the son of a slave. Having been a prince, so superior to all men, and nurtured by kings it is not proper that he should be called the child of a slave.</w:t>
      </w:r>
    </w:p>
    <w:p w14:paraId="00EAE63D" w14:textId="77777777" w:rsidR="00BD6E04" w:rsidRDefault="00BD6E04" w:rsidP="00547749">
      <w:pPr>
        <w:pStyle w:val="Body"/>
      </w:pPr>
      <w:r>
        <w:t>“Dhritarashtra said unto</w:t>
      </w:r>
      <w:r>
        <w:rPr>
          <w:spacing w:val="-4"/>
        </w:rPr>
        <w:t xml:space="preserve"> her,—’O </w:t>
      </w:r>
      <w:r>
        <w:t xml:space="preserve">auspicious one, let it be as thou sayest. O excellent one, ask thou another boon, for I will give it. </w:t>
      </w:r>
      <w:r>
        <w:rPr>
          <w:spacing w:val="-4"/>
        </w:rPr>
        <w:t xml:space="preserve">My </w:t>
      </w:r>
      <w:r>
        <w:t>heart inclineth to give thee a second boon. Thou dost not deserve only one boon.</w:t>
      </w:r>
    </w:p>
    <w:p w14:paraId="2394BD8C" w14:textId="070B27DD" w:rsidR="00BD6E04" w:rsidRDefault="00BD6E04" w:rsidP="00547749">
      <w:pPr>
        <w:pStyle w:val="Body"/>
        <w:rPr>
          <w:sz w:val="16"/>
        </w:rPr>
      </w:pPr>
      <w:r>
        <w:t>“Draupadi said,—’I ask, O king, that Bhimasena and Dhananjaya and the twins also, with their cars and bows, freed from bondage, regain their liberty.’</w:t>
      </w:r>
    </w:p>
    <w:p w14:paraId="38D18C09" w14:textId="77777777" w:rsidR="00BD6E04" w:rsidRDefault="00BD6E04" w:rsidP="00547749">
      <w:pPr>
        <w:pStyle w:val="Body"/>
      </w:pPr>
      <w:r>
        <w:t xml:space="preserve">‘Dhritarashtra said,—’O blessed </w:t>
      </w:r>
      <w:r>
        <w:rPr>
          <w:spacing w:val="-3"/>
        </w:rPr>
        <w:t xml:space="preserve">daughter, </w:t>
      </w:r>
      <w:r>
        <w:t xml:space="preserve">let it be as thou desirest. Ask thou a third boon, for thou hast not been sufficiently honoured with two boons. </w:t>
      </w:r>
      <w:r>
        <w:rPr>
          <w:spacing w:val="-2"/>
        </w:rPr>
        <w:t xml:space="preserve">Virtuous </w:t>
      </w:r>
      <w:r>
        <w:t>in thy</w:t>
      </w:r>
      <w:r>
        <w:rPr>
          <w:spacing w:val="-3"/>
        </w:rPr>
        <w:t xml:space="preserve"> behaviour, </w:t>
      </w:r>
      <w:r>
        <w:t xml:space="preserve">thou art the foremost of all </w:t>
      </w:r>
      <w:r>
        <w:rPr>
          <w:spacing w:val="-3"/>
        </w:rPr>
        <w:t xml:space="preserve">my </w:t>
      </w:r>
      <w:r>
        <w:t xml:space="preserve">daughters-in- </w:t>
      </w:r>
      <w:r>
        <w:rPr>
          <w:spacing w:val="-10"/>
        </w:rPr>
        <w:t>law.</w:t>
      </w:r>
    </w:p>
    <w:p w14:paraId="59F6061E" w14:textId="05B5651E" w:rsidR="00BD6E04" w:rsidRDefault="00BD6E04" w:rsidP="00547749">
      <w:pPr>
        <w:pStyle w:val="Body"/>
      </w:pPr>
      <w:r>
        <w:lastRenderedPageBreak/>
        <w:t>Draupadi said,—’O best of kings, O illustrious one, covetousness always bringeth about loss of virtue. I do not deserve a third boon. Therefore I dare not ask any. O king of kings, it hath been said that a Vaisya may ask one boon; a Kshatriya lady, two boons; a Kshatriya male, three, and a Brahmana, a hundred. O king, these my husbands freed from the wretched state of bondage, will be able to achieve prosperity by their own virtuous acts!’”</w:t>
      </w:r>
    </w:p>
    <w:p w14:paraId="1AF4D909" w14:textId="77777777" w:rsidR="009262A2" w:rsidRDefault="009262A2" w:rsidP="00547749">
      <w:pPr>
        <w:pStyle w:val="Body"/>
      </w:pPr>
    </w:p>
    <w:p w14:paraId="4E55865D" w14:textId="77777777" w:rsidR="00BD6E04" w:rsidRDefault="00BD6E04" w:rsidP="00547749">
      <w:pPr>
        <w:pStyle w:val="Heading4"/>
      </w:pPr>
      <w:r>
        <w:t>Section LXXI</w:t>
      </w:r>
    </w:p>
    <w:p w14:paraId="421072FB" w14:textId="77777777" w:rsidR="00BD6E04" w:rsidRDefault="00BD6E04" w:rsidP="00547749">
      <w:pPr>
        <w:pStyle w:val="Body"/>
      </w:pPr>
      <w:r>
        <w:t xml:space="preserve">“Karna </w:t>
      </w:r>
      <w:r>
        <w:rPr>
          <w:spacing w:val="-3"/>
        </w:rPr>
        <w:t xml:space="preserve">said,—’We </w:t>
      </w:r>
      <w:r>
        <w:t xml:space="preserve">have never heard of such an act (as this one of Draupadi), performed by </w:t>
      </w:r>
      <w:r>
        <w:rPr>
          <w:spacing w:val="-3"/>
        </w:rPr>
        <w:t xml:space="preserve">any </w:t>
      </w:r>
      <w:r>
        <w:t xml:space="preserve">of the women noted in this world for their </w:t>
      </w:r>
      <w:r>
        <w:rPr>
          <w:spacing w:val="-4"/>
        </w:rPr>
        <w:t xml:space="preserve">beauty. </w:t>
      </w:r>
      <w:r>
        <w:t xml:space="preserve">When the sons of both </w:t>
      </w:r>
      <w:r>
        <w:rPr>
          <w:spacing w:val="-3"/>
        </w:rPr>
        <w:t xml:space="preserve">Pandu </w:t>
      </w:r>
      <w:r>
        <w:t xml:space="preserve">and Dhritarashtra were excited with wrath, this Draupadi became unto the sons of </w:t>
      </w:r>
      <w:r>
        <w:rPr>
          <w:spacing w:val="-3"/>
        </w:rPr>
        <w:t xml:space="preserve">Pandu </w:t>
      </w:r>
      <w:r>
        <w:t xml:space="preserve">as their salvation. Indeed the princess of Panchala, becoming as a boat unto the sons of </w:t>
      </w:r>
      <w:r>
        <w:rPr>
          <w:spacing w:val="-3"/>
        </w:rPr>
        <w:t xml:space="preserve">Pandu </w:t>
      </w:r>
      <w:r>
        <w:t xml:space="preserve">who were sinking in a boatless ocean of distress, hath brought them in safety to the </w:t>
      </w:r>
      <w:r>
        <w:rPr>
          <w:spacing w:val="-7"/>
        </w:rPr>
        <w:t>shore.’”</w:t>
      </w:r>
    </w:p>
    <w:p w14:paraId="0865F448" w14:textId="60566601" w:rsidR="00BD6E04" w:rsidRDefault="00BD6E04" w:rsidP="00547749">
      <w:pPr>
        <w:pStyle w:val="Body"/>
      </w:pPr>
      <w:r>
        <w:rPr>
          <w:spacing w:val="-4"/>
        </w:rPr>
        <w:t xml:space="preserve">Vaisampayana </w:t>
      </w:r>
      <w:r>
        <w:t xml:space="preserve">continued,—”Hearing these words of Karna in the midst of the Kurus,--viz., that the sons of </w:t>
      </w:r>
      <w:r>
        <w:rPr>
          <w:spacing w:val="-3"/>
        </w:rPr>
        <w:t xml:space="preserve">Pandu </w:t>
      </w:r>
      <w:r>
        <w:t xml:space="preserve">were saved by their wife,--the angry Bhimasena in great affliction said (unto Arjuna),—’O Dhananjaya, it hath been said by Devala three lights reside in every person, viz., offspring, acts and learning, for from these three hath sprung creation. When life becometh extinct and the body becometh impure and is cast off by relatives, these three become of service to every person. But the light that is in us hath been dimmed by this act of insult to our wife. </w:t>
      </w:r>
      <w:r>
        <w:rPr>
          <w:spacing w:val="-7"/>
        </w:rPr>
        <w:t xml:space="preserve">How, </w:t>
      </w:r>
      <w:r>
        <w:t xml:space="preserve">O Arjuna, can a son born from this insulted wife of ours </w:t>
      </w:r>
      <w:r>
        <w:rPr>
          <w:spacing w:val="-3"/>
        </w:rPr>
        <w:t xml:space="preserve">prove </w:t>
      </w:r>
      <w:r>
        <w:t xml:space="preserve">serviceable to us? </w:t>
      </w:r>
      <w:r>
        <w:rPr>
          <w:spacing w:val="-6"/>
        </w:rPr>
        <w:t xml:space="preserve">“Arjuna </w:t>
      </w:r>
      <w:r>
        <w:t>replied,—’Superior persons, O Bharata, never prate about the harsh words that may or may not be uttered by inferior men.</w:t>
      </w:r>
      <w:r w:rsidR="00547749">
        <w:t xml:space="preserve"> </w:t>
      </w:r>
      <w:r>
        <w:t>Persons that have earned respect for themselves, even if they are able to retaliate, remember not the acts of hostility done by their enemies, but, on the other hand, treasure up only their good deeds.’</w:t>
      </w:r>
    </w:p>
    <w:p w14:paraId="046FFFEF" w14:textId="3E36FD65" w:rsidR="00BD6E04" w:rsidRDefault="00BD6E04" w:rsidP="00547749">
      <w:pPr>
        <w:pStyle w:val="Body"/>
      </w:pPr>
      <w:r>
        <w:t xml:space="preserve">‘Bhima said,—’Shall I, O king, </w:t>
      </w:r>
      <w:r>
        <w:rPr>
          <w:spacing w:val="-5"/>
        </w:rPr>
        <w:t xml:space="preserve">slay, </w:t>
      </w:r>
      <w:r>
        <w:t xml:space="preserve">without loss of time all these foes assembled together, even here, or shall I destroy them, O Bharata, by the roots, outside this palace? </w:t>
      </w:r>
      <w:r>
        <w:rPr>
          <w:spacing w:val="-5"/>
        </w:rPr>
        <w:t xml:space="preserve">Or, </w:t>
      </w:r>
      <w:r>
        <w:t xml:space="preserve">what need is there of words or of command? I shall slay all these even </w:t>
      </w:r>
      <w:r>
        <w:rPr>
          <w:spacing w:val="-6"/>
        </w:rPr>
        <w:t xml:space="preserve">now, </w:t>
      </w:r>
      <w:r>
        <w:t xml:space="preserve">and rule thou the whole earth, O king, without a rival. And saying this, Bhima with his younger brothers, like a lion in the midst of a herd of inferior animals, repeatedly cast his angry glances around. But Arjuna, </w:t>
      </w:r>
      <w:r>
        <w:rPr>
          <w:spacing w:val="-3"/>
        </w:rPr>
        <w:t xml:space="preserve">however, </w:t>
      </w:r>
      <w:r>
        <w:t xml:space="preserve">of white deeds, with appealing looks began to pacify his elder </w:t>
      </w:r>
      <w:r>
        <w:rPr>
          <w:spacing w:val="-3"/>
        </w:rPr>
        <w:t xml:space="preserve">brother. </w:t>
      </w:r>
      <w:r>
        <w:t>And the mighty-armed hero endued with great prowess began to burn with the fire of his wrath. And, O king, this fire began to issue out</w:t>
      </w:r>
      <w:r w:rsidR="00547749">
        <w:t xml:space="preserve"> </w:t>
      </w:r>
      <w:r>
        <w:t>of Vrikodara’s ears and other senses with smoke and sparks and flames. And his face became terrible to behold in consequence of his furrowed brows like those of Yama himself at the time of the universal destruction. Then</w:t>
      </w:r>
      <w:r w:rsidR="00547749">
        <w:t xml:space="preserve"> </w:t>
      </w:r>
      <w:r>
        <w:t xml:space="preserve">Yudhishthira forbade the mighty hero, embracing him with his arms and telling him ‘Be not so. Stay in silence and peace.’ And having pacified the mighty-armed </w:t>
      </w:r>
      <w:r>
        <w:lastRenderedPageBreak/>
        <w:t>one with eyes red in wrath, the king approached his uncle Dhritarashtra, with hands joined in entreaty.”</w:t>
      </w:r>
    </w:p>
    <w:p w14:paraId="5EA3DE56" w14:textId="77777777" w:rsidR="009262A2" w:rsidRDefault="009262A2" w:rsidP="00547749">
      <w:pPr>
        <w:pStyle w:val="Body"/>
      </w:pPr>
    </w:p>
    <w:p w14:paraId="57BA2D4B" w14:textId="77777777" w:rsidR="00BD6E04" w:rsidRDefault="00BD6E04" w:rsidP="00547749">
      <w:pPr>
        <w:pStyle w:val="Heading4"/>
      </w:pPr>
      <w:r>
        <w:t>Section LXXII</w:t>
      </w:r>
    </w:p>
    <w:p w14:paraId="1C687C4D" w14:textId="77777777" w:rsidR="00BD6E04" w:rsidRDefault="00BD6E04" w:rsidP="00547749">
      <w:pPr>
        <w:pStyle w:val="Body"/>
      </w:pPr>
      <w:r>
        <w:rPr>
          <w:spacing w:val="-3"/>
        </w:rPr>
        <w:t xml:space="preserve">“Yudhishthira </w:t>
      </w:r>
      <w:r>
        <w:t xml:space="preserve">said,—’O king, thou art our </w:t>
      </w:r>
      <w:r>
        <w:rPr>
          <w:spacing w:val="-3"/>
        </w:rPr>
        <w:t xml:space="preserve">master. </w:t>
      </w:r>
      <w:r>
        <w:t xml:space="preserve">Command us as to what we shall </w:t>
      </w:r>
      <w:r>
        <w:rPr>
          <w:spacing w:val="-3"/>
        </w:rPr>
        <w:t xml:space="preserve">do. </w:t>
      </w:r>
      <w:r>
        <w:t>O Bharata, we desire to remain always in obedience to thee.</w:t>
      </w:r>
    </w:p>
    <w:p w14:paraId="6EC1F34F" w14:textId="5C744B4F" w:rsidR="00BD6E04" w:rsidRPr="00547749" w:rsidRDefault="00BD6E04" w:rsidP="00547749">
      <w:pPr>
        <w:pStyle w:val="Body"/>
        <w:rPr>
          <w:sz w:val="16"/>
        </w:rPr>
      </w:pPr>
      <w:r>
        <w:t xml:space="preserve">“Dhritarashtra replied.—’O Ajatasatru, blest be thou. Go thou in peace and </w:t>
      </w:r>
      <w:r>
        <w:rPr>
          <w:spacing w:val="-3"/>
        </w:rPr>
        <w:t xml:space="preserve">safety. </w:t>
      </w:r>
      <w:r>
        <w:t xml:space="preserve">Commanded by me, </w:t>
      </w:r>
      <w:r>
        <w:rPr>
          <w:spacing w:val="-3"/>
        </w:rPr>
        <w:t xml:space="preserve">go, </w:t>
      </w:r>
      <w:r>
        <w:t xml:space="preserve">rule thy own kingdom with thy wealth. And, O child, take to heart this command of an old man, this wholesome advice that I give, and which is even a nutritive regimen. O </w:t>
      </w:r>
      <w:r>
        <w:rPr>
          <w:spacing w:val="-3"/>
        </w:rPr>
        <w:t xml:space="preserve">Yudhishthira, </w:t>
      </w:r>
      <w:r>
        <w:t>O child, thou knowest the subtle path of morali</w:t>
      </w:r>
      <w:r>
        <w:rPr>
          <w:spacing w:val="-6"/>
        </w:rPr>
        <w:t xml:space="preserve">ty. </w:t>
      </w:r>
      <w:r>
        <w:t xml:space="preserve">Possessed of great wisdom, thou art also humble, and thou waitest also upon the old. Where there is intelligence, there is forbearance. Therefore, O Bharata, follow thou counsels of peace. The axe falleth upon wood, not upon stone. (Thou art open to advice, not Duryodhana). They are the best of men that remember not the acts of hostility of their foes; that behold only the merits, not the faults, of their enemies; and that never enter into hostilities themselves. They that are good remember only the good deeds of their foes and not the hostile acts their foes might have done unto them. The good, besides, do good unto others without expectation of </w:t>
      </w:r>
      <w:r>
        <w:rPr>
          <w:spacing w:val="-3"/>
        </w:rPr>
        <w:t xml:space="preserve">any </w:t>
      </w:r>
      <w:r>
        <w:t xml:space="preserve">good, in return. O </w:t>
      </w:r>
      <w:r>
        <w:rPr>
          <w:spacing w:val="-6"/>
        </w:rPr>
        <w:t>Yud</w:t>
      </w:r>
      <w:r>
        <w:t xml:space="preserve">hishthira, it is only the worst of men that utter harsh words in quarrelling; while they that are indifferent reply to such when spoken by others. But they that are good and wise never think of or recapitulate such harsh words, little caring whether these may or may not have been uttered by their foes. They that are good, having regard to the state of their own feelings, can understand the feelings of others, and therefore remember only the good deeds and not the acts of hostility of their foes. Thou hast acted even as good men of prepossessing countenance </w:t>
      </w:r>
      <w:r>
        <w:rPr>
          <w:spacing w:val="-3"/>
        </w:rPr>
        <w:t xml:space="preserve">do, </w:t>
      </w:r>
      <w:r>
        <w:t xml:space="preserve">who transgress not the limits of virtue, wealth, pleasure and salvation. O child, remember not the harsh words of Duryodhana. Look </w:t>
      </w:r>
      <w:r>
        <w:rPr>
          <w:spacing w:val="-3"/>
        </w:rPr>
        <w:t xml:space="preserve">at </w:t>
      </w:r>
      <w:r>
        <w:t xml:space="preserve">thy mother Gandhari and myself also, if thou desirest to remember only what is good. O Bharata, look </w:t>
      </w:r>
      <w:r>
        <w:rPr>
          <w:spacing w:val="-3"/>
        </w:rPr>
        <w:t xml:space="preserve">at </w:t>
      </w:r>
      <w:r>
        <w:t xml:space="preserve">me, who am thy father unto you and am old and blind, and still alive. </w:t>
      </w:r>
      <w:r>
        <w:rPr>
          <w:spacing w:val="-5"/>
        </w:rPr>
        <w:t xml:space="preserve">It </w:t>
      </w:r>
      <w:r>
        <w:t xml:space="preserve">was for seeing our friends and examining also the strength and weakness of </w:t>
      </w:r>
      <w:r>
        <w:rPr>
          <w:spacing w:val="-3"/>
        </w:rPr>
        <w:t xml:space="preserve">my </w:t>
      </w:r>
      <w:r>
        <w:t xml:space="preserve">children, that I had, from motives of </w:t>
      </w:r>
      <w:r>
        <w:rPr>
          <w:spacing w:val="-3"/>
        </w:rPr>
        <w:t xml:space="preserve">policy, </w:t>
      </w:r>
      <w:r>
        <w:t xml:space="preserve">suffered this match </w:t>
      </w:r>
      <w:r>
        <w:rPr>
          <w:spacing w:val="-3"/>
        </w:rPr>
        <w:t xml:space="preserve">at </w:t>
      </w:r>
      <w:r>
        <w:t>dice</w:t>
      </w:r>
      <w:r w:rsidR="00547749">
        <w:t xml:space="preserve"> </w:t>
      </w:r>
      <w:r>
        <w:t>to proceed. O king those amongst the Kurus that have thee for their ruler, and the intelligent Vidura conversant with every branch of learning for their counsellor, have, indeed, nothing to grieve for. In thee is virtue, in Arjuna is</w:t>
      </w:r>
      <w:r w:rsidR="00547749">
        <w:rPr>
          <w:sz w:val="16"/>
        </w:rPr>
        <w:t xml:space="preserve"> </w:t>
      </w:r>
      <w:r>
        <w:t>patience,</w:t>
      </w:r>
      <w:r>
        <w:rPr>
          <w:spacing w:val="-5"/>
        </w:rPr>
        <w:t xml:space="preserve"> </w:t>
      </w:r>
      <w:r>
        <w:t>in</w:t>
      </w:r>
      <w:r>
        <w:rPr>
          <w:spacing w:val="-4"/>
        </w:rPr>
        <w:t xml:space="preserve"> </w:t>
      </w:r>
      <w:r>
        <w:t>Bhimasena</w:t>
      </w:r>
      <w:r>
        <w:rPr>
          <w:spacing w:val="-4"/>
        </w:rPr>
        <w:t xml:space="preserve"> </w:t>
      </w:r>
      <w:r>
        <w:t>is</w:t>
      </w:r>
      <w:r>
        <w:rPr>
          <w:spacing w:val="-4"/>
        </w:rPr>
        <w:t xml:space="preserve"> </w:t>
      </w:r>
      <w:r>
        <w:t>prowess,</w:t>
      </w:r>
      <w:r>
        <w:rPr>
          <w:spacing w:val="-4"/>
        </w:rPr>
        <w:t xml:space="preserve"> </w:t>
      </w:r>
      <w:r>
        <w:t>and</w:t>
      </w:r>
      <w:r>
        <w:rPr>
          <w:spacing w:val="-4"/>
        </w:rPr>
        <w:t xml:space="preserve"> </w:t>
      </w:r>
      <w:r>
        <w:t>the</w:t>
      </w:r>
      <w:r>
        <w:rPr>
          <w:spacing w:val="-4"/>
        </w:rPr>
        <w:t xml:space="preserve"> </w:t>
      </w:r>
      <w:r>
        <w:t>twins,</w:t>
      </w:r>
      <w:r>
        <w:rPr>
          <w:spacing w:val="-4"/>
        </w:rPr>
        <w:t xml:space="preserve"> </w:t>
      </w:r>
      <w:r>
        <w:t>those</w:t>
      </w:r>
      <w:r>
        <w:rPr>
          <w:spacing w:val="-4"/>
        </w:rPr>
        <w:t xml:space="preserve"> </w:t>
      </w:r>
      <w:r>
        <w:t>foremost</w:t>
      </w:r>
      <w:r>
        <w:rPr>
          <w:spacing w:val="-4"/>
        </w:rPr>
        <w:t xml:space="preserve"> </w:t>
      </w:r>
      <w:r>
        <w:t>of</w:t>
      </w:r>
      <w:r>
        <w:rPr>
          <w:spacing w:val="-4"/>
        </w:rPr>
        <w:t xml:space="preserve"> </w:t>
      </w:r>
      <w:r>
        <w:t>men,</w:t>
      </w:r>
      <w:r>
        <w:rPr>
          <w:spacing w:val="-4"/>
        </w:rPr>
        <w:t xml:space="preserve"> </w:t>
      </w:r>
      <w:r>
        <w:t>is</w:t>
      </w:r>
      <w:r>
        <w:rPr>
          <w:spacing w:val="-4"/>
        </w:rPr>
        <w:t xml:space="preserve"> </w:t>
      </w:r>
      <w:r>
        <w:t>pure</w:t>
      </w:r>
      <w:r>
        <w:rPr>
          <w:spacing w:val="-4"/>
        </w:rPr>
        <w:t xml:space="preserve"> </w:t>
      </w:r>
      <w:r>
        <w:t>reverence</w:t>
      </w:r>
      <w:r>
        <w:rPr>
          <w:spacing w:val="-4"/>
        </w:rPr>
        <w:t xml:space="preserve"> </w:t>
      </w:r>
      <w:r>
        <w:t>for</w:t>
      </w:r>
      <w:r>
        <w:rPr>
          <w:spacing w:val="-4"/>
        </w:rPr>
        <w:t xml:space="preserve"> </w:t>
      </w:r>
      <w:r>
        <w:t>superiors.</w:t>
      </w:r>
      <w:r>
        <w:rPr>
          <w:spacing w:val="-4"/>
        </w:rPr>
        <w:t xml:space="preserve"> </w:t>
      </w:r>
      <w:r>
        <w:t>Blest</w:t>
      </w:r>
      <w:r>
        <w:rPr>
          <w:spacing w:val="-4"/>
        </w:rPr>
        <w:t xml:space="preserve"> </w:t>
      </w:r>
      <w:r>
        <w:t>be thou,</w:t>
      </w:r>
      <w:r>
        <w:rPr>
          <w:spacing w:val="-5"/>
        </w:rPr>
        <w:t xml:space="preserve"> </w:t>
      </w:r>
      <w:r>
        <w:t>O</w:t>
      </w:r>
      <w:r>
        <w:rPr>
          <w:spacing w:val="-5"/>
        </w:rPr>
        <w:t xml:space="preserve"> </w:t>
      </w:r>
      <w:r>
        <w:t>Ajatasatru.</w:t>
      </w:r>
      <w:r>
        <w:rPr>
          <w:spacing w:val="-4"/>
        </w:rPr>
        <w:t xml:space="preserve"> </w:t>
      </w:r>
      <w:r>
        <w:t>Return</w:t>
      </w:r>
      <w:r>
        <w:rPr>
          <w:spacing w:val="-5"/>
        </w:rPr>
        <w:t xml:space="preserve"> </w:t>
      </w:r>
      <w:r>
        <w:t>to</w:t>
      </w:r>
      <w:r>
        <w:rPr>
          <w:spacing w:val="-4"/>
        </w:rPr>
        <w:t xml:space="preserve"> </w:t>
      </w:r>
      <w:r>
        <w:t>Khandavaprastha,</w:t>
      </w:r>
      <w:r>
        <w:rPr>
          <w:spacing w:val="-5"/>
        </w:rPr>
        <w:t xml:space="preserve"> </w:t>
      </w:r>
      <w:r>
        <w:t>and</w:t>
      </w:r>
      <w:r>
        <w:rPr>
          <w:spacing w:val="-4"/>
        </w:rPr>
        <w:t xml:space="preserve"> </w:t>
      </w:r>
      <w:r>
        <w:t>let</w:t>
      </w:r>
      <w:r>
        <w:rPr>
          <w:spacing w:val="-5"/>
        </w:rPr>
        <w:t xml:space="preserve"> </w:t>
      </w:r>
      <w:r>
        <w:t>there</w:t>
      </w:r>
      <w:r>
        <w:rPr>
          <w:spacing w:val="-5"/>
        </w:rPr>
        <w:t xml:space="preserve"> </w:t>
      </w:r>
      <w:r>
        <w:t>be</w:t>
      </w:r>
      <w:r>
        <w:rPr>
          <w:spacing w:val="-4"/>
        </w:rPr>
        <w:t xml:space="preserve"> </w:t>
      </w:r>
      <w:r>
        <w:t>brotherly</w:t>
      </w:r>
      <w:r>
        <w:rPr>
          <w:spacing w:val="-5"/>
        </w:rPr>
        <w:t xml:space="preserve"> </w:t>
      </w:r>
      <w:r>
        <w:t>love</w:t>
      </w:r>
      <w:r>
        <w:rPr>
          <w:spacing w:val="-4"/>
        </w:rPr>
        <w:t xml:space="preserve"> </w:t>
      </w:r>
      <w:r>
        <w:t>between</w:t>
      </w:r>
      <w:r>
        <w:rPr>
          <w:spacing w:val="-5"/>
        </w:rPr>
        <w:t xml:space="preserve"> </w:t>
      </w:r>
      <w:r>
        <w:t>thee</w:t>
      </w:r>
      <w:r>
        <w:rPr>
          <w:spacing w:val="-4"/>
        </w:rPr>
        <w:t xml:space="preserve"> </w:t>
      </w:r>
      <w:r>
        <w:t>and</w:t>
      </w:r>
      <w:r>
        <w:rPr>
          <w:spacing w:val="-5"/>
        </w:rPr>
        <w:t xml:space="preserve"> </w:t>
      </w:r>
      <w:r>
        <w:t>thy</w:t>
      </w:r>
      <w:r>
        <w:rPr>
          <w:spacing w:val="-4"/>
        </w:rPr>
        <w:t xml:space="preserve"> </w:t>
      </w:r>
      <w:r>
        <w:t>cousins.</w:t>
      </w:r>
      <w:r>
        <w:rPr>
          <w:spacing w:val="-5"/>
        </w:rPr>
        <w:t xml:space="preserve"> </w:t>
      </w:r>
      <w:r>
        <w:t>Let thy heart also be ever fixed on</w:t>
      </w:r>
      <w:r>
        <w:rPr>
          <w:spacing w:val="-1"/>
        </w:rPr>
        <w:t xml:space="preserve"> </w:t>
      </w:r>
      <w:r>
        <w:rPr>
          <w:spacing w:val="-5"/>
        </w:rPr>
        <w:t>virtue.’”</w:t>
      </w:r>
    </w:p>
    <w:p w14:paraId="21A01776" w14:textId="4F95707E" w:rsidR="00BD6E04" w:rsidRDefault="00BD6E04" w:rsidP="00547749">
      <w:pPr>
        <w:pStyle w:val="Body"/>
        <w:rPr>
          <w:spacing w:val="-4"/>
        </w:rPr>
      </w:pPr>
      <w:r>
        <w:rPr>
          <w:spacing w:val="-4"/>
        </w:rPr>
        <w:lastRenderedPageBreak/>
        <w:t xml:space="preserve">Vaisampayana </w:t>
      </w:r>
      <w:r>
        <w:t xml:space="preserve">continued,—”That foremost of the Bharatas--king </w:t>
      </w:r>
      <w:r>
        <w:rPr>
          <w:spacing w:val="-3"/>
        </w:rPr>
        <w:t xml:space="preserve">Yudhishthira </w:t>
      </w:r>
      <w:r>
        <w:t xml:space="preserve">the just--then, thus addressed by his uncle, having gone through every ceremony of politeness, set out with his brothers for Khandavaprastha. And accompanied by Draupadi and ascending their cars which were all of the hue of the clouds, with cheerful hearts they all set out for that best of cities called </w:t>
      </w:r>
      <w:r>
        <w:rPr>
          <w:spacing w:val="-4"/>
        </w:rPr>
        <w:t>Indraprastha.”</w:t>
      </w:r>
    </w:p>
    <w:p w14:paraId="33097727" w14:textId="77777777" w:rsidR="009262A2" w:rsidRDefault="009262A2" w:rsidP="00547749">
      <w:pPr>
        <w:pStyle w:val="Body"/>
      </w:pPr>
    </w:p>
    <w:p w14:paraId="15B0C3CA" w14:textId="77777777" w:rsidR="00BD6E04" w:rsidRDefault="00BD6E04" w:rsidP="00547749">
      <w:pPr>
        <w:pStyle w:val="Heading4"/>
      </w:pPr>
      <w:r>
        <w:t>Section LXXIII</w:t>
      </w:r>
    </w:p>
    <w:p w14:paraId="3953DF85" w14:textId="77777777" w:rsidR="00BD6E04" w:rsidRDefault="00BD6E04" w:rsidP="00547749">
      <w:pPr>
        <w:pStyle w:val="Body"/>
      </w:pPr>
      <w:r>
        <w:t>Janamejaya said,—”How did the sons of Dhritarashtra feel, when they came to know that the Pandavas had, with Dhritarashtra’s leave, left Hastinapore with all their wealth and jewels?”</w:t>
      </w:r>
    </w:p>
    <w:p w14:paraId="6F06DA8A" w14:textId="77777777" w:rsidR="00547749" w:rsidRDefault="00BD6E04" w:rsidP="00547749">
      <w:pPr>
        <w:pStyle w:val="Body"/>
      </w:pPr>
      <w:r>
        <w:rPr>
          <w:spacing w:val="-4"/>
        </w:rPr>
        <w:t xml:space="preserve">Vaisampayana </w:t>
      </w:r>
      <w:r>
        <w:t xml:space="preserve">said,—”O king, learning that the Pandavas had been commanded by the wise Dhritarashtra to return to their capital, Dussasana went without loss of time unto his </w:t>
      </w:r>
      <w:r>
        <w:rPr>
          <w:spacing w:val="-3"/>
        </w:rPr>
        <w:t xml:space="preserve">brother. </w:t>
      </w:r>
      <w:r>
        <w:t xml:space="preserve">And, O bull of the Bharata race, having arrived before Duryodhana with his counsellor, the prince, afflicted with grief, began to </w:t>
      </w:r>
      <w:r>
        <w:rPr>
          <w:spacing w:val="-6"/>
        </w:rPr>
        <w:t xml:space="preserve">say,—’Ye </w:t>
      </w:r>
      <w:r>
        <w:t>mighty</w:t>
      </w:r>
      <w:r w:rsidR="00547749">
        <w:t xml:space="preserve"> </w:t>
      </w:r>
      <w:r>
        <w:t xml:space="preserve">warriors, that which we had won after so much trouble, the old man (our father) hath thrown </w:t>
      </w:r>
      <w:r>
        <w:rPr>
          <w:spacing w:val="-5"/>
        </w:rPr>
        <w:t xml:space="preserve">away. </w:t>
      </w:r>
      <w:r>
        <w:t xml:space="preserve">Know ye that he hath made over the whole of that wealth to the foes. </w:t>
      </w:r>
      <w:r>
        <w:rPr>
          <w:spacing w:val="-5"/>
        </w:rPr>
        <w:t xml:space="preserve">At </w:t>
      </w:r>
      <w:r>
        <w:t>these words, Duryodhana and Karna and Sakuni, the son</w:t>
      </w:r>
      <w:r>
        <w:rPr>
          <w:spacing w:val="-4"/>
        </w:rPr>
        <w:t xml:space="preserve"> </w:t>
      </w:r>
      <w:r>
        <w:t>of</w:t>
      </w:r>
      <w:r>
        <w:rPr>
          <w:spacing w:val="-3"/>
        </w:rPr>
        <w:t xml:space="preserve"> </w:t>
      </w:r>
      <w:r>
        <w:t>Suvala,</w:t>
      </w:r>
      <w:r>
        <w:rPr>
          <w:spacing w:val="-3"/>
        </w:rPr>
        <w:t xml:space="preserve"> </w:t>
      </w:r>
      <w:r>
        <w:t>all</w:t>
      </w:r>
      <w:r>
        <w:rPr>
          <w:spacing w:val="-3"/>
        </w:rPr>
        <w:t xml:space="preserve"> </w:t>
      </w:r>
      <w:r>
        <w:t>of</w:t>
      </w:r>
      <w:r>
        <w:rPr>
          <w:spacing w:val="-4"/>
        </w:rPr>
        <w:t xml:space="preserve"> </w:t>
      </w:r>
      <w:r>
        <w:t>whom</w:t>
      </w:r>
      <w:r>
        <w:rPr>
          <w:spacing w:val="-3"/>
        </w:rPr>
        <w:t xml:space="preserve"> </w:t>
      </w:r>
      <w:r>
        <w:t>were</w:t>
      </w:r>
      <w:r>
        <w:rPr>
          <w:spacing w:val="-3"/>
        </w:rPr>
        <w:t xml:space="preserve"> </w:t>
      </w:r>
      <w:r>
        <w:t>guided</w:t>
      </w:r>
      <w:r>
        <w:rPr>
          <w:spacing w:val="-3"/>
        </w:rPr>
        <w:t xml:space="preserve"> </w:t>
      </w:r>
      <w:r>
        <w:t>by</w:t>
      </w:r>
      <w:r>
        <w:rPr>
          <w:spacing w:val="-4"/>
        </w:rPr>
        <w:t xml:space="preserve"> vanity,</w:t>
      </w:r>
      <w:r>
        <w:rPr>
          <w:spacing w:val="-3"/>
        </w:rPr>
        <w:t xml:space="preserve"> </w:t>
      </w:r>
      <w:r>
        <w:t>united</w:t>
      </w:r>
      <w:r>
        <w:rPr>
          <w:spacing w:val="-3"/>
        </w:rPr>
        <w:t xml:space="preserve"> </w:t>
      </w:r>
      <w:r>
        <w:t>together,</w:t>
      </w:r>
      <w:r>
        <w:rPr>
          <w:spacing w:val="-3"/>
        </w:rPr>
        <w:t xml:space="preserve"> </w:t>
      </w:r>
      <w:r>
        <w:t>and</w:t>
      </w:r>
      <w:r>
        <w:rPr>
          <w:spacing w:val="-4"/>
        </w:rPr>
        <w:t xml:space="preserve"> </w:t>
      </w:r>
      <w:r>
        <w:t>desirous</w:t>
      </w:r>
      <w:r>
        <w:rPr>
          <w:spacing w:val="-3"/>
        </w:rPr>
        <w:t xml:space="preserve"> </w:t>
      </w:r>
      <w:r>
        <w:t>of</w:t>
      </w:r>
      <w:r>
        <w:rPr>
          <w:spacing w:val="-3"/>
        </w:rPr>
        <w:t xml:space="preserve"> </w:t>
      </w:r>
      <w:r>
        <w:t>counteracting</w:t>
      </w:r>
      <w:r>
        <w:rPr>
          <w:spacing w:val="-3"/>
        </w:rPr>
        <w:t xml:space="preserve"> </w:t>
      </w:r>
      <w:r>
        <w:t>the</w:t>
      </w:r>
      <w:r>
        <w:rPr>
          <w:spacing w:val="-4"/>
        </w:rPr>
        <w:t xml:space="preserve"> </w:t>
      </w:r>
      <w:r>
        <w:t>sons</w:t>
      </w:r>
      <w:r>
        <w:rPr>
          <w:spacing w:val="-3"/>
        </w:rPr>
        <w:t xml:space="preserve"> </w:t>
      </w:r>
      <w:r>
        <w:t>of</w:t>
      </w:r>
      <w:r>
        <w:rPr>
          <w:spacing w:val="-3"/>
        </w:rPr>
        <w:t xml:space="preserve"> Pandu, </w:t>
      </w:r>
      <w:r>
        <w:t>approaching in haste saw privately the wise king Dhritarashtra--the son of Vichitravirya and spake unto him these pleasing and artful words. Duryodhana</w:t>
      </w:r>
      <w:r>
        <w:rPr>
          <w:spacing w:val="-1"/>
        </w:rPr>
        <w:t xml:space="preserve"> </w:t>
      </w:r>
      <w:r>
        <w:t>said,—</w:t>
      </w:r>
    </w:p>
    <w:p w14:paraId="3B9D9320" w14:textId="17508D18" w:rsidR="00BD6E04" w:rsidRDefault="00BD6E04" w:rsidP="00547749">
      <w:pPr>
        <w:pStyle w:val="Body"/>
      </w:pPr>
      <w:r>
        <w:t>‘Hast thou not heard, O king, what the learned Vrihaspati the preceptor of the celestials, said in course of counselling Sakra about mortals and politics? Even these, O slayer of foes, were the words of Vrihaspati, ‘Those enemies that always do wrong by stratagem or force, should be slain by every means.’ If, therefore, with the wealth of the Pandavas, we gratify the kings of the earth and then fight with the sons of Pandu, what reverses can overtake us?</w:t>
      </w:r>
      <w:r w:rsidR="00547749">
        <w:t xml:space="preserve"> </w:t>
      </w:r>
      <w:r>
        <w:t xml:space="preserve">When one hath placed on the neck and back of venomous snakes full of wrath for encompassing his destruction, is it possible for him to take them </w:t>
      </w:r>
      <w:r>
        <w:rPr>
          <w:spacing w:val="3"/>
        </w:rPr>
        <w:t xml:space="preserve">off? </w:t>
      </w:r>
      <w:r>
        <w:t xml:space="preserve">Equipped with weapon and seated on their cars, the angry sons of </w:t>
      </w:r>
      <w:r>
        <w:rPr>
          <w:spacing w:val="-3"/>
        </w:rPr>
        <w:t xml:space="preserve">Pandu </w:t>
      </w:r>
      <w:r>
        <w:t>like wrathful</w:t>
      </w:r>
      <w:r>
        <w:rPr>
          <w:spacing w:val="-3"/>
        </w:rPr>
        <w:t xml:space="preserve"> </w:t>
      </w:r>
      <w:r>
        <w:t>and</w:t>
      </w:r>
      <w:r>
        <w:rPr>
          <w:spacing w:val="-3"/>
        </w:rPr>
        <w:t xml:space="preserve"> </w:t>
      </w:r>
      <w:r>
        <w:t>venomous</w:t>
      </w:r>
      <w:r>
        <w:rPr>
          <w:spacing w:val="-3"/>
        </w:rPr>
        <w:t xml:space="preserve"> </w:t>
      </w:r>
      <w:r>
        <w:t>snakes</w:t>
      </w:r>
      <w:r>
        <w:rPr>
          <w:spacing w:val="-3"/>
        </w:rPr>
        <w:t xml:space="preserve"> </w:t>
      </w:r>
      <w:r>
        <w:t>will</w:t>
      </w:r>
      <w:r>
        <w:rPr>
          <w:spacing w:val="-3"/>
        </w:rPr>
        <w:t xml:space="preserve"> </w:t>
      </w:r>
      <w:r>
        <w:t>assuredly</w:t>
      </w:r>
      <w:r>
        <w:rPr>
          <w:spacing w:val="-3"/>
        </w:rPr>
        <w:t xml:space="preserve"> </w:t>
      </w:r>
      <w:r>
        <w:t>annihilate</w:t>
      </w:r>
      <w:r>
        <w:rPr>
          <w:spacing w:val="-3"/>
        </w:rPr>
        <w:t xml:space="preserve"> </w:t>
      </w:r>
      <w:r>
        <w:t>us,</w:t>
      </w:r>
      <w:r>
        <w:rPr>
          <w:spacing w:val="-3"/>
        </w:rPr>
        <w:t xml:space="preserve"> </w:t>
      </w:r>
      <w:r>
        <w:t>O</w:t>
      </w:r>
      <w:r>
        <w:rPr>
          <w:spacing w:val="-3"/>
        </w:rPr>
        <w:t xml:space="preserve"> father. </w:t>
      </w:r>
      <w:r>
        <w:t>Even</w:t>
      </w:r>
      <w:r>
        <w:rPr>
          <w:spacing w:val="-3"/>
        </w:rPr>
        <w:t xml:space="preserve"> </w:t>
      </w:r>
      <w:r>
        <w:t>now</w:t>
      </w:r>
      <w:r>
        <w:rPr>
          <w:spacing w:val="-3"/>
        </w:rPr>
        <w:t xml:space="preserve"> </w:t>
      </w:r>
      <w:r>
        <w:t>Arjuna</w:t>
      </w:r>
      <w:r>
        <w:rPr>
          <w:spacing w:val="-3"/>
        </w:rPr>
        <w:t xml:space="preserve"> </w:t>
      </w:r>
      <w:r>
        <w:t>proceedeth,</w:t>
      </w:r>
      <w:r>
        <w:rPr>
          <w:spacing w:val="-3"/>
        </w:rPr>
        <w:t xml:space="preserve"> </w:t>
      </w:r>
      <w:r>
        <w:t>encased</w:t>
      </w:r>
      <w:r>
        <w:rPr>
          <w:spacing w:val="-3"/>
        </w:rPr>
        <w:t xml:space="preserve"> </w:t>
      </w:r>
      <w:r>
        <w:t>in</w:t>
      </w:r>
      <w:r>
        <w:rPr>
          <w:spacing w:val="-3"/>
        </w:rPr>
        <w:t xml:space="preserve"> </w:t>
      </w:r>
      <w:r>
        <w:t>mail and furnished with his couple of quivers, frequently taking up the Gandiva and breathing hard and casting angry glances</w:t>
      </w:r>
      <w:r>
        <w:rPr>
          <w:spacing w:val="-4"/>
        </w:rPr>
        <w:t xml:space="preserve"> </w:t>
      </w:r>
      <w:r>
        <w:t>around.</w:t>
      </w:r>
      <w:r>
        <w:rPr>
          <w:spacing w:val="-3"/>
        </w:rPr>
        <w:t xml:space="preserve"> </w:t>
      </w:r>
      <w:r>
        <w:rPr>
          <w:spacing w:val="-5"/>
        </w:rPr>
        <w:t>It</w:t>
      </w:r>
      <w:r>
        <w:rPr>
          <w:spacing w:val="-4"/>
        </w:rPr>
        <w:t xml:space="preserve"> </w:t>
      </w:r>
      <w:r>
        <w:t>hath</w:t>
      </w:r>
      <w:r>
        <w:rPr>
          <w:spacing w:val="-3"/>
        </w:rPr>
        <w:t xml:space="preserve"> </w:t>
      </w:r>
      <w:r>
        <w:t>(also)</w:t>
      </w:r>
      <w:r>
        <w:rPr>
          <w:spacing w:val="-4"/>
        </w:rPr>
        <w:t xml:space="preserve"> </w:t>
      </w:r>
      <w:r>
        <w:t>been</w:t>
      </w:r>
      <w:r>
        <w:rPr>
          <w:spacing w:val="-3"/>
        </w:rPr>
        <w:t xml:space="preserve"> </w:t>
      </w:r>
      <w:r>
        <w:t>heard</w:t>
      </w:r>
      <w:r>
        <w:rPr>
          <w:spacing w:val="-4"/>
        </w:rPr>
        <w:t xml:space="preserve"> </w:t>
      </w:r>
      <w:r>
        <w:t>by</w:t>
      </w:r>
      <w:r>
        <w:rPr>
          <w:spacing w:val="-3"/>
        </w:rPr>
        <w:t xml:space="preserve"> </w:t>
      </w:r>
      <w:r>
        <w:t>us</w:t>
      </w:r>
      <w:r>
        <w:rPr>
          <w:spacing w:val="-4"/>
        </w:rPr>
        <w:t xml:space="preserve"> </w:t>
      </w:r>
      <w:r>
        <w:t>that</w:t>
      </w:r>
      <w:r>
        <w:rPr>
          <w:spacing w:val="-3"/>
        </w:rPr>
        <w:t xml:space="preserve"> </w:t>
      </w:r>
      <w:r>
        <w:t>Vrikodara,</w:t>
      </w:r>
      <w:r>
        <w:rPr>
          <w:spacing w:val="-3"/>
        </w:rPr>
        <w:t xml:space="preserve"> </w:t>
      </w:r>
      <w:r>
        <w:t>hastily</w:t>
      </w:r>
      <w:r>
        <w:rPr>
          <w:spacing w:val="-4"/>
        </w:rPr>
        <w:t xml:space="preserve"> </w:t>
      </w:r>
      <w:r>
        <w:t>ordering</w:t>
      </w:r>
      <w:r>
        <w:rPr>
          <w:spacing w:val="-3"/>
        </w:rPr>
        <w:t xml:space="preserve"> </w:t>
      </w:r>
      <w:r>
        <w:t>his</w:t>
      </w:r>
      <w:r>
        <w:rPr>
          <w:spacing w:val="-4"/>
        </w:rPr>
        <w:t xml:space="preserve"> </w:t>
      </w:r>
      <w:r>
        <w:t>car</w:t>
      </w:r>
      <w:r>
        <w:rPr>
          <w:spacing w:val="-3"/>
        </w:rPr>
        <w:t xml:space="preserve"> </w:t>
      </w:r>
      <w:r>
        <w:t>to</w:t>
      </w:r>
      <w:r>
        <w:rPr>
          <w:spacing w:val="-4"/>
        </w:rPr>
        <w:t xml:space="preserve"> </w:t>
      </w:r>
      <w:r>
        <w:t>be</w:t>
      </w:r>
      <w:r>
        <w:rPr>
          <w:spacing w:val="-3"/>
        </w:rPr>
        <w:t xml:space="preserve"> </w:t>
      </w:r>
      <w:r>
        <w:t>made</w:t>
      </w:r>
      <w:r>
        <w:rPr>
          <w:spacing w:val="-4"/>
        </w:rPr>
        <w:t xml:space="preserve"> </w:t>
      </w:r>
      <w:r>
        <w:t>ready</w:t>
      </w:r>
      <w:r>
        <w:rPr>
          <w:spacing w:val="-3"/>
        </w:rPr>
        <w:t xml:space="preserve"> </w:t>
      </w:r>
      <w:r>
        <w:t>and</w:t>
      </w:r>
      <w:r>
        <w:rPr>
          <w:spacing w:val="-4"/>
        </w:rPr>
        <w:t xml:space="preserve"> </w:t>
      </w:r>
      <w:r>
        <w:t xml:space="preserve">riding on it, is proceeding along, frequently whirling his heavy mace. Nakula also is going along, with the sword in his grasp and the semi-circular shield in his hand. And Sahadeva and the king (Yudhishthira) have made signs clearly testifying to their intentions. Having ascended their cars that are full of all kinds of arms, they are whipping their horses (for going to Khandava soon) and assembling their forces. Persecuted thus by us they are incapable of </w:t>
      </w:r>
      <w:r>
        <w:rPr>
          <w:spacing w:val="-3"/>
        </w:rPr>
        <w:t>for</w:t>
      </w:r>
      <w:r>
        <w:t xml:space="preserve">giving us those injuries. Who is there among them </w:t>
      </w:r>
      <w:r>
        <w:lastRenderedPageBreak/>
        <w:t xml:space="preserve">that will forgive that insult to Draupadi? Blest be thou. </w:t>
      </w:r>
      <w:r>
        <w:rPr>
          <w:spacing w:val="-11"/>
        </w:rPr>
        <w:t xml:space="preserve">We </w:t>
      </w:r>
      <w:r>
        <w:t xml:space="preserve">will again gamble with the son of </w:t>
      </w:r>
      <w:r>
        <w:rPr>
          <w:spacing w:val="-3"/>
        </w:rPr>
        <w:t xml:space="preserve">Pandu </w:t>
      </w:r>
      <w:r>
        <w:t xml:space="preserve">for sending them to exile. O bull among men, we are competent to bring them thus under our </w:t>
      </w:r>
      <w:r>
        <w:rPr>
          <w:spacing w:val="-5"/>
        </w:rPr>
        <w:t xml:space="preserve">sway. </w:t>
      </w:r>
      <w:r>
        <w:t xml:space="preserve">Dressed in skins, either we or they defeated </w:t>
      </w:r>
      <w:r>
        <w:rPr>
          <w:spacing w:val="-3"/>
        </w:rPr>
        <w:t xml:space="preserve">at </w:t>
      </w:r>
      <w:r>
        <w:t xml:space="preserve">dice, shall repair to the woods for twelve years. The thirteenth year shall have to be spent in some inhabited country unrecognised; and, if recognised, an exile for another twelve years shall be the consequence. Either we or they shall live so. Let the play begin, casting the dice, let the sons of </w:t>
      </w:r>
      <w:r>
        <w:rPr>
          <w:spacing w:val="-3"/>
        </w:rPr>
        <w:t xml:space="preserve">Pandu </w:t>
      </w:r>
      <w:r>
        <w:t xml:space="preserve">once more </w:t>
      </w:r>
      <w:r>
        <w:rPr>
          <w:spacing w:val="-5"/>
        </w:rPr>
        <w:t xml:space="preserve">play. </w:t>
      </w:r>
      <w:r>
        <w:t xml:space="preserve">O bull of the Bharata race, O king, even this is our highest </w:t>
      </w:r>
      <w:r>
        <w:rPr>
          <w:spacing w:val="-5"/>
        </w:rPr>
        <w:t xml:space="preserve">duty. </w:t>
      </w:r>
      <w:r>
        <w:t xml:space="preserve">This Sakuni knoweth well the whole science of dice. Even if they succeed in observing this </w:t>
      </w:r>
      <w:r>
        <w:rPr>
          <w:spacing w:val="-2"/>
        </w:rPr>
        <w:t xml:space="preserve">vow </w:t>
      </w:r>
      <w:r>
        <w:t>for thirteen years, we shall be in the</w:t>
      </w:r>
      <w:r>
        <w:rPr>
          <w:spacing w:val="-3"/>
        </w:rPr>
        <w:t xml:space="preserve"> </w:t>
      </w:r>
      <w:r>
        <w:t>meantime</w:t>
      </w:r>
      <w:r>
        <w:rPr>
          <w:spacing w:val="-3"/>
        </w:rPr>
        <w:t xml:space="preserve"> </w:t>
      </w:r>
      <w:r>
        <w:t>firmly</w:t>
      </w:r>
      <w:r>
        <w:rPr>
          <w:spacing w:val="-3"/>
        </w:rPr>
        <w:t xml:space="preserve"> </w:t>
      </w:r>
      <w:r>
        <w:t>rooted</w:t>
      </w:r>
      <w:r>
        <w:rPr>
          <w:spacing w:val="-2"/>
        </w:rPr>
        <w:t xml:space="preserve"> </w:t>
      </w:r>
      <w:r>
        <w:t>in</w:t>
      </w:r>
      <w:r>
        <w:rPr>
          <w:spacing w:val="-3"/>
        </w:rPr>
        <w:t xml:space="preserve"> </w:t>
      </w:r>
      <w:r>
        <w:t>the</w:t>
      </w:r>
      <w:r>
        <w:rPr>
          <w:spacing w:val="-3"/>
        </w:rPr>
        <w:t xml:space="preserve"> </w:t>
      </w:r>
      <w:r>
        <w:t>kingdom</w:t>
      </w:r>
      <w:r>
        <w:rPr>
          <w:spacing w:val="-2"/>
        </w:rPr>
        <w:t xml:space="preserve"> </w:t>
      </w:r>
      <w:r>
        <w:t>and</w:t>
      </w:r>
      <w:r>
        <w:rPr>
          <w:spacing w:val="-3"/>
        </w:rPr>
        <w:t xml:space="preserve"> </w:t>
      </w:r>
      <w:r>
        <w:t>making</w:t>
      </w:r>
      <w:r>
        <w:rPr>
          <w:spacing w:val="-3"/>
        </w:rPr>
        <w:t xml:space="preserve"> </w:t>
      </w:r>
      <w:r>
        <w:t>alliances,</w:t>
      </w:r>
      <w:r>
        <w:rPr>
          <w:spacing w:val="-2"/>
        </w:rPr>
        <w:t xml:space="preserve"> </w:t>
      </w:r>
      <w:r>
        <w:t>assemble</w:t>
      </w:r>
      <w:r>
        <w:rPr>
          <w:spacing w:val="-3"/>
        </w:rPr>
        <w:t xml:space="preserve"> </w:t>
      </w:r>
      <w:r>
        <w:t>a</w:t>
      </w:r>
      <w:r>
        <w:rPr>
          <w:spacing w:val="-3"/>
        </w:rPr>
        <w:t xml:space="preserve"> </w:t>
      </w:r>
      <w:r>
        <w:t>vast</w:t>
      </w:r>
      <w:r>
        <w:rPr>
          <w:spacing w:val="-2"/>
        </w:rPr>
        <w:t xml:space="preserve"> </w:t>
      </w:r>
      <w:r>
        <w:t>invincible</w:t>
      </w:r>
      <w:r>
        <w:rPr>
          <w:spacing w:val="-3"/>
        </w:rPr>
        <w:t xml:space="preserve"> </w:t>
      </w:r>
      <w:r>
        <w:t>host</w:t>
      </w:r>
      <w:r>
        <w:rPr>
          <w:spacing w:val="-3"/>
        </w:rPr>
        <w:t xml:space="preserve"> </w:t>
      </w:r>
      <w:r>
        <w:t>and</w:t>
      </w:r>
      <w:r>
        <w:rPr>
          <w:spacing w:val="-2"/>
        </w:rPr>
        <w:t xml:space="preserve"> </w:t>
      </w:r>
      <w:r>
        <w:t>keep</w:t>
      </w:r>
      <w:r>
        <w:rPr>
          <w:spacing w:val="-3"/>
        </w:rPr>
        <w:t xml:space="preserve"> </w:t>
      </w:r>
      <w:r>
        <w:t>them</w:t>
      </w:r>
      <w:r w:rsidR="00547749">
        <w:t xml:space="preserve"> </w:t>
      </w:r>
      <w:r>
        <w:t>content, so that we shall, O king, defeat the sons of Pandu if they reappear. Let this plan recommend itself to thee, O slayer of foes.</w:t>
      </w:r>
    </w:p>
    <w:p w14:paraId="2721F503" w14:textId="77777777" w:rsidR="00BD6E04" w:rsidRDefault="00BD6E04" w:rsidP="00547749">
      <w:pPr>
        <w:pStyle w:val="Body"/>
      </w:pPr>
      <w:r>
        <w:t>“Dhritarashtra said,--Bring back the Pandavas then, indeed, even if they have gone a great way. Let them come at once again to cast dice.”</w:t>
      </w:r>
    </w:p>
    <w:p w14:paraId="5CC14B61" w14:textId="0D2CE3CB" w:rsidR="00BD6E04" w:rsidRDefault="00BD6E04" w:rsidP="00547749">
      <w:pPr>
        <w:pStyle w:val="Body"/>
        <w:rPr>
          <w:spacing w:val="-7"/>
        </w:rPr>
      </w:pPr>
      <w:r>
        <w:rPr>
          <w:spacing w:val="-4"/>
        </w:rPr>
        <w:t xml:space="preserve">Vaisampayana </w:t>
      </w:r>
      <w:r>
        <w:t xml:space="preserve">continued,—”Then Drona, Somadatta and </w:t>
      </w:r>
      <w:r>
        <w:rPr>
          <w:spacing w:val="-3"/>
        </w:rPr>
        <w:t xml:space="preserve">Valhika, </w:t>
      </w:r>
      <w:r>
        <w:t xml:space="preserve">Gautama, Vidura, the son of Drona, and the mighty son of Dhritarashtra by his </w:t>
      </w:r>
      <w:r>
        <w:rPr>
          <w:spacing w:val="-5"/>
        </w:rPr>
        <w:t xml:space="preserve">Vaisya </w:t>
      </w:r>
      <w:r>
        <w:t xml:space="preserve">wife, Bhurisravas, and Bhishma, and that mighty warrior Vikarna,--all said, ‘Let not the play commence. Let there be peace. But Dhritarashtra, partial to his sons, disregarding the counsels of all his wise friends and relatives, summoned the sons of </w:t>
      </w:r>
      <w:r>
        <w:rPr>
          <w:spacing w:val="-7"/>
        </w:rPr>
        <w:t>Pandu.”</w:t>
      </w:r>
    </w:p>
    <w:p w14:paraId="0E2BA74F" w14:textId="77777777" w:rsidR="009262A2" w:rsidRDefault="009262A2" w:rsidP="00547749">
      <w:pPr>
        <w:pStyle w:val="Body"/>
      </w:pPr>
    </w:p>
    <w:p w14:paraId="7E75B987" w14:textId="77777777" w:rsidR="00BD6E04" w:rsidRDefault="00BD6E04" w:rsidP="00547749">
      <w:pPr>
        <w:pStyle w:val="Heading4"/>
      </w:pPr>
      <w:r>
        <w:t>Section LXXIV</w:t>
      </w:r>
    </w:p>
    <w:p w14:paraId="4063E3EA" w14:textId="58007B3E" w:rsidR="00BD6E04" w:rsidRDefault="00BD6E04" w:rsidP="00547749">
      <w:pPr>
        <w:pStyle w:val="Body"/>
      </w:pPr>
      <w:r>
        <w:rPr>
          <w:spacing w:val="-4"/>
        </w:rPr>
        <w:t xml:space="preserve">Vaisampayana </w:t>
      </w:r>
      <w:r>
        <w:t xml:space="preserve">said,—’O monarch, it was then that the virtuous Gandhari, afflicted with grief on account of her affection for her sons, addressed king Dhritarashtra and said, “When Duryodhana was born, </w:t>
      </w:r>
      <w:r>
        <w:rPr>
          <w:spacing w:val="-3"/>
        </w:rPr>
        <w:t xml:space="preserve">Vidura </w:t>
      </w:r>
      <w:r>
        <w:t xml:space="preserve">of great intelligence had said, </w:t>
      </w:r>
      <w:r>
        <w:rPr>
          <w:spacing w:val="-5"/>
        </w:rPr>
        <w:t xml:space="preserve">‘It </w:t>
      </w:r>
      <w:r>
        <w:t xml:space="preserve">is well to send this disgrace of the race to the other world. </w:t>
      </w:r>
      <w:r>
        <w:rPr>
          <w:spacing w:val="-3"/>
        </w:rPr>
        <w:t xml:space="preserve">He </w:t>
      </w:r>
      <w:r>
        <w:t xml:space="preserve">cried repeatedly and dissonantly like a jackal. </w:t>
      </w:r>
      <w:r>
        <w:rPr>
          <w:spacing w:val="-5"/>
        </w:rPr>
        <w:t xml:space="preserve">It </w:t>
      </w:r>
      <w:r>
        <w:t xml:space="preserve">is certain he will </w:t>
      </w:r>
      <w:r>
        <w:rPr>
          <w:spacing w:val="-3"/>
        </w:rPr>
        <w:t xml:space="preserve">prove </w:t>
      </w:r>
      <w:r>
        <w:t xml:space="preserve">the destruction of our race. </w:t>
      </w:r>
      <w:r>
        <w:rPr>
          <w:spacing w:val="-6"/>
        </w:rPr>
        <w:t xml:space="preserve">Take </w:t>
      </w:r>
      <w:r>
        <w:t>this to heart, O king of the Kurus.</w:t>
      </w:r>
      <w:r>
        <w:rPr>
          <w:spacing w:val="-17"/>
        </w:rPr>
        <w:t xml:space="preserve"> </w:t>
      </w:r>
      <w:r>
        <w:t>O</w:t>
      </w:r>
      <w:r w:rsidR="00547749">
        <w:t xml:space="preserve"> </w:t>
      </w:r>
      <w:r>
        <w:t>Bharata,</w:t>
      </w:r>
      <w:r>
        <w:rPr>
          <w:spacing w:val="-5"/>
        </w:rPr>
        <w:t xml:space="preserve"> </w:t>
      </w:r>
      <w:r>
        <w:t>sink</w:t>
      </w:r>
      <w:r>
        <w:rPr>
          <w:spacing w:val="-4"/>
        </w:rPr>
        <w:t xml:space="preserve"> </w:t>
      </w:r>
      <w:r>
        <w:t>not,</w:t>
      </w:r>
      <w:r>
        <w:rPr>
          <w:spacing w:val="-5"/>
        </w:rPr>
        <w:t xml:space="preserve"> </w:t>
      </w:r>
      <w:r>
        <w:t>for</w:t>
      </w:r>
      <w:r>
        <w:rPr>
          <w:spacing w:val="-4"/>
        </w:rPr>
        <w:t xml:space="preserve"> </w:t>
      </w:r>
      <w:r>
        <w:t>thy</w:t>
      </w:r>
      <w:r>
        <w:rPr>
          <w:spacing w:val="-5"/>
        </w:rPr>
        <w:t xml:space="preserve"> </w:t>
      </w:r>
      <w:r>
        <w:t>own</w:t>
      </w:r>
      <w:r>
        <w:rPr>
          <w:spacing w:val="-4"/>
        </w:rPr>
        <w:t xml:space="preserve"> </w:t>
      </w:r>
      <w:r>
        <w:t>fault,</w:t>
      </w:r>
      <w:r>
        <w:rPr>
          <w:spacing w:val="-4"/>
        </w:rPr>
        <w:t xml:space="preserve"> </w:t>
      </w:r>
      <w:r>
        <w:t>into</w:t>
      </w:r>
      <w:r>
        <w:rPr>
          <w:spacing w:val="-5"/>
        </w:rPr>
        <w:t xml:space="preserve"> </w:t>
      </w:r>
      <w:r>
        <w:t>an</w:t>
      </w:r>
      <w:r>
        <w:rPr>
          <w:spacing w:val="-4"/>
        </w:rPr>
        <w:t xml:space="preserve"> </w:t>
      </w:r>
      <w:r>
        <w:t>ocean</w:t>
      </w:r>
      <w:r>
        <w:rPr>
          <w:spacing w:val="-5"/>
        </w:rPr>
        <w:t xml:space="preserve"> </w:t>
      </w:r>
      <w:r>
        <w:t>of</w:t>
      </w:r>
      <w:r>
        <w:rPr>
          <w:spacing w:val="-4"/>
        </w:rPr>
        <w:t xml:space="preserve"> </w:t>
      </w:r>
      <w:r>
        <w:rPr>
          <w:spacing w:val="-3"/>
        </w:rPr>
        <w:t>calamity.</w:t>
      </w:r>
      <w:r>
        <w:rPr>
          <w:spacing w:val="-4"/>
        </w:rPr>
        <w:t xml:space="preserve"> </w:t>
      </w:r>
      <w:r>
        <w:t>O</w:t>
      </w:r>
      <w:r>
        <w:rPr>
          <w:spacing w:val="-5"/>
        </w:rPr>
        <w:t xml:space="preserve"> </w:t>
      </w:r>
      <w:r>
        <w:t>lord,</w:t>
      </w:r>
      <w:r>
        <w:rPr>
          <w:spacing w:val="-4"/>
        </w:rPr>
        <w:t xml:space="preserve"> </w:t>
      </w:r>
      <w:r>
        <w:t>accord</w:t>
      </w:r>
      <w:r>
        <w:rPr>
          <w:spacing w:val="-5"/>
        </w:rPr>
        <w:t xml:space="preserve"> </w:t>
      </w:r>
      <w:r>
        <w:t>not</w:t>
      </w:r>
      <w:r>
        <w:rPr>
          <w:spacing w:val="-4"/>
        </w:rPr>
        <w:t xml:space="preserve"> </w:t>
      </w:r>
      <w:r>
        <w:t>thy</w:t>
      </w:r>
      <w:r>
        <w:rPr>
          <w:spacing w:val="-4"/>
        </w:rPr>
        <w:t xml:space="preserve"> </w:t>
      </w:r>
      <w:r>
        <w:t>approbation</w:t>
      </w:r>
      <w:r>
        <w:rPr>
          <w:spacing w:val="-5"/>
        </w:rPr>
        <w:t xml:space="preserve"> </w:t>
      </w:r>
      <w:r>
        <w:t>to</w:t>
      </w:r>
      <w:r>
        <w:rPr>
          <w:spacing w:val="-4"/>
        </w:rPr>
        <w:t xml:space="preserve"> </w:t>
      </w:r>
      <w:r>
        <w:t>the</w:t>
      </w:r>
      <w:r>
        <w:rPr>
          <w:spacing w:val="-5"/>
        </w:rPr>
        <w:t xml:space="preserve"> </w:t>
      </w:r>
      <w:r>
        <w:t>counsels</w:t>
      </w:r>
      <w:r>
        <w:rPr>
          <w:spacing w:val="-4"/>
        </w:rPr>
        <w:t xml:space="preserve"> </w:t>
      </w:r>
      <w:r>
        <w:t>of the</w:t>
      </w:r>
      <w:r>
        <w:rPr>
          <w:spacing w:val="-3"/>
        </w:rPr>
        <w:t xml:space="preserve"> </w:t>
      </w:r>
      <w:r>
        <w:t>wicked</w:t>
      </w:r>
      <w:r>
        <w:rPr>
          <w:spacing w:val="-2"/>
        </w:rPr>
        <w:t xml:space="preserve"> </w:t>
      </w:r>
      <w:r>
        <w:t>ones</w:t>
      </w:r>
      <w:r>
        <w:rPr>
          <w:spacing w:val="-3"/>
        </w:rPr>
        <w:t xml:space="preserve"> </w:t>
      </w:r>
      <w:r>
        <w:t>of</w:t>
      </w:r>
      <w:r>
        <w:rPr>
          <w:spacing w:val="-2"/>
        </w:rPr>
        <w:t xml:space="preserve"> </w:t>
      </w:r>
      <w:r>
        <w:t>immature</w:t>
      </w:r>
      <w:r>
        <w:rPr>
          <w:spacing w:val="-3"/>
        </w:rPr>
        <w:t xml:space="preserve"> </w:t>
      </w:r>
      <w:r>
        <w:t>years.</w:t>
      </w:r>
      <w:r>
        <w:rPr>
          <w:spacing w:val="-2"/>
        </w:rPr>
        <w:t xml:space="preserve"> </w:t>
      </w:r>
      <w:r>
        <w:t>Be</w:t>
      </w:r>
      <w:r>
        <w:rPr>
          <w:spacing w:val="-3"/>
        </w:rPr>
        <w:t xml:space="preserve"> </w:t>
      </w:r>
      <w:r>
        <w:t>not</w:t>
      </w:r>
      <w:r>
        <w:rPr>
          <w:spacing w:val="-2"/>
        </w:rPr>
        <w:t xml:space="preserve"> </w:t>
      </w:r>
      <w:r>
        <w:t>thou</w:t>
      </w:r>
      <w:r>
        <w:rPr>
          <w:spacing w:val="-3"/>
        </w:rPr>
        <w:t xml:space="preserve"> </w:t>
      </w:r>
      <w:r>
        <w:t>the</w:t>
      </w:r>
      <w:r>
        <w:rPr>
          <w:spacing w:val="-2"/>
        </w:rPr>
        <w:t xml:space="preserve"> </w:t>
      </w:r>
      <w:r>
        <w:t>cause</w:t>
      </w:r>
      <w:r>
        <w:rPr>
          <w:spacing w:val="-3"/>
        </w:rPr>
        <w:t xml:space="preserve"> </w:t>
      </w:r>
      <w:r>
        <w:t>of</w:t>
      </w:r>
      <w:r>
        <w:rPr>
          <w:spacing w:val="-2"/>
        </w:rPr>
        <w:t xml:space="preserve"> </w:t>
      </w:r>
      <w:r>
        <w:t>the</w:t>
      </w:r>
      <w:r>
        <w:rPr>
          <w:spacing w:val="-3"/>
        </w:rPr>
        <w:t xml:space="preserve"> </w:t>
      </w:r>
      <w:r>
        <w:t>terrible</w:t>
      </w:r>
      <w:r>
        <w:rPr>
          <w:spacing w:val="-2"/>
        </w:rPr>
        <w:t xml:space="preserve"> </w:t>
      </w:r>
      <w:r>
        <w:t>destruction</w:t>
      </w:r>
      <w:r>
        <w:rPr>
          <w:spacing w:val="-3"/>
        </w:rPr>
        <w:t xml:space="preserve"> </w:t>
      </w:r>
      <w:r>
        <w:t>of</w:t>
      </w:r>
      <w:r>
        <w:rPr>
          <w:spacing w:val="-2"/>
        </w:rPr>
        <w:t xml:space="preserve"> </w:t>
      </w:r>
      <w:r>
        <w:t>this</w:t>
      </w:r>
      <w:r>
        <w:rPr>
          <w:spacing w:val="-3"/>
        </w:rPr>
        <w:t xml:space="preserve"> </w:t>
      </w:r>
      <w:r>
        <w:t>race.</w:t>
      </w:r>
      <w:r>
        <w:rPr>
          <w:spacing w:val="-2"/>
        </w:rPr>
        <w:t xml:space="preserve"> </w:t>
      </w:r>
      <w:r>
        <w:t>Who</w:t>
      </w:r>
      <w:r>
        <w:rPr>
          <w:spacing w:val="-3"/>
        </w:rPr>
        <w:t xml:space="preserve"> </w:t>
      </w:r>
      <w:r>
        <w:t>is</w:t>
      </w:r>
      <w:r>
        <w:rPr>
          <w:spacing w:val="-2"/>
        </w:rPr>
        <w:t xml:space="preserve"> </w:t>
      </w:r>
      <w:r>
        <w:t>there</w:t>
      </w:r>
      <w:r>
        <w:rPr>
          <w:spacing w:val="-3"/>
        </w:rPr>
        <w:t xml:space="preserve"> </w:t>
      </w:r>
      <w:r>
        <w:t>that</w:t>
      </w:r>
      <w:r w:rsidR="00547749">
        <w:t xml:space="preserve"> </w:t>
      </w:r>
      <w:r>
        <w:t xml:space="preserve">will break an embankment which hath been completed, or re-kindle a conflagration which hath been extinguished? O bull of the Bharata race, who is there that will provoke the peaceful sons of Pritha? Thou rememberest, O Ajamida, everything, but still I will call thy attention to this. The scriptures can never control the wicked-minded for good or evil. And, O king, a person of immature understanding will never act as one of mature years. Let thy sons follow thee as their leader. Let them not be separated from thee for ever (by losing their lives). Therefore, at my word, O king, abandon this wretch of our race. Thou couldst not, O king, from </w:t>
      </w:r>
      <w:r>
        <w:lastRenderedPageBreak/>
        <w:t>parental affection, do it before. Know that the time hath come for the destruction of race through him. Err not, O king. Let thy mind, guided by counsels of peace, virtue, and true policy, be what it naturally is. That prosperity which is acquired by the aid of wicked acts, is soon destroyed; while that which is won by mild means taketh root and descendeth from generation to generation.”</w:t>
      </w:r>
    </w:p>
    <w:p w14:paraId="532B54E2" w14:textId="3BBE3CE5" w:rsidR="00BD6E04" w:rsidRDefault="00BD6E04" w:rsidP="00547749">
      <w:pPr>
        <w:pStyle w:val="Body"/>
      </w:pPr>
      <w:r>
        <w:t>“The king, thus addressed by Gandhari who pointed out to him in such language the path of virtue, replied unto her, saying,—’If the destruction of our race is come, let it take place freely. I am ill able to prevent it. Let it be as they (these my sons) desire. Let the Pandavas return. And let my sons again gamble with the sons of Pandu.”</w:t>
      </w:r>
    </w:p>
    <w:p w14:paraId="0C32E3B4" w14:textId="77777777" w:rsidR="009262A2" w:rsidRDefault="009262A2" w:rsidP="00547749">
      <w:pPr>
        <w:pStyle w:val="Body"/>
      </w:pPr>
    </w:p>
    <w:p w14:paraId="406449E1" w14:textId="77777777" w:rsidR="00BD6E04" w:rsidRDefault="00BD6E04" w:rsidP="00547749">
      <w:pPr>
        <w:pStyle w:val="Heading4"/>
      </w:pPr>
      <w:r>
        <w:t>Section LXXV</w:t>
      </w:r>
    </w:p>
    <w:p w14:paraId="6273062B" w14:textId="77777777" w:rsidR="00BD6E04" w:rsidRDefault="00BD6E04" w:rsidP="00547749">
      <w:pPr>
        <w:pStyle w:val="Body"/>
      </w:pPr>
      <w:r>
        <w:rPr>
          <w:spacing w:val="-4"/>
        </w:rPr>
        <w:t xml:space="preserve">Vaisampayana </w:t>
      </w:r>
      <w:r>
        <w:t xml:space="preserve">said,—’The royal messenger, agreeably to the commands of the intelligent king Dhritarashtra, coming upon </w:t>
      </w:r>
      <w:r>
        <w:rPr>
          <w:spacing w:val="-3"/>
        </w:rPr>
        <w:t xml:space="preserve">Yudhishthira, </w:t>
      </w:r>
      <w:r>
        <w:t xml:space="preserve">the son of Pritha who had by that time gone a great </w:t>
      </w:r>
      <w:r>
        <w:rPr>
          <w:spacing w:val="-6"/>
        </w:rPr>
        <w:t xml:space="preserve">way, </w:t>
      </w:r>
      <w:r>
        <w:t xml:space="preserve">addressed the monarch and said,—’Even these are the words of thy father-like uncle, O Bharata, spoken unto thee, ‘The assembly is </w:t>
      </w:r>
      <w:r>
        <w:rPr>
          <w:spacing w:val="-4"/>
        </w:rPr>
        <w:t xml:space="preserve">ready. </w:t>
      </w:r>
      <w:r>
        <w:t xml:space="preserve">O son of </w:t>
      </w:r>
      <w:r>
        <w:rPr>
          <w:spacing w:val="-3"/>
        </w:rPr>
        <w:t xml:space="preserve">Pandu, </w:t>
      </w:r>
      <w:r>
        <w:t xml:space="preserve">O king Yudhisthira, come and cast the </w:t>
      </w:r>
      <w:r>
        <w:rPr>
          <w:spacing w:val="-6"/>
        </w:rPr>
        <w:t>dice.’</w:t>
      </w:r>
    </w:p>
    <w:p w14:paraId="71C079C2" w14:textId="77777777" w:rsidR="00BD6E04" w:rsidRDefault="00BD6E04" w:rsidP="00547749">
      <w:pPr>
        <w:pStyle w:val="Body"/>
      </w:pPr>
      <w:r>
        <w:t>Yudhishthira said,—’Creatures obtain fruits good and ill according to the dispensation of the Ordainer of the creation. Those fruits are inevitable whether I play or not. This is a summons to dice; it is, besides the command of the old king. Although I know that it will prove destructive to me, yet I cannot refuse.’</w:t>
      </w:r>
    </w:p>
    <w:p w14:paraId="000BF507" w14:textId="77777777" w:rsidR="00BD6E04" w:rsidRDefault="00BD6E04" w:rsidP="00547749">
      <w:pPr>
        <w:pStyle w:val="Body"/>
      </w:pPr>
      <w:r>
        <w:t>Vaisampayana continued,—”Although (a living) animal made of gold was an impossibility, yet Rama suffered himself to be tempted by a (golden) deer. Indeed, the minds of men over whom calamities hang, became deranged and out of order. Yudhishthira, therefore, having said these words, retraced his steps along with his brothers. And knowing full well the deception practised by Sakuni, the son of Pritha came back to sit at dice with him again. These mighty warriors again entered that assembly, afflicting the hearts of all their friends. And compelled by Fate they once more sat down at ease for gambling for the destruction of themselves.”</w:t>
      </w:r>
    </w:p>
    <w:p w14:paraId="1F4CCB76" w14:textId="55D85A6D" w:rsidR="00BD6E04" w:rsidRDefault="00BD6E04" w:rsidP="00547749">
      <w:pPr>
        <w:pStyle w:val="Body"/>
      </w:pPr>
      <w:r>
        <w:t xml:space="preserve">“Sakuni then said,—’The old king hath given ye back all your wealth. That is well. But, O bull of the Bharata race, listen to me, there is a stake of great value. Either defeated by ye </w:t>
      </w:r>
      <w:r>
        <w:rPr>
          <w:spacing w:val="-3"/>
        </w:rPr>
        <w:t xml:space="preserve">at </w:t>
      </w:r>
      <w:r>
        <w:t>dice, dressed in deer skins we shall enter the</w:t>
      </w:r>
      <w:r>
        <w:rPr>
          <w:spacing w:val="-4"/>
        </w:rPr>
        <w:t xml:space="preserve"> </w:t>
      </w:r>
      <w:r>
        <w:t>great</w:t>
      </w:r>
      <w:r>
        <w:rPr>
          <w:spacing w:val="-4"/>
        </w:rPr>
        <w:t xml:space="preserve"> </w:t>
      </w:r>
      <w:r>
        <w:t>forest</w:t>
      </w:r>
      <w:r>
        <w:rPr>
          <w:spacing w:val="-3"/>
        </w:rPr>
        <w:t xml:space="preserve"> </w:t>
      </w:r>
      <w:r>
        <w:t>and</w:t>
      </w:r>
      <w:r>
        <w:rPr>
          <w:spacing w:val="-4"/>
        </w:rPr>
        <w:t xml:space="preserve"> </w:t>
      </w:r>
      <w:r>
        <w:t>live</w:t>
      </w:r>
      <w:r>
        <w:rPr>
          <w:spacing w:val="-4"/>
        </w:rPr>
        <w:t xml:space="preserve"> </w:t>
      </w:r>
      <w:r>
        <w:t>there</w:t>
      </w:r>
      <w:r>
        <w:rPr>
          <w:spacing w:val="-3"/>
        </w:rPr>
        <w:t xml:space="preserve"> </w:t>
      </w:r>
      <w:r>
        <w:t>for</w:t>
      </w:r>
      <w:r>
        <w:rPr>
          <w:spacing w:val="-4"/>
        </w:rPr>
        <w:t xml:space="preserve"> </w:t>
      </w:r>
      <w:r>
        <w:t>twelve</w:t>
      </w:r>
      <w:r>
        <w:rPr>
          <w:spacing w:val="-3"/>
        </w:rPr>
        <w:t xml:space="preserve"> </w:t>
      </w:r>
      <w:r>
        <w:t>years</w:t>
      </w:r>
      <w:r>
        <w:rPr>
          <w:spacing w:val="-4"/>
        </w:rPr>
        <w:t xml:space="preserve"> </w:t>
      </w:r>
      <w:r>
        <w:t>passing</w:t>
      </w:r>
      <w:r>
        <w:rPr>
          <w:spacing w:val="-4"/>
        </w:rPr>
        <w:t xml:space="preserve"> </w:t>
      </w:r>
      <w:r>
        <w:t>the</w:t>
      </w:r>
      <w:r>
        <w:rPr>
          <w:spacing w:val="-3"/>
        </w:rPr>
        <w:t xml:space="preserve"> </w:t>
      </w:r>
      <w:r>
        <w:t>whole</w:t>
      </w:r>
      <w:r>
        <w:rPr>
          <w:spacing w:val="-4"/>
        </w:rPr>
        <w:t xml:space="preserve"> </w:t>
      </w:r>
      <w:r>
        <w:t>of</w:t>
      </w:r>
      <w:r>
        <w:rPr>
          <w:spacing w:val="-4"/>
        </w:rPr>
        <w:t xml:space="preserve"> </w:t>
      </w:r>
      <w:r>
        <w:t>the</w:t>
      </w:r>
      <w:r>
        <w:rPr>
          <w:spacing w:val="-3"/>
        </w:rPr>
        <w:t xml:space="preserve"> </w:t>
      </w:r>
      <w:r>
        <w:t>thirteenth</w:t>
      </w:r>
      <w:r>
        <w:rPr>
          <w:spacing w:val="-4"/>
        </w:rPr>
        <w:t xml:space="preserve"> </w:t>
      </w:r>
      <w:r>
        <w:t>year</w:t>
      </w:r>
      <w:r>
        <w:rPr>
          <w:spacing w:val="-3"/>
        </w:rPr>
        <w:t xml:space="preserve"> </w:t>
      </w:r>
      <w:r>
        <w:t>in</w:t>
      </w:r>
      <w:r>
        <w:rPr>
          <w:spacing w:val="-4"/>
        </w:rPr>
        <w:t xml:space="preserve"> </w:t>
      </w:r>
      <w:r>
        <w:t>some</w:t>
      </w:r>
      <w:r>
        <w:rPr>
          <w:spacing w:val="-4"/>
        </w:rPr>
        <w:t xml:space="preserve"> </w:t>
      </w:r>
      <w:r>
        <w:t>inhabited</w:t>
      </w:r>
      <w:r>
        <w:rPr>
          <w:spacing w:val="-3"/>
        </w:rPr>
        <w:t xml:space="preserve"> </w:t>
      </w:r>
      <w:r>
        <w:t>region,</w:t>
      </w:r>
      <w:r>
        <w:rPr>
          <w:spacing w:val="-4"/>
        </w:rPr>
        <w:t xml:space="preserve"> </w:t>
      </w:r>
      <w:r>
        <w:t>unrecognised, and if recognised return to an exile of another twelve years; or vanquished by us, dressed in deer skins ye shall, with Krishna, live for twelve years in the woods passing the whole of the thirteenth year unrecognised, in some</w:t>
      </w:r>
      <w:r>
        <w:rPr>
          <w:spacing w:val="-3"/>
        </w:rPr>
        <w:t xml:space="preserve"> </w:t>
      </w:r>
      <w:r>
        <w:t>inhabited</w:t>
      </w:r>
      <w:r>
        <w:rPr>
          <w:spacing w:val="-2"/>
        </w:rPr>
        <w:t xml:space="preserve"> </w:t>
      </w:r>
      <w:r>
        <w:t>region.</w:t>
      </w:r>
      <w:r>
        <w:rPr>
          <w:spacing w:val="-2"/>
        </w:rPr>
        <w:t xml:space="preserve"> </w:t>
      </w:r>
      <w:r>
        <w:t>If</w:t>
      </w:r>
      <w:r>
        <w:rPr>
          <w:spacing w:val="-2"/>
        </w:rPr>
        <w:t xml:space="preserve"> </w:t>
      </w:r>
      <w:r>
        <w:t>recognised,</w:t>
      </w:r>
      <w:r>
        <w:rPr>
          <w:spacing w:val="-2"/>
        </w:rPr>
        <w:t xml:space="preserve"> </w:t>
      </w:r>
      <w:r>
        <w:t>an</w:t>
      </w:r>
      <w:r>
        <w:rPr>
          <w:spacing w:val="-2"/>
        </w:rPr>
        <w:t xml:space="preserve"> </w:t>
      </w:r>
      <w:r>
        <w:t>exile</w:t>
      </w:r>
      <w:r>
        <w:rPr>
          <w:spacing w:val="-2"/>
        </w:rPr>
        <w:t xml:space="preserve"> </w:t>
      </w:r>
      <w:r>
        <w:t>of</w:t>
      </w:r>
      <w:r>
        <w:rPr>
          <w:spacing w:val="-2"/>
        </w:rPr>
        <w:t xml:space="preserve"> </w:t>
      </w:r>
      <w:r>
        <w:t>another</w:t>
      </w:r>
      <w:r>
        <w:rPr>
          <w:spacing w:val="-2"/>
        </w:rPr>
        <w:t xml:space="preserve"> </w:t>
      </w:r>
      <w:r>
        <w:t>twelve</w:t>
      </w:r>
      <w:r>
        <w:rPr>
          <w:spacing w:val="-2"/>
        </w:rPr>
        <w:t xml:space="preserve"> </w:t>
      </w:r>
      <w:r>
        <w:t>years</w:t>
      </w:r>
      <w:r>
        <w:rPr>
          <w:spacing w:val="-2"/>
        </w:rPr>
        <w:t xml:space="preserve"> </w:t>
      </w:r>
      <w:r>
        <w:t>is</w:t>
      </w:r>
      <w:r>
        <w:rPr>
          <w:spacing w:val="-3"/>
        </w:rPr>
        <w:t xml:space="preserve"> </w:t>
      </w:r>
      <w:r>
        <w:t>to</w:t>
      </w:r>
      <w:r>
        <w:rPr>
          <w:spacing w:val="-2"/>
        </w:rPr>
        <w:t xml:space="preserve"> </w:t>
      </w:r>
      <w:r>
        <w:t>be</w:t>
      </w:r>
      <w:r>
        <w:rPr>
          <w:spacing w:val="-2"/>
        </w:rPr>
        <w:t xml:space="preserve"> </w:t>
      </w:r>
      <w:r>
        <w:t>the</w:t>
      </w:r>
      <w:r>
        <w:rPr>
          <w:spacing w:val="-2"/>
        </w:rPr>
        <w:t xml:space="preserve"> </w:t>
      </w:r>
      <w:r>
        <w:t>consequence.</w:t>
      </w:r>
      <w:r>
        <w:rPr>
          <w:spacing w:val="-2"/>
        </w:rPr>
        <w:t xml:space="preserve"> </w:t>
      </w:r>
      <w:r>
        <w:t>On</w:t>
      </w:r>
      <w:r>
        <w:rPr>
          <w:spacing w:val="-2"/>
        </w:rPr>
        <w:t xml:space="preserve"> </w:t>
      </w:r>
      <w:r>
        <w:t>the</w:t>
      </w:r>
      <w:r>
        <w:rPr>
          <w:spacing w:val="-2"/>
        </w:rPr>
        <w:t xml:space="preserve"> </w:t>
      </w:r>
      <w:r>
        <w:t>expiry</w:t>
      </w:r>
      <w:r>
        <w:rPr>
          <w:spacing w:val="-2"/>
        </w:rPr>
        <w:t xml:space="preserve"> </w:t>
      </w:r>
      <w:r>
        <w:t>of</w:t>
      </w:r>
      <w:r w:rsidR="00547749">
        <w:t xml:space="preserve"> </w:t>
      </w:r>
      <w:r>
        <w:t xml:space="preserve">the thirteenth </w:t>
      </w:r>
      <w:r>
        <w:rPr>
          <w:spacing w:val="-4"/>
        </w:rPr>
        <w:t xml:space="preserve">year, </w:t>
      </w:r>
      <w:r>
        <w:t xml:space="preserve">each is to have his kingdom surrendered by the </w:t>
      </w:r>
      <w:r>
        <w:rPr>
          <w:spacing w:val="-3"/>
        </w:rPr>
        <w:t xml:space="preserve">other. </w:t>
      </w:r>
      <w:r>
        <w:t xml:space="preserve">O </w:t>
      </w:r>
      <w:r>
        <w:rPr>
          <w:spacing w:val="-3"/>
        </w:rPr>
        <w:t xml:space="preserve">Yudhishthira, </w:t>
      </w:r>
      <w:r>
        <w:lastRenderedPageBreak/>
        <w:t xml:space="preserve">with this resolution, play with us, O Bharata, casting the </w:t>
      </w:r>
      <w:r>
        <w:rPr>
          <w:spacing w:val="-6"/>
        </w:rPr>
        <w:t xml:space="preserve">dice.’ </w:t>
      </w:r>
      <w:r>
        <w:rPr>
          <w:spacing w:val="-15"/>
        </w:rPr>
        <w:t xml:space="preserve">“At </w:t>
      </w:r>
      <w:r>
        <w:t xml:space="preserve">these words, they that were in that </w:t>
      </w:r>
      <w:r>
        <w:rPr>
          <w:spacing w:val="-3"/>
        </w:rPr>
        <w:t xml:space="preserve">assembly, </w:t>
      </w:r>
      <w:r>
        <w:t xml:space="preserve">raising up their arms said in great anxiety of mind, and from the strength of their feelings these </w:t>
      </w:r>
      <w:r>
        <w:rPr>
          <w:spacing w:val="-4"/>
        </w:rPr>
        <w:t xml:space="preserve">words,—’Alas, </w:t>
      </w:r>
      <w:r>
        <w:t xml:space="preserve">fie on the friends of Duryodhana that they do not apprise him of his great </w:t>
      </w:r>
      <w:r>
        <w:rPr>
          <w:spacing w:val="-3"/>
        </w:rPr>
        <w:t xml:space="preserve">danger. </w:t>
      </w:r>
      <w:r>
        <w:t>Whether he, O bull among the Bharatas, (Dhritarashtra) understandeth or not, of his own sense, it is thy duty to tell him</w:t>
      </w:r>
      <w:r>
        <w:rPr>
          <w:spacing w:val="-6"/>
        </w:rPr>
        <w:t xml:space="preserve"> plainly.”</w:t>
      </w:r>
    </w:p>
    <w:p w14:paraId="602630ED" w14:textId="77777777" w:rsidR="00BD6E04" w:rsidRDefault="00BD6E04" w:rsidP="00547749">
      <w:pPr>
        <w:pStyle w:val="Body"/>
      </w:pPr>
      <w:r>
        <w:rPr>
          <w:spacing w:val="-3"/>
        </w:rPr>
        <w:t xml:space="preserve">“Vaisampayana </w:t>
      </w:r>
      <w:r>
        <w:t xml:space="preserve">continued,--King </w:t>
      </w:r>
      <w:r>
        <w:rPr>
          <w:spacing w:val="-3"/>
        </w:rPr>
        <w:t xml:space="preserve">Yudhishthira, </w:t>
      </w:r>
      <w:r>
        <w:t>even hearing these various remarks, from shame and a sense of</w:t>
      </w:r>
      <w:r>
        <w:rPr>
          <w:spacing w:val="-4"/>
        </w:rPr>
        <w:t xml:space="preserve"> </w:t>
      </w:r>
      <w:r>
        <w:t>virtue</w:t>
      </w:r>
      <w:r>
        <w:rPr>
          <w:spacing w:val="-3"/>
        </w:rPr>
        <w:t xml:space="preserve"> </w:t>
      </w:r>
      <w:r>
        <w:t>again</w:t>
      </w:r>
      <w:r>
        <w:rPr>
          <w:spacing w:val="-3"/>
        </w:rPr>
        <w:t xml:space="preserve"> </w:t>
      </w:r>
      <w:r>
        <w:t>sat</w:t>
      </w:r>
      <w:r>
        <w:rPr>
          <w:spacing w:val="-3"/>
        </w:rPr>
        <w:t xml:space="preserve"> at </w:t>
      </w:r>
      <w:r>
        <w:t>dice.</w:t>
      </w:r>
      <w:r>
        <w:rPr>
          <w:spacing w:val="-3"/>
        </w:rPr>
        <w:t xml:space="preserve"> </w:t>
      </w:r>
      <w:r>
        <w:t>And</w:t>
      </w:r>
      <w:r>
        <w:rPr>
          <w:spacing w:val="-3"/>
        </w:rPr>
        <w:t xml:space="preserve"> </w:t>
      </w:r>
      <w:r>
        <w:t>though</w:t>
      </w:r>
      <w:r>
        <w:rPr>
          <w:spacing w:val="-3"/>
        </w:rPr>
        <w:t xml:space="preserve"> </w:t>
      </w:r>
      <w:r>
        <w:t>possessed</w:t>
      </w:r>
      <w:r>
        <w:rPr>
          <w:spacing w:val="-3"/>
        </w:rPr>
        <w:t xml:space="preserve"> </w:t>
      </w:r>
      <w:r>
        <w:t>of</w:t>
      </w:r>
      <w:r>
        <w:rPr>
          <w:spacing w:val="-3"/>
        </w:rPr>
        <w:t xml:space="preserve"> </w:t>
      </w:r>
      <w:r>
        <w:t>great</w:t>
      </w:r>
      <w:r>
        <w:rPr>
          <w:spacing w:val="-3"/>
        </w:rPr>
        <w:t xml:space="preserve"> </w:t>
      </w:r>
      <w:r>
        <w:t>intelligence</w:t>
      </w:r>
      <w:r>
        <w:rPr>
          <w:spacing w:val="-3"/>
        </w:rPr>
        <w:t xml:space="preserve"> </w:t>
      </w:r>
      <w:r>
        <w:t>and</w:t>
      </w:r>
      <w:r>
        <w:rPr>
          <w:spacing w:val="-4"/>
        </w:rPr>
        <w:t xml:space="preserve"> </w:t>
      </w:r>
      <w:r>
        <w:t>fully</w:t>
      </w:r>
      <w:r>
        <w:rPr>
          <w:spacing w:val="-3"/>
        </w:rPr>
        <w:t xml:space="preserve"> </w:t>
      </w:r>
      <w:r>
        <w:t>knowing</w:t>
      </w:r>
      <w:r>
        <w:rPr>
          <w:spacing w:val="-3"/>
        </w:rPr>
        <w:t xml:space="preserve"> </w:t>
      </w:r>
      <w:r>
        <w:t>the</w:t>
      </w:r>
      <w:r>
        <w:rPr>
          <w:spacing w:val="-3"/>
        </w:rPr>
        <w:t xml:space="preserve"> </w:t>
      </w:r>
      <w:r>
        <w:t>consequences,</w:t>
      </w:r>
      <w:r>
        <w:rPr>
          <w:spacing w:val="-3"/>
        </w:rPr>
        <w:t xml:space="preserve"> </w:t>
      </w:r>
      <w:r>
        <w:t>he</w:t>
      </w:r>
      <w:r>
        <w:rPr>
          <w:spacing w:val="-3"/>
        </w:rPr>
        <w:t xml:space="preserve"> </w:t>
      </w:r>
      <w:r>
        <w:t xml:space="preserve">again began to </w:t>
      </w:r>
      <w:r>
        <w:rPr>
          <w:spacing w:val="-5"/>
        </w:rPr>
        <w:t xml:space="preserve">play, </w:t>
      </w:r>
      <w:r>
        <w:t xml:space="preserve">as if knowing that the destruction of the </w:t>
      </w:r>
      <w:r>
        <w:rPr>
          <w:spacing w:val="-2"/>
        </w:rPr>
        <w:t xml:space="preserve">Kurus </w:t>
      </w:r>
      <w:r>
        <w:t xml:space="preserve">was </w:t>
      </w:r>
      <w:r>
        <w:rPr>
          <w:spacing w:val="-3"/>
        </w:rPr>
        <w:t>at</w:t>
      </w:r>
      <w:r>
        <w:rPr>
          <w:spacing w:val="3"/>
        </w:rPr>
        <w:t xml:space="preserve"> </w:t>
      </w:r>
      <w:r>
        <w:t>hand.</w:t>
      </w:r>
    </w:p>
    <w:p w14:paraId="342FE3BE" w14:textId="77777777" w:rsidR="00BD6E04" w:rsidRDefault="00BD6E04" w:rsidP="00547749">
      <w:pPr>
        <w:pStyle w:val="Body"/>
      </w:pPr>
      <w:r>
        <w:rPr>
          <w:spacing w:val="-9"/>
        </w:rPr>
        <w:t xml:space="preserve">“And </w:t>
      </w:r>
      <w:r>
        <w:rPr>
          <w:spacing w:val="-3"/>
        </w:rPr>
        <w:t xml:space="preserve">Yudhishthira </w:t>
      </w:r>
      <w:r>
        <w:t xml:space="preserve">said,—’How can, O Sakuni, a king like me, always observant of the uses of his own </w:t>
      </w:r>
      <w:r>
        <w:rPr>
          <w:spacing w:val="-4"/>
        </w:rPr>
        <w:t xml:space="preserve">order, </w:t>
      </w:r>
      <w:r>
        <w:t xml:space="preserve">refuse, when summoned to dice? Therefore I play with </w:t>
      </w:r>
      <w:r>
        <w:rPr>
          <w:spacing w:val="-6"/>
        </w:rPr>
        <w:t>thee.”</w:t>
      </w:r>
    </w:p>
    <w:p w14:paraId="2C40BC3A" w14:textId="134CBCFB" w:rsidR="00BD6E04" w:rsidRDefault="00BD6E04" w:rsidP="00547749">
      <w:pPr>
        <w:pStyle w:val="Body"/>
      </w:pPr>
      <w:r>
        <w:t>“Sakuni answered,—’We have many kine and horses, and milch cows, and an infinite number of goats and sheep; and elephants and treasures and gold and slaves both male and female. All these were staked by us before but now let this be our one stake, viz., exile into the woods,--being defeated either ye or we will dwell in the woods (for twelve years) and the thirteenth year, unrecognised, in some inhabited place. Ye bulls among men, with this determination, will we play.”</w:t>
      </w:r>
    </w:p>
    <w:p w14:paraId="4A81CC7E" w14:textId="175620F2" w:rsidR="00BD6E04" w:rsidRDefault="00BD6E04" w:rsidP="00547749">
      <w:pPr>
        <w:pStyle w:val="Body"/>
        <w:rPr>
          <w:spacing w:val="-8"/>
        </w:rPr>
      </w:pPr>
      <w:r>
        <w:rPr>
          <w:spacing w:val="-4"/>
        </w:rPr>
        <w:t xml:space="preserve">“O </w:t>
      </w:r>
      <w:r>
        <w:t xml:space="preserve">Bharata, this proposal about a stay in the woods was uttered but once. The son of Pritha, </w:t>
      </w:r>
      <w:r>
        <w:rPr>
          <w:spacing w:val="-3"/>
        </w:rPr>
        <w:t xml:space="preserve">however, </w:t>
      </w:r>
      <w:r>
        <w:t xml:space="preserve">accepted it and Sakuni took up the dice. And casting them he said unto Yudhishthira,—’Lo, I have </w:t>
      </w:r>
      <w:r>
        <w:rPr>
          <w:spacing w:val="-8"/>
        </w:rPr>
        <w:t>won.”</w:t>
      </w:r>
    </w:p>
    <w:p w14:paraId="5E3AB25D" w14:textId="77777777" w:rsidR="009262A2" w:rsidRDefault="009262A2" w:rsidP="00547749">
      <w:pPr>
        <w:pStyle w:val="Body"/>
      </w:pPr>
    </w:p>
    <w:p w14:paraId="708EEC4A" w14:textId="77777777" w:rsidR="00BD6E04" w:rsidRDefault="00BD6E04" w:rsidP="00547749">
      <w:pPr>
        <w:pStyle w:val="Heading4"/>
      </w:pPr>
      <w:r>
        <w:t>Section LXXVI</w:t>
      </w:r>
    </w:p>
    <w:p w14:paraId="5A847923" w14:textId="06C60C28" w:rsidR="00BD6E04" w:rsidRDefault="00BD6E04" w:rsidP="00547749">
      <w:pPr>
        <w:pStyle w:val="Body"/>
      </w:pPr>
      <w:r>
        <w:t>Vaisampayana said,—”Then the vanquished sons of Pritha prepared for their exile into the woods. And they, one after another, in due order, casting off their royal robes, attired themselves in deer-skins. And Dussasana, beholding those chastisers of foes, dressed in deer-skins and deprived of their kingdom and ready to go into exile, exclaimed ‘The absolute sovereignty of the illustrious king Duryodhana hath commenced. The sons of Pandu</w:t>
      </w:r>
      <w:r w:rsidR="00547749">
        <w:t xml:space="preserve"> </w:t>
      </w:r>
      <w:r>
        <w:t xml:space="preserve">have been vanquished, and plunged into great affliction. </w:t>
      </w:r>
      <w:r>
        <w:rPr>
          <w:spacing w:val="-4"/>
        </w:rPr>
        <w:t xml:space="preserve">Now </w:t>
      </w:r>
      <w:r>
        <w:t xml:space="preserve">have we attained the goal either by broad or narrow paths. </w:t>
      </w:r>
      <w:r>
        <w:rPr>
          <w:spacing w:val="-3"/>
        </w:rPr>
        <w:t xml:space="preserve">For </w:t>
      </w:r>
      <w:r>
        <w:t>today becoming superior to our foes in point of prosperity as also of duration of rule have we become praiseworthy</w:t>
      </w:r>
      <w:r>
        <w:rPr>
          <w:spacing w:val="-6"/>
        </w:rPr>
        <w:t xml:space="preserve"> </w:t>
      </w:r>
      <w:r>
        <w:t>of</w:t>
      </w:r>
      <w:r>
        <w:rPr>
          <w:spacing w:val="-5"/>
        </w:rPr>
        <w:t xml:space="preserve"> </w:t>
      </w:r>
      <w:r>
        <w:t>men.</w:t>
      </w:r>
      <w:r>
        <w:rPr>
          <w:spacing w:val="-6"/>
        </w:rPr>
        <w:t xml:space="preserve"> </w:t>
      </w:r>
      <w:r>
        <w:t>The</w:t>
      </w:r>
      <w:r>
        <w:rPr>
          <w:spacing w:val="-5"/>
        </w:rPr>
        <w:t xml:space="preserve"> </w:t>
      </w:r>
      <w:r>
        <w:t>sons</w:t>
      </w:r>
      <w:r>
        <w:rPr>
          <w:spacing w:val="-5"/>
        </w:rPr>
        <w:t xml:space="preserve"> </w:t>
      </w:r>
      <w:r>
        <w:t>of</w:t>
      </w:r>
      <w:r>
        <w:rPr>
          <w:spacing w:val="-6"/>
        </w:rPr>
        <w:t xml:space="preserve"> </w:t>
      </w:r>
      <w:r>
        <w:t>Pritha</w:t>
      </w:r>
      <w:r>
        <w:rPr>
          <w:spacing w:val="-5"/>
        </w:rPr>
        <w:t xml:space="preserve"> </w:t>
      </w:r>
      <w:r>
        <w:t>have</w:t>
      </w:r>
      <w:r>
        <w:rPr>
          <w:spacing w:val="-6"/>
        </w:rPr>
        <w:t xml:space="preserve"> </w:t>
      </w:r>
      <w:r>
        <w:t>all</w:t>
      </w:r>
      <w:r>
        <w:rPr>
          <w:spacing w:val="-5"/>
        </w:rPr>
        <w:t xml:space="preserve"> </w:t>
      </w:r>
      <w:r>
        <w:t>been</w:t>
      </w:r>
      <w:r>
        <w:rPr>
          <w:spacing w:val="-5"/>
        </w:rPr>
        <w:t xml:space="preserve"> </w:t>
      </w:r>
      <w:r>
        <w:t>plunged</w:t>
      </w:r>
      <w:r>
        <w:rPr>
          <w:spacing w:val="-6"/>
        </w:rPr>
        <w:t xml:space="preserve"> </w:t>
      </w:r>
      <w:r>
        <w:t>by</w:t>
      </w:r>
      <w:r>
        <w:rPr>
          <w:spacing w:val="-5"/>
        </w:rPr>
        <w:t xml:space="preserve"> </w:t>
      </w:r>
      <w:r>
        <w:t>us</w:t>
      </w:r>
      <w:r>
        <w:rPr>
          <w:spacing w:val="-6"/>
        </w:rPr>
        <w:t xml:space="preserve"> </w:t>
      </w:r>
      <w:r>
        <w:t>into</w:t>
      </w:r>
      <w:r>
        <w:rPr>
          <w:spacing w:val="-5"/>
        </w:rPr>
        <w:t xml:space="preserve"> </w:t>
      </w:r>
      <w:r>
        <w:t>everlasting</w:t>
      </w:r>
      <w:r>
        <w:rPr>
          <w:spacing w:val="-5"/>
        </w:rPr>
        <w:t xml:space="preserve"> </w:t>
      </w:r>
      <w:r>
        <w:t>hell.</w:t>
      </w:r>
      <w:r>
        <w:rPr>
          <w:spacing w:val="-6"/>
        </w:rPr>
        <w:t xml:space="preserve"> </w:t>
      </w:r>
      <w:r>
        <w:t>They</w:t>
      </w:r>
      <w:r>
        <w:rPr>
          <w:spacing w:val="-5"/>
        </w:rPr>
        <w:t xml:space="preserve"> </w:t>
      </w:r>
      <w:r>
        <w:t>have</w:t>
      </w:r>
      <w:r>
        <w:rPr>
          <w:spacing w:val="-6"/>
        </w:rPr>
        <w:t xml:space="preserve"> </w:t>
      </w:r>
      <w:r>
        <w:t>been</w:t>
      </w:r>
      <w:r>
        <w:rPr>
          <w:spacing w:val="-5"/>
        </w:rPr>
        <w:t xml:space="preserve"> </w:t>
      </w:r>
      <w:r>
        <w:t xml:space="preserve">deprived of happiness and kingdom for ever and </w:t>
      </w:r>
      <w:r>
        <w:rPr>
          <w:spacing w:val="-3"/>
        </w:rPr>
        <w:t xml:space="preserve">ever. </w:t>
      </w:r>
      <w:r>
        <w:t xml:space="preserve">They who, proud of their wealth, laughed in derision </w:t>
      </w:r>
      <w:r>
        <w:rPr>
          <w:spacing w:val="-3"/>
        </w:rPr>
        <w:t xml:space="preserve">at </w:t>
      </w:r>
      <w:r>
        <w:t>the son of Dhritarashtra, will now have to go into the woods, defeated and deprived by us of all their wealth. Let them now put</w:t>
      </w:r>
      <w:r>
        <w:rPr>
          <w:spacing w:val="-4"/>
        </w:rPr>
        <w:t xml:space="preserve"> </w:t>
      </w:r>
      <w:r>
        <w:t>off</w:t>
      </w:r>
      <w:r>
        <w:rPr>
          <w:spacing w:val="-3"/>
        </w:rPr>
        <w:t xml:space="preserve"> </w:t>
      </w:r>
      <w:r>
        <w:t>their</w:t>
      </w:r>
      <w:r>
        <w:rPr>
          <w:spacing w:val="-3"/>
        </w:rPr>
        <w:t xml:space="preserve"> </w:t>
      </w:r>
      <w:r>
        <w:t>variegated</w:t>
      </w:r>
      <w:r>
        <w:rPr>
          <w:spacing w:val="-3"/>
        </w:rPr>
        <w:t xml:space="preserve"> </w:t>
      </w:r>
      <w:r>
        <w:t>coats</w:t>
      </w:r>
      <w:r>
        <w:rPr>
          <w:spacing w:val="-4"/>
        </w:rPr>
        <w:t xml:space="preserve"> </w:t>
      </w:r>
      <w:r>
        <w:t>of</w:t>
      </w:r>
      <w:r>
        <w:rPr>
          <w:spacing w:val="-3"/>
        </w:rPr>
        <w:t xml:space="preserve"> </w:t>
      </w:r>
      <w:r>
        <w:t>mail,</w:t>
      </w:r>
      <w:r>
        <w:rPr>
          <w:spacing w:val="-3"/>
        </w:rPr>
        <w:t xml:space="preserve"> </w:t>
      </w:r>
      <w:r>
        <w:t>their</w:t>
      </w:r>
      <w:r>
        <w:rPr>
          <w:spacing w:val="-3"/>
        </w:rPr>
        <w:t xml:space="preserve"> </w:t>
      </w:r>
      <w:r>
        <w:t>resplendent</w:t>
      </w:r>
      <w:r>
        <w:rPr>
          <w:spacing w:val="-4"/>
        </w:rPr>
        <w:t xml:space="preserve"> </w:t>
      </w:r>
      <w:r>
        <w:t>robes</w:t>
      </w:r>
      <w:r>
        <w:rPr>
          <w:spacing w:val="-3"/>
        </w:rPr>
        <w:t xml:space="preserve"> </w:t>
      </w:r>
      <w:r>
        <w:t>of</w:t>
      </w:r>
      <w:r>
        <w:rPr>
          <w:spacing w:val="-3"/>
        </w:rPr>
        <w:t xml:space="preserve"> </w:t>
      </w:r>
      <w:r>
        <w:t>celestial</w:t>
      </w:r>
      <w:r>
        <w:rPr>
          <w:spacing w:val="-3"/>
        </w:rPr>
        <w:t xml:space="preserve"> </w:t>
      </w:r>
      <w:r>
        <w:t>make,</w:t>
      </w:r>
      <w:r>
        <w:rPr>
          <w:spacing w:val="-4"/>
        </w:rPr>
        <w:t xml:space="preserve"> </w:t>
      </w:r>
      <w:r>
        <w:t>and</w:t>
      </w:r>
      <w:r>
        <w:rPr>
          <w:spacing w:val="-3"/>
        </w:rPr>
        <w:t xml:space="preserve"> </w:t>
      </w:r>
      <w:r>
        <w:t>let</w:t>
      </w:r>
      <w:r>
        <w:rPr>
          <w:spacing w:val="-3"/>
        </w:rPr>
        <w:t xml:space="preserve"> </w:t>
      </w:r>
      <w:r>
        <w:t>them</w:t>
      </w:r>
      <w:r>
        <w:rPr>
          <w:spacing w:val="-3"/>
        </w:rPr>
        <w:t xml:space="preserve"> </w:t>
      </w:r>
      <w:r>
        <w:t>all</w:t>
      </w:r>
      <w:r>
        <w:rPr>
          <w:spacing w:val="-3"/>
        </w:rPr>
        <w:t xml:space="preserve"> </w:t>
      </w:r>
      <w:r>
        <w:t>attire</w:t>
      </w:r>
      <w:r>
        <w:rPr>
          <w:spacing w:val="-4"/>
        </w:rPr>
        <w:t xml:space="preserve"> </w:t>
      </w:r>
      <w:r>
        <w:t>themselves</w:t>
      </w:r>
      <w:r w:rsidR="00547749">
        <w:t xml:space="preserve"> </w:t>
      </w:r>
      <w:r>
        <w:t xml:space="preserve">in deer-skins </w:t>
      </w:r>
      <w:r>
        <w:lastRenderedPageBreak/>
        <w:t>according to the stake they had accepted of the son of Suvala. They who always used to boast that they had no equals in all the world, will now know and regard themselves in this their calamity as grains of sesame</w:t>
      </w:r>
      <w:r w:rsidR="00547749">
        <w:t xml:space="preserve"> </w:t>
      </w:r>
      <w:r>
        <w:t>without</w:t>
      </w:r>
      <w:r>
        <w:rPr>
          <w:spacing w:val="-4"/>
        </w:rPr>
        <w:t xml:space="preserve"> </w:t>
      </w:r>
      <w:r>
        <w:t>the</w:t>
      </w:r>
      <w:r>
        <w:rPr>
          <w:spacing w:val="-3"/>
        </w:rPr>
        <w:t xml:space="preserve"> </w:t>
      </w:r>
      <w:r>
        <w:t>kernel.</w:t>
      </w:r>
      <w:r>
        <w:rPr>
          <w:spacing w:val="-3"/>
        </w:rPr>
        <w:t xml:space="preserve"> </w:t>
      </w:r>
      <w:r>
        <w:t>Although</w:t>
      </w:r>
      <w:r>
        <w:rPr>
          <w:spacing w:val="-3"/>
        </w:rPr>
        <w:t xml:space="preserve"> </w:t>
      </w:r>
      <w:r>
        <w:t>in</w:t>
      </w:r>
      <w:r>
        <w:rPr>
          <w:spacing w:val="-3"/>
        </w:rPr>
        <w:t xml:space="preserve"> </w:t>
      </w:r>
      <w:r>
        <w:t>this</w:t>
      </w:r>
      <w:r>
        <w:rPr>
          <w:spacing w:val="-3"/>
        </w:rPr>
        <w:t xml:space="preserve"> </w:t>
      </w:r>
      <w:r>
        <w:t>dress</w:t>
      </w:r>
      <w:r>
        <w:rPr>
          <w:spacing w:val="-3"/>
        </w:rPr>
        <w:t xml:space="preserve"> </w:t>
      </w:r>
      <w:r>
        <w:t>of</w:t>
      </w:r>
      <w:r>
        <w:rPr>
          <w:spacing w:val="-4"/>
        </w:rPr>
        <w:t xml:space="preserve"> </w:t>
      </w:r>
      <w:r>
        <w:t>theirs</w:t>
      </w:r>
      <w:r>
        <w:rPr>
          <w:spacing w:val="-3"/>
        </w:rPr>
        <w:t xml:space="preserve"> </w:t>
      </w:r>
      <w:r>
        <w:t>the</w:t>
      </w:r>
      <w:r>
        <w:rPr>
          <w:spacing w:val="-3"/>
        </w:rPr>
        <w:t xml:space="preserve"> </w:t>
      </w:r>
      <w:r>
        <w:t>Pandavas</w:t>
      </w:r>
      <w:r>
        <w:rPr>
          <w:spacing w:val="-3"/>
        </w:rPr>
        <w:t xml:space="preserve"> </w:t>
      </w:r>
      <w:r>
        <w:t>seem</w:t>
      </w:r>
      <w:r>
        <w:rPr>
          <w:spacing w:val="-3"/>
        </w:rPr>
        <w:t xml:space="preserve"> </w:t>
      </w:r>
      <w:r>
        <w:t>like</w:t>
      </w:r>
      <w:r>
        <w:rPr>
          <w:spacing w:val="-3"/>
        </w:rPr>
        <w:t xml:space="preserve"> </w:t>
      </w:r>
      <w:r>
        <w:t>unto</w:t>
      </w:r>
      <w:r>
        <w:rPr>
          <w:spacing w:val="-3"/>
        </w:rPr>
        <w:t xml:space="preserve"> </w:t>
      </w:r>
      <w:r>
        <w:t>wise</w:t>
      </w:r>
      <w:r>
        <w:rPr>
          <w:spacing w:val="-3"/>
        </w:rPr>
        <w:t xml:space="preserve"> </w:t>
      </w:r>
      <w:r>
        <w:t>and</w:t>
      </w:r>
      <w:r>
        <w:rPr>
          <w:spacing w:val="-4"/>
        </w:rPr>
        <w:t xml:space="preserve"> </w:t>
      </w:r>
      <w:r>
        <w:t>powerful</w:t>
      </w:r>
      <w:r>
        <w:rPr>
          <w:spacing w:val="-3"/>
        </w:rPr>
        <w:t xml:space="preserve"> </w:t>
      </w:r>
      <w:r>
        <w:t>persons</w:t>
      </w:r>
      <w:r>
        <w:rPr>
          <w:spacing w:val="-3"/>
        </w:rPr>
        <w:t xml:space="preserve"> </w:t>
      </w:r>
      <w:r>
        <w:t xml:space="preserve">installed in a sacrifice, yet they look like persons not entitled to perform sacrifices, wearing such a guise. The wise </w:t>
      </w:r>
      <w:r>
        <w:rPr>
          <w:spacing w:val="-4"/>
        </w:rPr>
        <w:t>Yajnase</w:t>
      </w:r>
      <w:r>
        <w:t xml:space="preserve">na of the Somake race, having bestowed his daughter--the princess of Panchala--on the sons of </w:t>
      </w:r>
      <w:r>
        <w:rPr>
          <w:spacing w:val="-3"/>
        </w:rPr>
        <w:t xml:space="preserve">Pandu, </w:t>
      </w:r>
      <w:r>
        <w:t>acted most unfortunately</w:t>
      </w:r>
      <w:r>
        <w:rPr>
          <w:spacing w:val="-4"/>
        </w:rPr>
        <w:t xml:space="preserve"> </w:t>
      </w:r>
      <w:r>
        <w:t>for</w:t>
      </w:r>
      <w:r>
        <w:rPr>
          <w:spacing w:val="-4"/>
        </w:rPr>
        <w:t xml:space="preserve"> </w:t>
      </w:r>
      <w:r>
        <w:t>the</w:t>
      </w:r>
      <w:r>
        <w:rPr>
          <w:spacing w:val="-4"/>
        </w:rPr>
        <w:t xml:space="preserve"> </w:t>
      </w:r>
      <w:r>
        <w:t>husbands</w:t>
      </w:r>
      <w:r>
        <w:rPr>
          <w:spacing w:val="-4"/>
        </w:rPr>
        <w:t xml:space="preserve"> </w:t>
      </w:r>
      <w:r>
        <w:t>of</w:t>
      </w:r>
      <w:r>
        <w:rPr>
          <w:spacing w:val="-4"/>
        </w:rPr>
        <w:t xml:space="preserve"> </w:t>
      </w:r>
      <w:r>
        <w:t>Yajnaseni--these</w:t>
      </w:r>
      <w:r>
        <w:rPr>
          <w:spacing w:val="-4"/>
        </w:rPr>
        <w:t xml:space="preserve"> </w:t>
      </w:r>
      <w:r>
        <w:t>sons</w:t>
      </w:r>
      <w:r>
        <w:rPr>
          <w:spacing w:val="-4"/>
        </w:rPr>
        <w:t xml:space="preserve"> </w:t>
      </w:r>
      <w:r>
        <w:t>of</w:t>
      </w:r>
      <w:r>
        <w:rPr>
          <w:spacing w:val="-4"/>
        </w:rPr>
        <w:t xml:space="preserve"> </w:t>
      </w:r>
      <w:r>
        <w:t>Pritha</w:t>
      </w:r>
      <w:r>
        <w:rPr>
          <w:spacing w:val="-4"/>
        </w:rPr>
        <w:t xml:space="preserve"> </w:t>
      </w:r>
      <w:r>
        <w:t>are</w:t>
      </w:r>
      <w:r>
        <w:rPr>
          <w:spacing w:val="-3"/>
        </w:rPr>
        <w:t xml:space="preserve"> </w:t>
      </w:r>
      <w:r>
        <w:t>as</w:t>
      </w:r>
      <w:r>
        <w:rPr>
          <w:spacing w:val="-4"/>
        </w:rPr>
        <w:t xml:space="preserve"> </w:t>
      </w:r>
      <w:r>
        <w:t>eunuchs.</w:t>
      </w:r>
      <w:r>
        <w:rPr>
          <w:spacing w:val="-4"/>
        </w:rPr>
        <w:t xml:space="preserve"> </w:t>
      </w:r>
      <w:r>
        <w:t>And</w:t>
      </w:r>
      <w:r>
        <w:rPr>
          <w:spacing w:val="-4"/>
        </w:rPr>
        <w:t xml:space="preserve"> </w:t>
      </w:r>
      <w:r>
        <w:t>O</w:t>
      </w:r>
      <w:r>
        <w:rPr>
          <w:spacing w:val="-4"/>
        </w:rPr>
        <w:t xml:space="preserve"> Yajnaseni, </w:t>
      </w:r>
      <w:r>
        <w:t>what</w:t>
      </w:r>
      <w:r>
        <w:rPr>
          <w:spacing w:val="-4"/>
        </w:rPr>
        <w:t xml:space="preserve"> </w:t>
      </w:r>
      <w:r>
        <w:t>joy</w:t>
      </w:r>
      <w:r>
        <w:rPr>
          <w:spacing w:val="-4"/>
        </w:rPr>
        <w:t xml:space="preserve"> </w:t>
      </w:r>
      <w:r>
        <w:t>will</w:t>
      </w:r>
      <w:r w:rsidR="00547749">
        <w:t xml:space="preserve"> </w:t>
      </w:r>
      <w:r>
        <w:t>be thine upon beholding in the woods these thy husbands dressed in skins and thread-bare rags, deprived of their wealth and possessions. Elect thou a husband, whomsoever thou likest, from among all these present here. These Kurus assembled here, are all forbearing and self-controlled, and possessed of great wealth. Elect thou one amongst these as thy lord, so that these great calamity may not drag thee to wretchedness. ‘The sons of Pandu now are even like grains of sesame without the kernel, or like show-animals encased in skins, or like grains of rice without the kernel. Why shouldst thou then longer wait upon the fallen sons of Pandu? Vain is the labour used upon pressing the sesame grain devoid of the kernel!’</w:t>
      </w:r>
    </w:p>
    <w:p w14:paraId="27281161" w14:textId="3315519A" w:rsidR="00BD6E04" w:rsidRDefault="00BD6E04" w:rsidP="00547749">
      <w:pPr>
        <w:pStyle w:val="Body"/>
      </w:pPr>
      <w:r>
        <w:t>“Thus did Dussasana, the son of Dhritarashtra, utter in the hearing of the Pandavas, harsh words of the most cruel import. And hearing them, the unforbearing Bhima, in wrath suddenly approaching that prince like a Himalayan lion upon a jackal, loudly and chastisingly rebuked him in these words,--Wicked-minded villain, ravest thou so in words that are uttered alone by the sinful? Boastest thou thus in the midst of the kings, advanced as thou art by the skill of the king of Gandhara. As thou piercest our hearts hear with these thy arrowy words, so shall I pierce thy heart in battle, recalling all this to thy mind. And they also who from anger or covetousness are walking behind thee as thy protectors,--them also shall I send to the abode of Yama with their descendants and relatives.”</w:t>
      </w:r>
    </w:p>
    <w:p w14:paraId="472F6BA9" w14:textId="77777777" w:rsidR="00BD6E04" w:rsidRDefault="00BD6E04" w:rsidP="00547749">
      <w:pPr>
        <w:pStyle w:val="Body"/>
      </w:pPr>
      <w:r>
        <w:rPr>
          <w:spacing w:val="-4"/>
        </w:rPr>
        <w:t xml:space="preserve">Vaisampayana </w:t>
      </w:r>
      <w:r>
        <w:t xml:space="preserve">continued,--Unto Bhima dressed in deer-skins and uttering these words of wrath without doing </w:t>
      </w:r>
      <w:r>
        <w:rPr>
          <w:spacing w:val="-3"/>
        </w:rPr>
        <w:t xml:space="preserve">any </w:t>
      </w:r>
      <w:r>
        <w:t xml:space="preserve">thing, for he could not deviate from the path of virtue, Dussasana abandoning all sense of shame, dancing around the Kurus, loudly said, </w:t>
      </w:r>
      <w:r>
        <w:rPr>
          <w:spacing w:val="-4"/>
        </w:rPr>
        <w:t xml:space="preserve">‘O </w:t>
      </w:r>
      <w:r>
        <w:t>cow! O cow!’</w:t>
      </w:r>
    </w:p>
    <w:p w14:paraId="01421FCB" w14:textId="77777777" w:rsidR="00BD6E04" w:rsidRDefault="00BD6E04" w:rsidP="00547749">
      <w:pPr>
        <w:pStyle w:val="Body"/>
      </w:pPr>
      <w:r>
        <w:t>Bhima at this once more said,--Wretch darest thou, O Dussasana, use harsh words as these? Whom doth it behove to boast, thus having won wealth by foul means? I tell thee that if Vrikodara, the son of Pritha, drinketh not thy life-blood, piercing open thy breast in battle, let him not attain to regions of blessedness, I tell thee truly that by slaying the sons of Dhritarashtra in battle, before the very eyes of all the warriors, I shall pacify this wrath of mine soon enough.’”</w:t>
      </w:r>
    </w:p>
    <w:p w14:paraId="60CA69B7" w14:textId="07C8B6D7" w:rsidR="00BD6E04" w:rsidRDefault="00BD6E04" w:rsidP="00547749">
      <w:pPr>
        <w:pStyle w:val="Body"/>
      </w:pPr>
      <w:r>
        <w:t xml:space="preserve">Vaisampayana continued,—”And as the Pandavas were going away from the assembly, the wicked king Duryodhana from excess of joy mimiced by his own steps the playful leonine trade of </w:t>
      </w:r>
      <w:r>
        <w:lastRenderedPageBreak/>
        <w:t>Bhima. Then Vrikodara, half turning towards the king said, Think not ye fool that by this thou gainest any ascendency over me slay thee shall I soon with all thy followers, and answer thee, recalling all this to thy mind. And beholding this insult offered to him, the mighty and proud Bhima, suppressing his rising rage and following the steps of Yudhishthira, also spake these words while going out of the Kaurava court, ‘I will slay Duryodhana, and Dhananjaya will slay Karna, and Sahadeva will slay Sakuni that gambler with dice. I also repeat in this assembly these proud words which the gods will assuredly make good, if ever we engage in battle with the Kurus, I will slay this wretched Duryodhana in battle with my mace, and prostrating him on the ground I will place my foot on his head. And as regards this (other) wicked person--Dussasana who is audacious in speech, I will drink his blood like a lion.</w:t>
      </w:r>
    </w:p>
    <w:p w14:paraId="50466972" w14:textId="77777777" w:rsidR="00BD6E04" w:rsidRDefault="00BD6E04" w:rsidP="00547749">
      <w:pPr>
        <w:pStyle w:val="Body"/>
      </w:pPr>
      <w:r>
        <w:rPr>
          <w:spacing w:val="-9"/>
        </w:rPr>
        <w:t xml:space="preserve">“And </w:t>
      </w:r>
      <w:r>
        <w:t xml:space="preserve">Arjuna said,--O Bhima, the resolutions of superior men are not known in words </w:t>
      </w:r>
      <w:r>
        <w:rPr>
          <w:spacing w:val="-5"/>
        </w:rPr>
        <w:t xml:space="preserve">only. </w:t>
      </w:r>
      <w:r>
        <w:t xml:space="preserve">On the fourteenth year from this </w:t>
      </w:r>
      <w:r>
        <w:rPr>
          <w:spacing w:val="-6"/>
        </w:rPr>
        <w:t xml:space="preserve">day, </w:t>
      </w:r>
      <w:r>
        <w:t>they shall see what happeneth.</w:t>
      </w:r>
    </w:p>
    <w:p w14:paraId="38482929" w14:textId="77777777" w:rsidR="00BD6E04" w:rsidRDefault="00BD6E04" w:rsidP="00547749">
      <w:pPr>
        <w:pStyle w:val="Body"/>
      </w:pPr>
      <w:r>
        <w:t>“And Bhima again said,—’The earth shall drink the blood of Duryodhana, and Karna, and the wicked Sakuni, and Dussasana that maketh the fourth.’</w:t>
      </w:r>
    </w:p>
    <w:p w14:paraId="435FCF34" w14:textId="37E4467A" w:rsidR="00BD6E04" w:rsidRDefault="00BD6E04" w:rsidP="00547749">
      <w:pPr>
        <w:pStyle w:val="Body"/>
      </w:pPr>
      <w:r>
        <w:rPr>
          <w:spacing w:val="-11"/>
        </w:rPr>
        <w:t xml:space="preserve">“And </w:t>
      </w:r>
      <w:r>
        <w:rPr>
          <w:spacing w:val="-3"/>
        </w:rPr>
        <w:t xml:space="preserve">Arjuna </w:t>
      </w:r>
      <w:r>
        <w:rPr>
          <w:spacing w:val="-5"/>
        </w:rPr>
        <w:t xml:space="preserve">said,—’O </w:t>
      </w:r>
      <w:r>
        <w:rPr>
          <w:spacing w:val="-3"/>
        </w:rPr>
        <w:t xml:space="preserve">Bhima, </w:t>
      </w:r>
      <w:r>
        <w:t xml:space="preserve">I will, as </w:t>
      </w:r>
      <w:r>
        <w:rPr>
          <w:spacing w:val="-3"/>
        </w:rPr>
        <w:t xml:space="preserve">thou directest, </w:t>
      </w:r>
      <w:r>
        <w:rPr>
          <w:spacing w:val="-4"/>
        </w:rPr>
        <w:t xml:space="preserve">slay </w:t>
      </w:r>
      <w:r>
        <w:t xml:space="preserve">in </w:t>
      </w:r>
      <w:r>
        <w:rPr>
          <w:spacing w:val="-3"/>
        </w:rPr>
        <w:t xml:space="preserve">battle </w:t>
      </w:r>
      <w:r>
        <w:t xml:space="preserve">this </w:t>
      </w:r>
      <w:r>
        <w:rPr>
          <w:spacing w:val="-3"/>
        </w:rPr>
        <w:t xml:space="preserve">Karna </w:t>
      </w:r>
      <w:r>
        <w:t xml:space="preserve">so </w:t>
      </w:r>
      <w:r>
        <w:rPr>
          <w:spacing w:val="-3"/>
        </w:rPr>
        <w:t xml:space="preserve">malicious and jealous and </w:t>
      </w:r>
      <w:r>
        <w:rPr>
          <w:spacing w:val="-4"/>
        </w:rPr>
        <w:t xml:space="preserve">harsh- </w:t>
      </w:r>
      <w:r>
        <w:rPr>
          <w:spacing w:val="-3"/>
        </w:rPr>
        <w:t xml:space="preserve">speeched and vain. </w:t>
      </w:r>
      <w:r>
        <w:rPr>
          <w:spacing w:val="-4"/>
        </w:rPr>
        <w:t xml:space="preserve">For </w:t>
      </w:r>
      <w:r>
        <w:rPr>
          <w:spacing w:val="-3"/>
        </w:rPr>
        <w:t xml:space="preserve">doing what </w:t>
      </w:r>
      <w:r>
        <w:t xml:space="preserve">is </w:t>
      </w:r>
      <w:r>
        <w:rPr>
          <w:spacing w:val="-3"/>
        </w:rPr>
        <w:t xml:space="preserve">agreeable </w:t>
      </w:r>
      <w:r>
        <w:t xml:space="preserve">to </w:t>
      </w:r>
      <w:r>
        <w:rPr>
          <w:spacing w:val="-3"/>
        </w:rPr>
        <w:t xml:space="preserve">Bhima, Arjuna voweth that </w:t>
      </w:r>
      <w:r>
        <w:t xml:space="preserve">he will </w:t>
      </w:r>
      <w:r>
        <w:rPr>
          <w:spacing w:val="-4"/>
        </w:rPr>
        <w:t xml:space="preserve">slay </w:t>
      </w:r>
      <w:r>
        <w:t xml:space="preserve">in </w:t>
      </w:r>
      <w:r>
        <w:rPr>
          <w:spacing w:val="-3"/>
        </w:rPr>
        <w:t xml:space="preserve">battle </w:t>
      </w:r>
      <w:r>
        <w:t xml:space="preserve">with his </w:t>
      </w:r>
      <w:r>
        <w:rPr>
          <w:spacing w:val="-4"/>
        </w:rPr>
        <w:t xml:space="preserve">arrows </w:t>
      </w:r>
      <w:r>
        <w:t xml:space="preserve">this </w:t>
      </w:r>
      <w:r>
        <w:rPr>
          <w:spacing w:val="-3"/>
        </w:rPr>
        <w:t xml:space="preserve">Karna </w:t>
      </w:r>
      <w:r>
        <w:t xml:space="preserve">with all his </w:t>
      </w:r>
      <w:r>
        <w:rPr>
          <w:spacing w:val="-4"/>
        </w:rPr>
        <w:t xml:space="preserve">followers. </w:t>
      </w:r>
      <w:r>
        <w:rPr>
          <w:spacing w:val="-3"/>
        </w:rPr>
        <w:t xml:space="preserve">And </w:t>
      </w:r>
      <w:r>
        <w:t xml:space="preserve">I will send </w:t>
      </w:r>
      <w:r>
        <w:rPr>
          <w:spacing w:val="-4"/>
        </w:rPr>
        <w:t xml:space="preserve">unto </w:t>
      </w:r>
      <w:r>
        <w:t xml:space="preserve">the </w:t>
      </w:r>
      <w:r>
        <w:rPr>
          <w:spacing w:val="-4"/>
        </w:rPr>
        <w:t xml:space="preserve">regions </w:t>
      </w:r>
      <w:r>
        <w:rPr>
          <w:spacing w:val="-3"/>
        </w:rPr>
        <w:t xml:space="preserve">of </w:t>
      </w:r>
      <w:r>
        <w:rPr>
          <w:spacing w:val="-9"/>
        </w:rPr>
        <w:t xml:space="preserve">Yama </w:t>
      </w:r>
      <w:r>
        <w:t xml:space="preserve">also all those </w:t>
      </w:r>
      <w:r>
        <w:rPr>
          <w:spacing w:val="-3"/>
        </w:rPr>
        <w:t xml:space="preserve">other kings that </w:t>
      </w:r>
      <w:r>
        <w:t xml:space="preserve">will </w:t>
      </w:r>
      <w:r>
        <w:rPr>
          <w:spacing w:val="-3"/>
        </w:rPr>
        <w:t xml:space="preserve">from foolishness fight </w:t>
      </w:r>
      <w:r>
        <w:rPr>
          <w:spacing w:val="-4"/>
        </w:rPr>
        <w:t xml:space="preserve">against </w:t>
      </w:r>
      <w:r>
        <w:rPr>
          <w:spacing w:val="-3"/>
        </w:rPr>
        <w:t xml:space="preserve">me. </w:t>
      </w:r>
      <w:r>
        <w:t xml:space="preserve">The </w:t>
      </w:r>
      <w:r>
        <w:rPr>
          <w:spacing w:val="-4"/>
        </w:rPr>
        <w:t xml:space="preserve">mountains </w:t>
      </w:r>
      <w:r>
        <w:rPr>
          <w:spacing w:val="-3"/>
        </w:rPr>
        <w:t xml:space="preserve">of </w:t>
      </w:r>
      <w:r>
        <w:rPr>
          <w:spacing w:val="-5"/>
        </w:rPr>
        <w:t xml:space="preserve">Himavat </w:t>
      </w:r>
      <w:r>
        <w:rPr>
          <w:spacing w:val="-3"/>
        </w:rPr>
        <w:t xml:space="preserve">might </w:t>
      </w:r>
      <w:r>
        <w:t xml:space="preserve">be </w:t>
      </w:r>
      <w:r>
        <w:rPr>
          <w:spacing w:val="-4"/>
        </w:rPr>
        <w:t xml:space="preserve">removed </w:t>
      </w:r>
      <w:r>
        <w:rPr>
          <w:spacing w:val="-3"/>
        </w:rPr>
        <w:t xml:space="preserve">from where </w:t>
      </w:r>
      <w:r>
        <w:t xml:space="preserve">they </w:t>
      </w:r>
      <w:r>
        <w:rPr>
          <w:spacing w:val="-4"/>
        </w:rPr>
        <w:t xml:space="preserve">are, </w:t>
      </w:r>
      <w:r>
        <w:t xml:space="preserve">the </w:t>
      </w:r>
      <w:r>
        <w:rPr>
          <w:spacing w:val="-3"/>
        </w:rPr>
        <w:t xml:space="preserve">maker of </w:t>
      </w:r>
      <w:r>
        <w:t xml:space="preserve">the </w:t>
      </w:r>
      <w:r>
        <w:rPr>
          <w:spacing w:val="-3"/>
        </w:rPr>
        <w:t xml:space="preserve">day </w:t>
      </w:r>
      <w:r>
        <w:t xml:space="preserve">lose his </w:t>
      </w:r>
      <w:r>
        <w:rPr>
          <w:spacing w:val="-3"/>
        </w:rPr>
        <w:t xml:space="preserve">brightness, </w:t>
      </w:r>
      <w:r>
        <w:t xml:space="preserve">the </w:t>
      </w:r>
      <w:r>
        <w:rPr>
          <w:spacing w:val="-3"/>
        </w:rPr>
        <w:t xml:space="preserve">moon </w:t>
      </w:r>
      <w:r>
        <w:t xml:space="preserve">his </w:t>
      </w:r>
      <w:r>
        <w:rPr>
          <w:spacing w:val="-3"/>
        </w:rPr>
        <w:t xml:space="preserve">coldness, </w:t>
      </w:r>
      <w:r>
        <w:rPr>
          <w:spacing w:val="-4"/>
        </w:rPr>
        <w:t xml:space="preserve">but </w:t>
      </w:r>
      <w:r>
        <w:t xml:space="preserve">this </w:t>
      </w:r>
      <w:r>
        <w:rPr>
          <w:spacing w:val="-4"/>
        </w:rPr>
        <w:t xml:space="preserve">vow </w:t>
      </w:r>
      <w:r>
        <w:rPr>
          <w:spacing w:val="-3"/>
        </w:rPr>
        <w:t xml:space="preserve">of mine </w:t>
      </w:r>
      <w:r>
        <w:t xml:space="preserve">will ever be </w:t>
      </w:r>
      <w:r>
        <w:rPr>
          <w:spacing w:val="-3"/>
        </w:rPr>
        <w:t xml:space="preserve">cherished. And </w:t>
      </w:r>
      <w:r>
        <w:t xml:space="preserve">all this </w:t>
      </w:r>
      <w:r>
        <w:rPr>
          <w:spacing w:val="-3"/>
        </w:rPr>
        <w:t xml:space="preserve">shall </w:t>
      </w:r>
      <w:r>
        <w:rPr>
          <w:spacing w:val="-4"/>
        </w:rPr>
        <w:t xml:space="preserve">assuredly happen </w:t>
      </w:r>
      <w:r>
        <w:rPr>
          <w:spacing w:val="-3"/>
        </w:rPr>
        <w:t>if on</w:t>
      </w:r>
      <w:r>
        <w:rPr>
          <w:spacing w:val="-6"/>
        </w:rPr>
        <w:t xml:space="preserve"> </w:t>
      </w:r>
      <w:r>
        <w:t>the</w:t>
      </w:r>
      <w:r>
        <w:rPr>
          <w:spacing w:val="-6"/>
        </w:rPr>
        <w:t xml:space="preserve"> </w:t>
      </w:r>
      <w:r>
        <w:rPr>
          <w:spacing w:val="-3"/>
        </w:rPr>
        <w:t>fourteenth</w:t>
      </w:r>
      <w:r>
        <w:rPr>
          <w:spacing w:val="-5"/>
        </w:rPr>
        <w:t xml:space="preserve"> </w:t>
      </w:r>
      <w:r>
        <w:rPr>
          <w:spacing w:val="-3"/>
        </w:rPr>
        <w:t>year</w:t>
      </w:r>
      <w:r>
        <w:rPr>
          <w:spacing w:val="-6"/>
        </w:rPr>
        <w:t xml:space="preserve"> </w:t>
      </w:r>
      <w:r>
        <w:rPr>
          <w:spacing w:val="-3"/>
        </w:rPr>
        <w:t>from</w:t>
      </w:r>
      <w:r>
        <w:rPr>
          <w:spacing w:val="-6"/>
        </w:rPr>
        <w:t xml:space="preserve"> </w:t>
      </w:r>
      <w:r>
        <w:t>this,</w:t>
      </w:r>
      <w:r>
        <w:rPr>
          <w:spacing w:val="-5"/>
        </w:rPr>
        <w:t xml:space="preserve"> </w:t>
      </w:r>
      <w:r>
        <w:t>Duryodhana</w:t>
      </w:r>
      <w:r>
        <w:rPr>
          <w:spacing w:val="-6"/>
        </w:rPr>
        <w:t xml:space="preserve"> </w:t>
      </w:r>
      <w:r>
        <w:rPr>
          <w:spacing w:val="-3"/>
        </w:rPr>
        <w:t>doth</w:t>
      </w:r>
      <w:r>
        <w:rPr>
          <w:spacing w:val="-5"/>
        </w:rPr>
        <w:t xml:space="preserve"> </w:t>
      </w:r>
      <w:r>
        <w:rPr>
          <w:spacing w:val="-3"/>
        </w:rPr>
        <w:t>not,</w:t>
      </w:r>
      <w:r>
        <w:rPr>
          <w:spacing w:val="-6"/>
        </w:rPr>
        <w:t xml:space="preserve"> </w:t>
      </w:r>
      <w:r>
        <w:t>with</w:t>
      </w:r>
      <w:r>
        <w:rPr>
          <w:spacing w:val="-6"/>
        </w:rPr>
        <w:t xml:space="preserve"> </w:t>
      </w:r>
      <w:r>
        <w:rPr>
          <w:spacing w:val="-4"/>
        </w:rPr>
        <w:t>proper</w:t>
      </w:r>
      <w:r>
        <w:rPr>
          <w:spacing w:val="-5"/>
        </w:rPr>
        <w:t xml:space="preserve"> </w:t>
      </w:r>
      <w:r>
        <w:rPr>
          <w:spacing w:val="-3"/>
        </w:rPr>
        <w:t>respect,</w:t>
      </w:r>
      <w:r>
        <w:rPr>
          <w:spacing w:val="-6"/>
        </w:rPr>
        <w:t xml:space="preserve"> </w:t>
      </w:r>
      <w:r>
        <w:rPr>
          <w:spacing w:val="-3"/>
        </w:rPr>
        <w:t>return</w:t>
      </w:r>
      <w:r>
        <w:rPr>
          <w:spacing w:val="-5"/>
        </w:rPr>
        <w:t xml:space="preserve"> </w:t>
      </w:r>
      <w:r>
        <w:t>us</w:t>
      </w:r>
      <w:r>
        <w:rPr>
          <w:spacing w:val="-6"/>
        </w:rPr>
        <w:t xml:space="preserve"> </w:t>
      </w:r>
      <w:r>
        <w:rPr>
          <w:spacing w:val="-3"/>
        </w:rPr>
        <w:t>our</w:t>
      </w:r>
      <w:r>
        <w:rPr>
          <w:spacing w:val="-6"/>
        </w:rPr>
        <w:t xml:space="preserve"> </w:t>
      </w:r>
      <w:r>
        <w:rPr>
          <w:spacing w:val="-7"/>
        </w:rPr>
        <w:t>kingdom.’”</w:t>
      </w:r>
    </w:p>
    <w:p w14:paraId="30B43DB0" w14:textId="01158D31" w:rsidR="00BD6E04" w:rsidRDefault="00BD6E04" w:rsidP="00547749">
      <w:pPr>
        <w:pStyle w:val="Body"/>
      </w:pPr>
      <w:r>
        <w:t>Vaisampayana continued,—”After Arjuna had said this, Sahadeva the handsome son of Madri, endued with great energy, desirous of slaying Sakuni, waving his mighty arms and sighing like snake, exclaimed, with eyes red with anger--’Thou disgrace of the Gandhara kings, those whom thou thinkest as defeated are not really so. Those</w:t>
      </w:r>
      <w:r w:rsidR="00547749">
        <w:t xml:space="preserve"> </w:t>
      </w:r>
      <w:r>
        <w:t>are even sharp-pointed arrows from whose wounds thou hast run the risk in battle. I shall certainly accomplish all which Bhima hath said adverting to thee with all thy followers. If therefore thou hast anything to do, do it before that day cometh. I shall assuredly slay thee in battle with all thy followers soon enough, it thou, O son of Suvala, stayest in the light pursuant to the Kshatriya usage.’</w:t>
      </w:r>
    </w:p>
    <w:p w14:paraId="0DAF5B49" w14:textId="3834C81E" w:rsidR="00BD6E04" w:rsidRDefault="00BD6E04" w:rsidP="00547749">
      <w:pPr>
        <w:pStyle w:val="Body"/>
      </w:pPr>
      <w:r>
        <w:t xml:space="preserve">“’Then, O monarch hearing these words of Sahadeva, Nakula the handsomest of men spake these words,—’I shall certainly send unto the abode of Yama all those wicked sons of Dhritarashtra, who desirous of death and impelled by Fate, and moved also by the wish of doing what is agreeable to Duryodhana, have used harsh and insulting speeches towards this daughter </w:t>
      </w:r>
      <w:r>
        <w:lastRenderedPageBreak/>
        <w:t>o Yajnasena at the gambling match. Soon enough shall I, at the command of Yudhishthira and remembering the wrongs to Draupadi, make the earth destitute of the sons of Dhritarashtra.’</w:t>
      </w:r>
    </w:p>
    <w:p w14:paraId="1B4DCAE6" w14:textId="0CD97A72" w:rsidR="00BD6E04" w:rsidRDefault="00BD6E04" w:rsidP="00547749">
      <w:pPr>
        <w:pStyle w:val="Body"/>
        <w:rPr>
          <w:spacing w:val="-3"/>
        </w:rPr>
      </w:pPr>
      <w:r>
        <w:rPr>
          <w:spacing w:val="-4"/>
        </w:rPr>
        <w:t xml:space="preserve">Vaisampayana continued,—”And </w:t>
      </w:r>
      <w:r>
        <w:t>those tigers among men, all endued with long arms, having thus pledged themselves to virtuous promises approached king</w:t>
      </w:r>
      <w:r>
        <w:rPr>
          <w:spacing w:val="-3"/>
        </w:rPr>
        <w:t xml:space="preserve"> Dhritarashtra.”</w:t>
      </w:r>
    </w:p>
    <w:p w14:paraId="0E3B2708" w14:textId="77777777" w:rsidR="009262A2" w:rsidRDefault="009262A2" w:rsidP="00547749">
      <w:pPr>
        <w:pStyle w:val="Body"/>
      </w:pPr>
    </w:p>
    <w:p w14:paraId="126DA90F" w14:textId="77777777" w:rsidR="00BD6E04" w:rsidRDefault="00BD6E04" w:rsidP="00547749">
      <w:pPr>
        <w:pStyle w:val="Heading4"/>
      </w:pPr>
      <w:r>
        <w:t>Section LXXVII</w:t>
      </w:r>
    </w:p>
    <w:p w14:paraId="13FB4D37" w14:textId="563751F7" w:rsidR="00BD6E04" w:rsidRDefault="00BD6E04" w:rsidP="00547749">
      <w:pPr>
        <w:pStyle w:val="Body"/>
      </w:pPr>
      <w:r>
        <w:t>Yudhishthira said,—’I bid farewell unto all the Bharatas, unto my old grand-sire (Bhishma), king Somadatta, the great king Vahlika, Drona, Kripa, all the other kings, Aswathaman, Vidura, Dhritarashtra, all the sons of Dhritarashtra, Yayutsu, Sanjaya, and all the courtiers, I bid fare well, all of ye and returning again I shall see you.”</w:t>
      </w:r>
    </w:p>
    <w:p w14:paraId="2ACDE344" w14:textId="5E826415" w:rsidR="00BD6E04" w:rsidRDefault="00BD6E04" w:rsidP="00547749">
      <w:pPr>
        <w:pStyle w:val="Body"/>
      </w:pPr>
      <w:r>
        <w:rPr>
          <w:spacing w:val="-4"/>
        </w:rPr>
        <w:t xml:space="preserve">Vaisampayana </w:t>
      </w:r>
      <w:r>
        <w:t xml:space="preserve">continued,—”Overcome with shame none of those that were present there, could tell </w:t>
      </w:r>
      <w:r>
        <w:rPr>
          <w:spacing w:val="-6"/>
        </w:rPr>
        <w:t>Yud</w:t>
      </w:r>
      <w:r>
        <w:t xml:space="preserve">hishthira anything. Within their hearts, </w:t>
      </w:r>
      <w:r>
        <w:rPr>
          <w:spacing w:val="-3"/>
        </w:rPr>
        <w:t xml:space="preserve">however, </w:t>
      </w:r>
      <w:r>
        <w:t>they prayed for the welfare of that intelligent prince.</w:t>
      </w:r>
    </w:p>
    <w:p w14:paraId="37946898" w14:textId="77777777" w:rsidR="00BD6E04" w:rsidRDefault="00BD6E04" w:rsidP="00547749">
      <w:pPr>
        <w:pStyle w:val="Body"/>
      </w:pPr>
      <w:r>
        <w:t>Vidura then said,--The reverend Pritha is a princess by birth. It behoveth her not to go into the woods. Delicate and old and ever known to happiness the blessed one will live, respected by me, in my abode. Known this, ye sons of Pandu. And let safety be always yours.’</w:t>
      </w:r>
    </w:p>
    <w:p w14:paraId="537D4E3C" w14:textId="77777777" w:rsidR="00BD6E04" w:rsidRDefault="00BD6E04" w:rsidP="00547749">
      <w:pPr>
        <w:pStyle w:val="Body"/>
      </w:pPr>
      <w:r>
        <w:rPr>
          <w:spacing w:val="-4"/>
        </w:rPr>
        <w:t xml:space="preserve">Vaisampayana </w:t>
      </w:r>
      <w:r>
        <w:t>continued,—’The Pandavas thereupon said,--O sinless one, let it be as thou sayest. Thou art our uncle, and, therefore like as our</w:t>
      </w:r>
      <w:r>
        <w:rPr>
          <w:spacing w:val="-3"/>
        </w:rPr>
        <w:t xml:space="preserve"> father. </w:t>
      </w:r>
      <w:r>
        <w:rPr>
          <w:spacing w:val="-11"/>
        </w:rPr>
        <w:t xml:space="preserve">We </w:t>
      </w:r>
      <w:r>
        <w:t xml:space="preserve">also are all obedient to thee. Thou art, O learned one, our most respected </w:t>
      </w:r>
      <w:r>
        <w:rPr>
          <w:spacing w:val="-3"/>
        </w:rPr>
        <w:t xml:space="preserve">superior. </w:t>
      </w:r>
      <w:r>
        <w:rPr>
          <w:spacing w:val="-11"/>
        </w:rPr>
        <w:t xml:space="preserve">We </w:t>
      </w:r>
      <w:r>
        <w:t>should always obey what thou choosest to command. And, O high-souled one, order thou whatever else there is that remaineth to be done.</w:t>
      </w:r>
    </w:p>
    <w:p w14:paraId="092F246C" w14:textId="6733C0CB" w:rsidR="00BD6E04" w:rsidRDefault="00BD6E04" w:rsidP="00547749">
      <w:pPr>
        <w:pStyle w:val="Body"/>
      </w:pPr>
      <w:r>
        <w:rPr>
          <w:spacing w:val="-3"/>
        </w:rPr>
        <w:t xml:space="preserve">“Vidura </w:t>
      </w:r>
      <w:r>
        <w:t xml:space="preserve">replied,—’O </w:t>
      </w:r>
      <w:r>
        <w:rPr>
          <w:spacing w:val="-3"/>
        </w:rPr>
        <w:t xml:space="preserve">Yudhishthira, </w:t>
      </w:r>
      <w:r>
        <w:t xml:space="preserve">O bull of the Bharata race, know this to be </w:t>
      </w:r>
      <w:r>
        <w:rPr>
          <w:spacing w:val="-3"/>
        </w:rPr>
        <w:t xml:space="preserve">my </w:t>
      </w:r>
      <w:r>
        <w:t xml:space="preserve">opinion, that one that is vanquished by sinful means need not be pained by such defeat. Thou knowest every rule of morality; Dhananjaya is ever victorious in battle; Bhimasena is the slayer of foes; Nakula is the gatherer of wealth; Sahadeva hath administrative talents, Dhaumya is the foremost of all conversant with the vedas; and the well-behaved Draupadi is </w:t>
      </w:r>
      <w:r>
        <w:rPr>
          <w:spacing w:val="-3"/>
        </w:rPr>
        <w:t>conver</w:t>
      </w:r>
      <w:r>
        <w:t xml:space="preserve">sant with virtue and </w:t>
      </w:r>
      <w:r>
        <w:rPr>
          <w:spacing w:val="-4"/>
        </w:rPr>
        <w:t xml:space="preserve">economy. </w:t>
      </w:r>
      <w:r>
        <w:rPr>
          <w:spacing w:val="-14"/>
        </w:rPr>
        <w:t xml:space="preserve">Ye </w:t>
      </w:r>
      <w:r>
        <w:t xml:space="preserve">are attached to one another and feel delight </w:t>
      </w:r>
      <w:r>
        <w:rPr>
          <w:spacing w:val="-3"/>
        </w:rPr>
        <w:t xml:space="preserve">at </w:t>
      </w:r>
      <w:r>
        <w:t xml:space="preserve">one </w:t>
      </w:r>
      <w:r>
        <w:rPr>
          <w:spacing w:val="-4"/>
        </w:rPr>
        <w:t xml:space="preserve">another’s </w:t>
      </w:r>
      <w:r>
        <w:t xml:space="preserve">sight and enemies can not separate you from one </w:t>
      </w:r>
      <w:r>
        <w:rPr>
          <w:spacing w:val="-3"/>
        </w:rPr>
        <w:t xml:space="preserve">another, </w:t>
      </w:r>
      <w:r>
        <w:t xml:space="preserve">and ye are contented. Therefore, who is there that will not envy ye? O Bharata, this patient abstraction from the possession of the world will be of great benefit to thee. </w:t>
      </w:r>
      <w:r>
        <w:rPr>
          <w:spacing w:val="-3"/>
        </w:rPr>
        <w:t xml:space="preserve">No </w:t>
      </w:r>
      <w:r>
        <w:t xml:space="preserve">foe, even if he were equal to sakra himself, will be able to stand it. Formerly thou wert instructed on the mountains of Himavat by Meru Savarni; in the town of </w:t>
      </w:r>
      <w:r>
        <w:rPr>
          <w:spacing w:val="-4"/>
        </w:rPr>
        <w:t xml:space="preserve">Varanavata </w:t>
      </w:r>
      <w:r>
        <w:t xml:space="preserve">by Krishna Dwaipayana; on the cliff of Bhrigu by Rama; and on the banks of the Dhrishadwati by Sambhu himself. Thou hast also listened to the instruction of the great Rishi Asita on the hills of Anjana; and thou becamest a disciple of Bhrigu on the banks of the Kalmashi. Narada and this thy priest Dhaumya will now become thy instructors. In the matter of the next world, abandon not </w:t>
      </w:r>
      <w:r>
        <w:lastRenderedPageBreak/>
        <w:t xml:space="preserve">these excellent lessons thou hast obtained from the Rishis. O son of </w:t>
      </w:r>
      <w:r>
        <w:rPr>
          <w:spacing w:val="-3"/>
        </w:rPr>
        <w:t xml:space="preserve">Pandu. </w:t>
      </w:r>
      <w:r>
        <w:t xml:space="preserve">thou surpassest in intelligence even Pururavas, the son of Ila; in strength, all other monarchs, and in virtue, even the Rishis. Therefore, resolve thou earnestly to win victory, which belongeth to Indra; to control thy wrath, which belongeth to </w:t>
      </w:r>
      <w:r>
        <w:rPr>
          <w:spacing w:val="-6"/>
        </w:rPr>
        <w:t xml:space="preserve">Yama; </w:t>
      </w:r>
      <w:r>
        <w:t xml:space="preserve">to give in </w:t>
      </w:r>
      <w:r>
        <w:rPr>
          <w:spacing w:val="-3"/>
        </w:rPr>
        <w:t xml:space="preserve">charity, </w:t>
      </w:r>
      <w:r>
        <w:t xml:space="preserve">which belongeth to </w:t>
      </w:r>
      <w:r>
        <w:rPr>
          <w:spacing w:val="-3"/>
        </w:rPr>
        <w:t xml:space="preserve">Kuvera; </w:t>
      </w:r>
      <w:r>
        <w:t xml:space="preserve">and to control all passions, which belongeth to </w:t>
      </w:r>
      <w:r>
        <w:rPr>
          <w:spacing w:val="-4"/>
        </w:rPr>
        <w:t xml:space="preserve">Varuna. </w:t>
      </w:r>
      <w:r>
        <w:t xml:space="preserve">And, O Bharata, obtain thou the power of gladdening from the moon, the power of sustaining all from water; forbearance from the earth; energy from the entire solar disc; strength from the winds, and affluence from the other elements. </w:t>
      </w:r>
      <w:r>
        <w:rPr>
          <w:spacing w:val="-4"/>
        </w:rPr>
        <w:t xml:space="preserve">Welfare </w:t>
      </w:r>
      <w:r>
        <w:t xml:space="preserve">and immunity from ailment be thine; I hope to see thee return. And, O </w:t>
      </w:r>
      <w:r>
        <w:rPr>
          <w:spacing w:val="-3"/>
        </w:rPr>
        <w:t xml:space="preserve">Yudhishthira, </w:t>
      </w:r>
      <w:r>
        <w:t>act properly and duly in all seasons,--in those of distress--in those of difficulty,--indeed, in respect of everything, O son of</w:t>
      </w:r>
      <w:r>
        <w:rPr>
          <w:spacing w:val="-3"/>
        </w:rPr>
        <w:t xml:space="preserve"> Kunti, </w:t>
      </w:r>
      <w:r>
        <w:t>with our leave go hence. O Bharata, blessing be thine.</w:t>
      </w:r>
      <w:r>
        <w:rPr>
          <w:spacing w:val="-3"/>
        </w:rPr>
        <w:t xml:space="preserve"> No </w:t>
      </w:r>
      <w:r>
        <w:t xml:space="preserve">one can say that ye have done anything sinful before. </w:t>
      </w:r>
      <w:r>
        <w:rPr>
          <w:spacing w:val="-11"/>
        </w:rPr>
        <w:t xml:space="preserve">We </w:t>
      </w:r>
      <w:r>
        <w:t xml:space="preserve">hope to see thee, therefore, return in safety and crowned with </w:t>
      </w:r>
      <w:r>
        <w:rPr>
          <w:spacing w:val="-4"/>
        </w:rPr>
        <w:t>success.”</w:t>
      </w:r>
    </w:p>
    <w:p w14:paraId="709507CB" w14:textId="26CA80ED" w:rsidR="00BD6E04" w:rsidRDefault="00BD6E04" w:rsidP="00547749">
      <w:pPr>
        <w:pStyle w:val="Body"/>
        <w:rPr>
          <w:spacing w:val="-10"/>
        </w:rPr>
      </w:pPr>
      <w:r>
        <w:rPr>
          <w:spacing w:val="-4"/>
        </w:rPr>
        <w:t xml:space="preserve">Vaisampayana </w:t>
      </w:r>
      <w:r>
        <w:t xml:space="preserve">continued,—”Thus addressed by Vidura, </w:t>
      </w:r>
      <w:r>
        <w:rPr>
          <w:spacing w:val="-3"/>
        </w:rPr>
        <w:t xml:space="preserve">Yudhishthira </w:t>
      </w:r>
      <w:r>
        <w:t xml:space="preserve">the son of </w:t>
      </w:r>
      <w:r>
        <w:rPr>
          <w:spacing w:val="-3"/>
        </w:rPr>
        <w:t xml:space="preserve">Pandu, </w:t>
      </w:r>
      <w:r>
        <w:t xml:space="preserve">of prowess incapable of being baffled, saying, ‘So be </w:t>
      </w:r>
      <w:r>
        <w:rPr>
          <w:spacing w:val="-9"/>
        </w:rPr>
        <w:t xml:space="preserve">it,’ </w:t>
      </w:r>
      <w:r>
        <w:t xml:space="preserve">bowing low unto Bhishma and Drona, went </w:t>
      </w:r>
      <w:r>
        <w:rPr>
          <w:spacing w:val="-10"/>
        </w:rPr>
        <w:t>away.”</w:t>
      </w:r>
    </w:p>
    <w:p w14:paraId="41C0BEEB" w14:textId="77777777" w:rsidR="00D50D1C" w:rsidRDefault="00D50D1C" w:rsidP="00547749">
      <w:pPr>
        <w:pStyle w:val="Body"/>
      </w:pPr>
    </w:p>
    <w:p w14:paraId="2058D84E" w14:textId="77777777" w:rsidR="00BD6E04" w:rsidRDefault="00BD6E04" w:rsidP="003205BD">
      <w:pPr>
        <w:pStyle w:val="Heading3"/>
      </w:pPr>
      <w:r>
        <w:rPr>
          <w:u w:color="231F20"/>
        </w:rPr>
        <w:t>Book 6</w:t>
      </w:r>
    </w:p>
    <w:p w14:paraId="48E85DC5" w14:textId="77777777" w:rsidR="003205BD" w:rsidRDefault="00BD6E04" w:rsidP="003205BD">
      <w:pPr>
        <w:pStyle w:val="Heading4"/>
      </w:pPr>
      <w:r>
        <w:t xml:space="preserve">Battle of Kurukshetra: Bhishma </w:t>
      </w:r>
    </w:p>
    <w:p w14:paraId="0B6EEEFF" w14:textId="4C5DE35E" w:rsidR="00BD6E04" w:rsidRDefault="00BD6E04" w:rsidP="003205BD">
      <w:pPr>
        <w:pStyle w:val="Heading4"/>
      </w:pPr>
      <w:r>
        <w:t>Section CXVI</w:t>
      </w:r>
    </w:p>
    <w:p w14:paraId="131DD1FA" w14:textId="642D29A2" w:rsidR="00BD6E04" w:rsidRPr="003205BD" w:rsidRDefault="00BD6E04" w:rsidP="003205BD">
      <w:pPr>
        <w:pStyle w:val="Body"/>
      </w:pPr>
      <w:r>
        <w:t xml:space="preserve">Dhritarashtra said, </w:t>
      </w:r>
      <w:r>
        <w:rPr>
          <w:spacing w:val="-7"/>
        </w:rPr>
        <w:t xml:space="preserve">“How, </w:t>
      </w:r>
      <w:r>
        <w:t xml:space="preserve">O Sanjaya, did </w:t>
      </w:r>
      <w:r>
        <w:rPr>
          <w:spacing w:val="-5"/>
        </w:rPr>
        <w:t xml:space="preserve">Santanu’s </w:t>
      </w:r>
      <w:r>
        <w:t xml:space="preserve">son Bhishma of mighty energy fight on the tenth day of battle, with the Pandavas and the Srinjayas? </w:t>
      </w:r>
      <w:r>
        <w:rPr>
          <w:spacing w:val="-4"/>
        </w:rPr>
        <w:t xml:space="preserve">How </w:t>
      </w:r>
      <w:r>
        <w:t xml:space="preserve">also did the </w:t>
      </w:r>
      <w:r>
        <w:rPr>
          <w:spacing w:val="-2"/>
        </w:rPr>
        <w:t xml:space="preserve">Kurus </w:t>
      </w:r>
      <w:r>
        <w:t xml:space="preserve">resist the Pandavas in battle? Describe to me the great battle fought by Bhishma, that ornament of </w:t>
      </w:r>
      <w:r>
        <w:rPr>
          <w:spacing w:val="-5"/>
        </w:rPr>
        <w:t>battle.”</w:t>
      </w:r>
    </w:p>
    <w:p w14:paraId="20732E5B" w14:textId="0E55198D" w:rsidR="00BD6E04" w:rsidRDefault="00BD6E04" w:rsidP="003205BD">
      <w:pPr>
        <w:pStyle w:val="Body"/>
      </w:pPr>
      <w:r>
        <w:t xml:space="preserve">Sanjaya said, “I will presently describe to thee, O Bharata, how the Kauravas fought with the Pandavas, and how that battle took place. Day after day many mighty car-warriors of thy army, excited with wrath, were despatched to the other world by the diadem-decked (Arjuna) with his great weapons. The ever-victorious Kuru warrior Bhishma also, agreeably to his vow, always caused a great carnage among the Partha army. O chastiser of foes, beholding Bhishma, fighting at the head of the Kurus, and Arjuna also fighting at the head of the Panchalas, we could not say truly on which side the victory would declare itself. On the tenth day of battle, when Bhishma and Arjuna encountered each other, awful was the carnage that took place. On that day, O scorcher of foes, Santanu’s son, Bhishma, conversant with high and mighty weapons, repeatedly slew thousands upon thousands of warriors. Many, O Bharata, whose names and families were not known, but who, endued with great bravery, were unretreating from battle, were on that day slain </w:t>
      </w:r>
      <w:r>
        <w:lastRenderedPageBreak/>
        <w:t>by Bhishma. Scorching the Pandava army for ten days, Bhishma of virtuous soul, gave up all desire of protecting his life. Wishing his own slaughter presently at the head of his troops,--No more shall I slay large numbers of foremost of warriors.--thought thy mighty-armed sire Devavrata. And seeing Yudhishthira near him, O king, he addressed him, saying, ‘O Yudhishthira, O thou of great wisdom, O thou that art acquainted with every branch of learning, listen to these righteous and heaven-leading words, O sire, that I say. O Bharata, I</w:t>
      </w:r>
      <w:r w:rsidR="003205BD">
        <w:t xml:space="preserve"> </w:t>
      </w:r>
      <w:r>
        <w:t>no</w:t>
      </w:r>
      <w:r>
        <w:rPr>
          <w:spacing w:val="-4"/>
        </w:rPr>
        <w:t xml:space="preserve"> </w:t>
      </w:r>
      <w:r>
        <w:t>longer</w:t>
      </w:r>
      <w:r>
        <w:rPr>
          <w:spacing w:val="-3"/>
        </w:rPr>
        <w:t xml:space="preserve"> </w:t>
      </w:r>
      <w:r>
        <w:t>desire</w:t>
      </w:r>
      <w:r>
        <w:rPr>
          <w:spacing w:val="-3"/>
        </w:rPr>
        <w:t xml:space="preserve"> </w:t>
      </w:r>
      <w:r>
        <w:t>to</w:t>
      </w:r>
      <w:r>
        <w:rPr>
          <w:spacing w:val="-3"/>
        </w:rPr>
        <w:t xml:space="preserve"> </w:t>
      </w:r>
      <w:r>
        <w:t>protect,</w:t>
      </w:r>
      <w:r>
        <w:rPr>
          <w:spacing w:val="-3"/>
        </w:rPr>
        <w:t xml:space="preserve"> </w:t>
      </w:r>
      <w:r>
        <w:t>O</w:t>
      </w:r>
      <w:r>
        <w:rPr>
          <w:spacing w:val="-3"/>
        </w:rPr>
        <w:t xml:space="preserve"> </w:t>
      </w:r>
      <w:r>
        <w:t>sire,</w:t>
      </w:r>
      <w:r>
        <w:rPr>
          <w:spacing w:val="-3"/>
        </w:rPr>
        <w:t xml:space="preserve"> </w:t>
      </w:r>
      <w:r>
        <w:t>this</w:t>
      </w:r>
      <w:r>
        <w:rPr>
          <w:spacing w:val="-3"/>
        </w:rPr>
        <w:t xml:space="preserve"> </w:t>
      </w:r>
      <w:r>
        <w:t>body</w:t>
      </w:r>
      <w:r>
        <w:rPr>
          <w:spacing w:val="-4"/>
        </w:rPr>
        <w:t xml:space="preserve"> </w:t>
      </w:r>
      <w:r>
        <w:t>of</w:t>
      </w:r>
      <w:r>
        <w:rPr>
          <w:spacing w:val="-3"/>
        </w:rPr>
        <w:t xml:space="preserve"> </w:t>
      </w:r>
      <w:r>
        <w:t>mine.</w:t>
      </w:r>
      <w:r>
        <w:rPr>
          <w:spacing w:val="-3"/>
        </w:rPr>
        <w:t xml:space="preserve"> </w:t>
      </w:r>
      <w:r>
        <w:t>I</w:t>
      </w:r>
      <w:r>
        <w:rPr>
          <w:spacing w:val="-3"/>
        </w:rPr>
        <w:t xml:space="preserve"> </w:t>
      </w:r>
      <w:r>
        <w:t>have</w:t>
      </w:r>
      <w:r>
        <w:rPr>
          <w:spacing w:val="-3"/>
        </w:rPr>
        <w:t xml:space="preserve"> </w:t>
      </w:r>
      <w:r>
        <w:t>passed</w:t>
      </w:r>
      <w:r>
        <w:rPr>
          <w:spacing w:val="-3"/>
        </w:rPr>
        <w:t xml:space="preserve"> </w:t>
      </w:r>
      <w:r>
        <w:t>much</w:t>
      </w:r>
      <w:r>
        <w:rPr>
          <w:spacing w:val="-3"/>
        </w:rPr>
        <w:t xml:space="preserve"> </w:t>
      </w:r>
      <w:r>
        <w:t>time</w:t>
      </w:r>
      <w:r>
        <w:rPr>
          <w:spacing w:val="-3"/>
        </w:rPr>
        <w:t xml:space="preserve"> </w:t>
      </w:r>
      <w:r>
        <w:t>in</w:t>
      </w:r>
      <w:r>
        <w:rPr>
          <w:spacing w:val="-4"/>
        </w:rPr>
        <w:t xml:space="preserve"> </w:t>
      </w:r>
      <w:r>
        <w:t>slaying</w:t>
      </w:r>
      <w:r>
        <w:rPr>
          <w:spacing w:val="-3"/>
        </w:rPr>
        <w:t xml:space="preserve"> </w:t>
      </w:r>
      <w:r>
        <w:t>large</w:t>
      </w:r>
      <w:r>
        <w:rPr>
          <w:spacing w:val="-3"/>
        </w:rPr>
        <w:t xml:space="preserve"> </w:t>
      </w:r>
      <w:r>
        <w:t>numbers</w:t>
      </w:r>
      <w:r>
        <w:rPr>
          <w:spacing w:val="-3"/>
        </w:rPr>
        <w:t xml:space="preserve"> </w:t>
      </w:r>
      <w:r>
        <w:t>of</w:t>
      </w:r>
      <w:r>
        <w:rPr>
          <w:spacing w:val="-3"/>
        </w:rPr>
        <w:t xml:space="preserve"> </w:t>
      </w:r>
      <w:r>
        <w:t>men</w:t>
      </w:r>
      <w:r>
        <w:rPr>
          <w:spacing w:val="-3"/>
        </w:rPr>
        <w:t xml:space="preserve"> </w:t>
      </w:r>
      <w:r>
        <w:t xml:space="preserve">in battle. If thou wishest to do what is agreeable to me, strive to slay me, placing Partha with the Panchalas and the Srinjayas </w:t>
      </w:r>
      <w:r>
        <w:rPr>
          <w:spacing w:val="-3"/>
        </w:rPr>
        <w:t xml:space="preserve">at </w:t>
      </w:r>
      <w:r>
        <w:t xml:space="preserve">thy </w:t>
      </w:r>
      <w:r>
        <w:rPr>
          <w:spacing w:val="-12"/>
        </w:rPr>
        <w:t xml:space="preserve">van’. </w:t>
      </w:r>
      <w:r>
        <w:t xml:space="preserve">Ascertaining this to be his intention, king </w:t>
      </w:r>
      <w:r>
        <w:rPr>
          <w:spacing w:val="-3"/>
        </w:rPr>
        <w:t xml:space="preserve">Yudhishthira </w:t>
      </w:r>
      <w:r>
        <w:t xml:space="preserve">of true sight proceeded to battle with the Srinjayas (for his support). Then Dhrishtadyumna, O king, and </w:t>
      </w:r>
      <w:r>
        <w:rPr>
          <w:spacing w:val="-6"/>
        </w:rPr>
        <w:t xml:space="preserve">Pandu’s </w:t>
      </w:r>
      <w:r>
        <w:t xml:space="preserve">son </w:t>
      </w:r>
      <w:r>
        <w:rPr>
          <w:spacing w:val="-3"/>
        </w:rPr>
        <w:t xml:space="preserve">Yudhishthira, </w:t>
      </w:r>
      <w:r>
        <w:t xml:space="preserve">having heard those words of Bhishma urged their array on. And </w:t>
      </w:r>
      <w:r>
        <w:rPr>
          <w:spacing w:val="-3"/>
        </w:rPr>
        <w:t xml:space="preserve">Yudhishthira </w:t>
      </w:r>
      <w:r>
        <w:t xml:space="preserve">said, </w:t>
      </w:r>
      <w:r>
        <w:rPr>
          <w:spacing w:val="-5"/>
        </w:rPr>
        <w:t xml:space="preserve">‘Advance! </w:t>
      </w:r>
      <w:r>
        <w:t xml:space="preserve">Fight! </w:t>
      </w:r>
      <w:r>
        <w:rPr>
          <w:spacing w:val="-4"/>
        </w:rPr>
        <w:t xml:space="preserve">Vanquish </w:t>
      </w:r>
      <w:r>
        <w:t xml:space="preserve">Bhishma in battle. </w:t>
      </w:r>
      <w:r>
        <w:rPr>
          <w:spacing w:val="-14"/>
        </w:rPr>
        <w:t xml:space="preserve">Ye </w:t>
      </w:r>
      <w:r>
        <w:t xml:space="preserve">all will be protected by that conqueror of foes, viz., </w:t>
      </w:r>
      <w:r>
        <w:rPr>
          <w:spacing w:val="-3"/>
        </w:rPr>
        <w:t xml:space="preserve">Jishnu </w:t>
      </w:r>
      <w:r>
        <w:t xml:space="preserve">of unbaffled aim. And this great bowman, this generalissimo (of our forces), viz., the son of Prishata, as also Bhima, will assuredly protect you. </w:t>
      </w:r>
      <w:r>
        <w:rPr>
          <w:spacing w:val="-14"/>
        </w:rPr>
        <w:t xml:space="preserve">Ye </w:t>
      </w:r>
      <w:r>
        <w:t>Srinjayas, entertain no</w:t>
      </w:r>
      <w:r>
        <w:rPr>
          <w:spacing w:val="-3"/>
        </w:rPr>
        <w:t xml:space="preserve"> </w:t>
      </w:r>
      <w:r>
        <w:t>fear</w:t>
      </w:r>
      <w:r>
        <w:rPr>
          <w:spacing w:val="-3"/>
        </w:rPr>
        <w:t xml:space="preserve"> </w:t>
      </w:r>
      <w:r>
        <w:t>today</w:t>
      </w:r>
      <w:r>
        <w:rPr>
          <w:spacing w:val="-2"/>
        </w:rPr>
        <w:t xml:space="preserve"> </w:t>
      </w:r>
      <w:r>
        <w:t>of</w:t>
      </w:r>
      <w:r>
        <w:rPr>
          <w:spacing w:val="-3"/>
        </w:rPr>
        <w:t xml:space="preserve"> </w:t>
      </w:r>
      <w:r>
        <w:t>Bhishma</w:t>
      </w:r>
      <w:r>
        <w:rPr>
          <w:spacing w:val="-2"/>
        </w:rPr>
        <w:t xml:space="preserve"> </w:t>
      </w:r>
      <w:r>
        <w:t>in</w:t>
      </w:r>
      <w:r>
        <w:rPr>
          <w:spacing w:val="-3"/>
        </w:rPr>
        <w:t xml:space="preserve"> </w:t>
      </w:r>
      <w:r>
        <w:t>battle.</w:t>
      </w:r>
      <w:r>
        <w:rPr>
          <w:spacing w:val="-3"/>
        </w:rPr>
        <w:t xml:space="preserve"> Without</w:t>
      </w:r>
      <w:r>
        <w:rPr>
          <w:spacing w:val="-2"/>
        </w:rPr>
        <w:t xml:space="preserve"> </w:t>
      </w:r>
      <w:r>
        <w:t>doubt,</w:t>
      </w:r>
      <w:r>
        <w:rPr>
          <w:spacing w:val="-3"/>
        </w:rPr>
        <w:t xml:space="preserve"> </w:t>
      </w:r>
      <w:r>
        <w:t>we</w:t>
      </w:r>
      <w:r>
        <w:rPr>
          <w:spacing w:val="-2"/>
        </w:rPr>
        <w:t xml:space="preserve"> </w:t>
      </w:r>
      <w:r>
        <w:t>will</w:t>
      </w:r>
      <w:r>
        <w:rPr>
          <w:spacing w:val="-3"/>
        </w:rPr>
        <w:t xml:space="preserve"> </w:t>
      </w:r>
      <w:r>
        <w:t>vanquish</w:t>
      </w:r>
      <w:r>
        <w:rPr>
          <w:spacing w:val="-3"/>
        </w:rPr>
        <w:t xml:space="preserve"> </w:t>
      </w:r>
      <w:r>
        <w:t>Bhishma</w:t>
      </w:r>
      <w:r>
        <w:rPr>
          <w:spacing w:val="-2"/>
        </w:rPr>
        <w:t xml:space="preserve"> </w:t>
      </w:r>
      <w:r>
        <w:rPr>
          <w:spacing w:val="-4"/>
        </w:rPr>
        <w:t>today,</w:t>
      </w:r>
      <w:r>
        <w:rPr>
          <w:spacing w:val="-3"/>
        </w:rPr>
        <w:t xml:space="preserve"> </w:t>
      </w:r>
      <w:r>
        <w:t>placing</w:t>
      </w:r>
      <w:r>
        <w:rPr>
          <w:spacing w:val="-2"/>
        </w:rPr>
        <w:t xml:space="preserve"> </w:t>
      </w:r>
      <w:r>
        <w:t>Sikhandin</w:t>
      </w:r>
      <w:r>
        <w:rPr>
          <w:spacing w:val="-3"/>
        </w:rPr>
        <w:t xml:space="preserve"> </w:t>
      </w:r>
      <w:r>
        <w:t>in</w:t>
      </w:r>
      <w:r>
        <w:rPr>
          <w:spacing w:val="-3"/>
        </w:rPr>
        <w:t xml:space="preserve"> </w:t>
      </w:r>
      <w:r>
        <w:t>our</w:t>
      </w:r>
      <w:r>
        <w:rPr>
          <w:spacing w:val="-2"/>
        </w:rPr>
        <w:t xml:space="preserve"> </w:t>
      </w:r>
      <w:r>
        <w:rPr>
          <w:spacing w:val="-12"/>
        </w:rPr>
        <w:t>van’.</w:t>
      </w:r>
      <w:r w:rsidR="003205BD">
        <w:t xml:space="preserve"> </w:t>
      </w:r>
      <w:r>
        <w:t xml:space="preserve">Having, on the tenth day of battle, made such a </w:t>
      </w:r>
      <w:r>
        <w:rPr>
          <w:spacing w:val="-6"/>
        </w:rPr>
        <w:t xml:space="preserve">vow, </w:t>
      </w:r>
      <w:r>
        <w:t xml:space="preserve">the Pandavas, resolved to (conquer or) go to heaven, advanced, blinded by rage, with Sikhandin and Dhananjaya the son of </w:t>
      </w:r>
      <w:r>
        <w:rPr>
          <w:spacing w:val="-3"/>
        </w:rPr>
        <w:t xml:space="preserve">Pandu </w:t>
      </w:r>
      <w:r>
        <w:t xml:space="preserve">to the fore. And they made the most vigorous efforts for the overthrow of Bhishma. Then diverse kings, of great might, urged by thy son, and accompanied by Drona and his son and a large force, and the mighty Dussasana </w:t>
      </w:r>
      <w:r>
        <w:rPr>
          <w:spacing w:val="-3"/>
        </w:rPr>
        <w:t xml:space="preserve">at </w:t>
      </w:r>
      <w:r>
        <w:t xml:space="preserve">the head of all his uterine brothers, proceeded towards Bhishma staying in the midst of that battle. Then those brave warriors of thy </w:t>
      </w:r>
      <w:r>
        <w:rPr>
          <w:spacing w:val="-5"/>
        </w:rPr>
        <w:t xml:space="preserve">army, </w:t>
      </w:r>
      <w:r>
        <w:t xml:space="preserve">placing Bhishma of high vows in their van, battled with the Parthas headed by Sikhandin. Supported by the Chedis and the Panchalas, the ape-bannered Arjuna, placing Sikhandin ahead, proceeded towards Bhishma, the son of Santanu. And the grandson of Sini battled with </w:t>
      </w:r>
      <w:r>
        <w:rPr>
          <w:spacing w:val="-7"/>
        </w:rPr>
        <w:t xml:space="preserve">Drona’s </w:t>
      </w:r>
      <w:r>
        <w:t xml:space="preserve">son, and Dhrishtaketu with the descendant of Puru, and </w:t>
      </w:r>
      <w:r>
        <w:rPr>
          <w:spacing w:val="-4"/>
        </w:rPr>
        <w:t xml:space="preserve">Yudhamanyu </w:t>
      </w:r>
      <w:r>
        <w:t xml:space="preserve">with thy son Duryodhana </w:t>
      </w:r>
      <w:r>
        <w:rPr>
          <w:spacing w:val="-3"/>
        </w:rPr>
        <w:t xml:space="preserve">at </w:t>
      </w:r>
      <w:r>
        <w:t>the head of his followers. And</w:t>
      </w:r>
      <w:r>
        <w:rPr>
          <w:spacing w:val="-3"/>
        </w:rPr>
        <w:t xml:space="preserve"> Virata, at </w:t>
      </w:r>
      <w:r>
        <w:t xml:space="preserve">the head of his forces, encountered Jayadratha supported by his own troops. And </w:t>
      </w:r>
      <w:r>
        <w:rPr>
          <w:spacing w:val="-5"/>
        </w:rPr>
        <w:t xml:space="preserve">Vardhakshatra’s </w:t>
      </w:r>
      <w:r>
        <w:rPr>
          <w:spacing w:val="-3"/>
        </w:rPr>
        <w:t xml:space="preserve">heir, </w:t>
      </w:r>
      <w:r>
        <w:t xml:space="preserve">O chastiser of foes, encountered thy son Chitrasena armed with excellent bow and arrows. 1 And </w:t>
      </w:r>
      <w:r>
        <w:rPr>
          <w:spacing w:val="-3"/>
        </w:rPr>
        <w:t xml:space="preserve">Yudhishthira </w:t>
      </w:r>
      <w:r>
        <w:t xml:space="preserve">proceeded against the mighty bowman Salya </w:t>
      </w:r>
      <w:r>
        <w:rPr>
          <w:spacing w:val="-3"/>
        </w:rPr>
        <w:t xml:space="preserve">at </w:t>
      </w:r>
      <w:r>
        <w:t xml:space="preserve">the head of his troops. And Bhimasena, well-protected, proceeded against the elephant-division (of the Kaurava army). And Dhrishtadyumna, the prince of Panchala, excited with fury and accompanied by his brothers, proceeded against Drona, that foremost of all wielders of weapons, invincible, and irresistible. That chastiser of foes, viz., prince Vrihadvala, bearing on his standard the device of the lion, proceeded against </w:t>
      </w:r>
      <w:r>
        <w:rPr>
          <w:spacing w:val="-5"/>
        </w:rPr>
        <w:t xml:space="preserve">Subhadra’s </w:t>
      </w:r>
      <w:r>
        <w:t xml:space="preserve">son whose standard bore the device of the Karnikara flower. Thy sons, accompanied by many kings, </w:t>
      </w:r>
      <w:r>
        <w:lastRenderedPageBreak/>
        <w:t>proceeded against Sikhandin and Dhananjaya the son of Pritha, from desire of slaughtering both of them. When the combatants of both armies rushed against each other with awful prowess, the earth shook (under their tread). Beholding Santanu’s son in battle, the divisions of thy army and of the foe, O Bharata, became mingled with one another. Tremendous was the din, O Bharata, that arose there of those warriors burning with rage and rushing against each other. And it was heard on all sides, O king. With the blare of conchs and the leonine shouts of the soldiers, the uproar became awful. The splendour, equal to that of either the Sun or the Moon, of bracelets and diadems of all the heroic kings, became dimmed. And the dust that rose looked like a cloud, the flash of bright weapons constituting its lightning. And the twang of bows, the whiz of arrows, the blare of conchs, the loud beat of drums, and the rattle of cars, of both the armies, constituted the fierce roar of those clouds. And the welkin, over the field of battle, in consequence of the bearded darts, the javelins, the swords and showers of arrows of both armies, was darkened. And car-warriors, and horsemen felled horsemen, in that dreadful battle. And elephants killed elephants, and foot-soldiers slew foot-soldiers. And the battle that took place there for Bhishma’s sake, between the Kurus and the Pandavas, O tiger among men, was fierce in the extreme, like that between two hawks for a piece of flesh. Engaged in battle, that encounter between those combatants desirous of slaughtering and vanquishing one another, was extremely dreadful.”</w:t>
      </w:r>
    </w:p>
    <w:p w14:paraId="71C2002D" w14:textId="77777777" w:rsidR="009262A2" w:rsidRDefault="009262A2" w:rsidP="003205BD">
      <w:pPr>
        <w:pStyle w:val="Body"/>
      </w:pPr>
    </w:p>
    <w:p w14:paraId="7DC60CD5" w14:textId="77777777" w:rsidR="00BD6E04" w:rsidRDefault="00BD6E04" w:rsidP="003205BD">
      <w:pPr>
        <w:pStyle w:val="Heading4"/>
      </w:pPr>
      <w:r>
        <w:t>Section CXVII</w:t>
      </w:r>
    </w:p>
    <w:p w14:paraId="071B40FC" w14:textId="12FF6ED8" w:rsidR="00BD6E04" w:rsidRDefault="00BD6E04" w:rsidP="00D50D1C">
      <w:pPr>
        <w:pStyle w:val="Body"/>
      </w:pPr>
      <w:r>
        <w:t>Sanjaya said, “Abhimanyu, O king, displaying his prowess for the sake of Bhishma, fought with thy son who was supported by a large force. Then Duryodhana, excited with wrath, struck Abhimanyu in the chest with rune</w:t>
      </w:r>
      <w:r w:rsidR="003205BD">
        <w:t xml:space="preserve"> </w:t>
      </w:r>
      <w:r>
        <w:t xml:space="preserve">straight arrows, and once more with three. Then in that battle, </w:t>
      </w:r>
      <w:r>
        <w:rPr>
          <w:spacing w:val="-6"/>
        </w:rPr>
        <w:t xml:space="preserve">Arjuna’s </w:t>
      </w:r>
      <w:r>
        <w:t xml:space="preserve">son, inflamed with wrath, hurled </w:t>
      </w:r>
      <w:r>
        <w:rPr>
          <w:spacing w:val="-3"/>
        </w:rPr>
        <w:t xml:space="preserve">at </w:t>
      </w:r>
      <w:r>
        <w:t>Duryo</w:t>
      </w:r>
      <w:r>
        <w:rPr>
          <w:spacing w:val="-6"/>
        </w:rPr>
        <w:t xml:space="preserve">dhana’s </w:t>
      </w:r>
      <w:r>
        <w:t xml:space="preserve">car a terrible dart resembling the rod of Death himself. Thy son, </w:t>
      </w:r>
      <w:r>
        <w:rPr>
          <w:spacing w:val="-3"/>
        </w:rPr>
        <w:t xml:space="preserve">however, </w:t>
      </w:r>
      <w:r>
        <w:t xml:space="preserve">that mighty </w:t>
      </w:r>
      <w:r>
        <w:rPr>
          <w:spacing w:val="-3"/>
        </w:rPr>
        <w:t xml:space="preserve">car-warrior, </w:t>
      </w:r>
      <w:r>
        <w:t xml:space="preserve">O king, with a broad-headed arrow of great sharpness, cut off in twain that dart of terrible force coursing towards him with great speed. Beholding that dart of his drop down on the earth, </w:t>
      </w:r>
      <w:r>
        <w:rPr>
          <w:spacing w:val="-6"/>
        </w:rPr>
        <w:t xml:space="preserve">Arjuna’s </w:t>
      </w:r>
      <w:r>
        <w:t xml:space="preserve">wrathful son pierced Duryodhana with three shafts in his arms and chest. And once more, O Chief of the Bharatas, that mighty car-warrior of </w:t>
      </w:r>
      <w:r>
        <w:rPr>
          <w:spacing w:val="-6"/>
        </w:rPr>
        <w:t xml:space="preserve">Bharata’s </w:t>
      </w:r>
      <w:r>
        <w:t xml:space="preserve">race struck the </w:t>
      </w:r>
      <w:r>
        <w:rPr>
          <w:spacing w:val="-3"/>
        </w:rPr>
        <w:t xml:space="preserve">Kuru </w:t>
      </w:r>
      <w:r>
        <w:t xml:space="preserve">king with ten fierce shafts in the centre of his chest. And the battle, O Bharata, that took place between those two heroes, viz., </w:t>
      </w:r>
      <w:r>
        <w:rPr>
          <w:spacing w:val="-5"/>
        </w:rPr>
        <w:t xml:space="preserve">Subhadra’s </w:t>
      </w:r>
      <w:r>
        <w:t xml:space="preserve">son, and that bull of </w:t>
      </w:r>
      <w:r>
        <w:rPr>
          <w:spacing w:val="-6"/>
        </w:rPr>
        <w:t xml:space="preserve">Kuru’s </w:t>
      </w:r>
      <w:r>
        <w:t xml:space="preserve">race, the former fighting for compassing </w:t>
      </w:r>
      <w:r>
        <w:rPr>
          <w:spacing w:val="-5"/>
        </w:rPr>
        <w:t xml:space="preserve">Bhishma’s </w:t>
      </w:r>
      <w:r>
        <w:t xml:space="preserve">death and the latter for </w:t>
      </w:r>
      <w:r>
        <w:rPr>
          <w:spacing w:val="-6"/>
        </w:rPr>
        <w:t xml:space="preserve">Arjuna’s </w:t>
      </w:r>
      <w:r>
        <w:t xml:space="preserve">defeat, was fierce and interesting to behold, and gratifying to the senses, and was applauded by all the kings. That bull among Brahmanas and chastiser of foes, viz., the son of Drona, excited with wrath in that battle, forcibly struck Satyaki in the chest with fierce </w:t>
      </w:r>
      <w:r>
        <w:rPr>
          <w:spacing w:val="-5"/>
        </w:rPr>
        <w:t xml:space="preserve">arrow. </w:t>
      </w:r>
      <w:r>
        <w:t xml:space="preserve">The grandson of Sini also, that hero of immeasurable soul, struck the </w:t>
      </w:r>
      <w:r>
        <w:rPr>
          <w:spacing w:val="-4"/>
        </w:rPr>
        <w:t xml:space="preserve">preceptor’s </w:t>
      </w:r>
      <w:r>
        <w:t xml:space="preserve">son in every vital </w:t>
      </w:r>
      <w:r>
        <w:lastRenderedPageBreak/>
        <w:t xml:space="preserve">limbs with nine shafts winged with the feathers of the Kanka bird. Aswatthaman then, in that battle, struck Satyaki (in return) with nine shafts, and once more, </w:t>
      </w:r>
      <w:r>
        <w:rPr>
          <w:spacing w:val="-3"/>
        </w:rPr>
        <w:t xml:space="preserve">quickly, </w:t>
      </w:r>
      <w:r>
        <w:t xml:space="preserve">with thirty, in his arms and chest. Then that great bowman Of the Satwata race, possessed of great fame, deeply pierced by </w:t>
      </w:r>
      <w:r>
        <w:rPr>
          <w:spacing w:val="-7"/>
        </w:rPr>
        <w:t xml:space="preserve">Drona’s </w:t>
      </w:r>
      <w:r>
        <w:t xml:space="preserve">son, pierced the latter (in return) with arrows. The mighty car-warrior Paurava, covering Dhrishtaketu in that battle with his shafts, mangled that great bowman exceedingly. The mighty car-warrior Dhrishtaketu, endued with great strength, quickly pierced the former with thirty arrows. Then the mighty car-warrior Paurava cut off </w:t>
      </w:r>
      <w:r>
        <w:rPr>
          <w:spacing w:val="-3"/>
        </w:rPr>
        <w:t xml:space="preserve">Dhrishtaketu’s </w:t>
      </w:r>
      <w:r>
        <w:rPr>
          <w:spacing w:val="-5"/>
        </w:rPr>
        <w:t xml:space="preserve">bow, </w:t>
      </w:r>
      <w:r>
        <w:t xml:space="preserve">and uttering a loud shout, pierced him with whetted shafts. Dhrishtaketu then taking up another </w:t>
      </w:r>
      <w:r>
        <w:rPr>
          <w:spacing w:val="-5"/>
        </w:rPr>
        <w:t xml:space="preserve">bow, </w:t>
      </w:r>
      <w:r>
        <w:t xml:space="preserve">pierced Paurava, O king, with three and seventy shafts of great sharpness. Those two great bowmen and mighty car-warriors, both of gigantic stature, pierced each other with showers of arrows. Each succeeded in cutting off the </w:t>
      </w:r>
      <w:r>
        <w:rPr>
          <w:spacing w:val="-4"/>
        </w:rPr>
        <w:t xml:space="preserve">other’s </w:t>
      </w:r>
      <w:r>
        <w:rPr>
          <w:spacing w:val="-5"/>
        </w:rPr>
        <w:t xml:space="preserve">bow, </w:t>
      </w:r>
      <w:r>
        <w:t xml:space="preserve">and each slew the </w:t>
      </w:r>
      <w:r>
        <w:rPr>
          <w:spacing w:val="-4"/>
        </w:rPr>
        <w:t xml:space="preserve">other’s </w:t>
      </w:r>
      <w:r>
        <w:t xml:space="preserve">steeds. And both of them, thus deprived of their cars, then encountered each other in a battle with swords. And each took up a beautiful shield made of </w:t>
      </w:r>
      <w:r>
        <w:rPr>
          <w:spacing w:val="-5"/>
        </w:rPr>
        <w:t xml:space="preserve">bull’s </w:t>
      </w:r>
      <w:r>
        <w:t>hide and docked with a hundred moons and graced with a hundred stars. And each of them also took up a polished sword</w:t>
      </w:r>
      <w:r w:rsidR="003205BD">
        <w:t xml:space="preserve"> </w:t>
      </w:r>
      <w:r>
        <w:t>of brilliant lustre. And thus equipt, they rushed, O king at each other, like two lions in the deep forest, both seeking the companionship of the same lioness in her season. They wheeled in beautiful circles, advanced and retreated, and displayed other movements, seeking to strike each other. Then Paurava, excited with wrath, addressed Dhrishtaketu, saying--Wait, Wait,--and struck him on the frontal bone with that large scimitar of his. The king of the Chedis also, in that battle, struck Paurava, that bull among men, on his shoulder-joint, with his large scimitar of sharp edge. Those two repressors of foes thus encountering each other in dreadful battle and thus striking each other, O king, both fell down on the field. Then thy son Jayatsena, taking Paurava up on his car, removed him from the field of battle on that vehicle. And as regards Dhrishtaketu, the valiant and heroic Sahadeva, the son of Madri, possessed of great prowess, bore him away from the field.</w:t>
      </w:r>
    </w:p>
    <w:p w14:paraId="3B98B526" w14:textId="77777777" w:rsidR="00BD6E04" w:rsidRDefault="00BD6E04" w:rsidP="00D50D1C">
      <w:pPr>
        <w:pStyle w:val="Body"/>
      </w:pPr>
      <w:r>
        <w:t>“Chitrasena, having pierced Susarman with many arrows made wholly of iron, once more pierced him with sixty arrows and once more with nine. Susarman, however, excited with wrath in battle, pierced thy son, O king, with hundreds of arrows. Chitrasena then, O monarch, excited with rage, pierced his adversary with thirty straight shafts. Susarman, however, pierced Chitrasena again in return. 1</w:t>
      </w:r>
    </w:p>
    <w:p w14:paraId="6C6A5615" w14:textId="3F9C9543" w:rsidR="00BD6E04" w:rsidRDefault="00BD6E04" w:rsidP="003205BD">
      <w:pPr>
        <w:pStyle w:val="Body"/>
      </w:pPr>
      <w:r>
        <w:t xml:space="preserve">“In that battle for the destruction of Bhishma, Subhadra’s son, enhancing his fame and honour, fought with prince Vrihadvala, putting forth his prowess for aiding (his sire) Partha and then proceeded towards Bhishma’s front. The ruler of the Kosalas, having pierced the son of Arjuna with five shafts made of iron, once more pierced him with twenty straight shafts. Then the son of Subhadra pierced the ruler of Kosalas with eight shafts made wholly of iron. He succeeded </w:t>
      </w:r>
      <w:r>
        <w:lastRenderedPageBreak/>
        <w:t>not, however, in making the ruler of the Kosalas to tremble, and, therefore, he once more pierced him with many arrows. And Phalguni’s son then cut off Vrihadvala’s bow, and struck him again with thirty arrows winged with feathers of the Kanka bird. Prince Vrihadvala then, taking up another bow, angrily pierced the son of Phalguni in that battle with many arrows. Verily, O scorcher of foes, the battle, for Bhishma’s sake, that took place between them, both excited with rage and both conversant with every mode of fight, was like the encounter of Vali and Vasava in days of old on the occasion of the battle between the gods and the Asuras.</w:t>
      </w:r>
    </w:p>
    <w:p w14:paraId="6B8903F8" w14:textId="0F344721" w:rsidR="00BD6E04" w:rsidRDefault="00BD6E04" w:rsidP="003205BD">
      <w:pPr>
        <w:pStyle w:val="Body"/>
      </w:pPr>
      <w:r>
        <w:t>“Bhimasena, fighting against the elephant-division, looked highly resplendent like Sakra armed with the thunder after splitting large mountains. 1 Indeed, elephants, huge as hills, slaughtered by Bhimasena in battle, fell down in numbers on the field, filling the earth with their shrieks. Resembling massive heaps of antimony, and of mountain-like proportions, those elephants with frontal globes split open, lying prostrate on the earth, seemed like mountains strewn over the earth’s surface. The mighty bowman Yudhishthira, protected by a large force, afflicted the ruler of the Madras, encountering him in that dreadful battle. The ruler of the Madras, in return, displaying</w:t>
      </w:r>
      <w:r w:rsidR="003205BD">
        <w:t xml:space="preserve"> </w:t>
      </w:r>
      <w:r>
        <w:t>his prowess for the sake of Bhishma, afflicted the son of Dharma, that mighty car-warrior, in battle. The king of Sindhus, having pierced Virata with nine straight arrows of keen points, once more struck him with thirty. Virata, however, O king, that commander of a large division, struck Jayadratha in the centre of his chest with thirty shafts of keen points. The ruler of the Matsyas and the ruler of the Sindhus, both armed with beautiful bows and beautiful scimitars, both decked with handsome coats of mail and weapons and standards, and both of beautiful forms looked resplendent in that battle.</w:t>
      </w:r>
    </w:p>
    <w:p w14:paraId="026A27D3" w14:textId="0F2EE5E8" w:rsidR="00BD6E04" w:rsidRDefault="00BD6E04" w:rsidP="003205BD">
      <w:pPr>
        <w:pStyle w:val="Body"/>
      </w:pPr>
      <w:r>
        <w:t xml:space="preserve">“Drona, encountering Dhrishtadyumna the prince of the Panchalas in dreadful battle, fought fiercely with his straight shafts. Then Drona, O king, having cut off the large bow of Prishata’s son, pierced him deeply with fifty arrows. Then that slayer of hostile heroes, viz., the son of Prishata, taking up another bow, sped at Drona who was contending with him, many arrows. The mighty car-warrior Drona however, cut off all those arrows, striking them with his own. And then Drona sped at Drupada’s son five fierce shafts. Then that slayer of hostile heroes, viz., the son of Prishata, excited with rage, hurled at Drona in that battle a mace resembling the rod of Death himself. Drona however, with fifty arrows checked that mace decked with gold as it coursed impetuously towards him. Thereupon that mace, cut into fragments, O king, by those shafts shot from Drona’s bow, fell down on the earth. Then that scorcher of foes, viz., the son of Prishata, beholding his mace baffled, hurled at Drona an excellent dart made wholly of iron. Drona, however, O Bharata, cut that dart with nine shafts in that battle and then afflicted that </w:t>
      </w:r>
      <w:r>
        <w:lastRenderedPageBreak/>
        <w:t>great bowman, viz., the son of Prishata. Thus took place, O king, that fierce and awful battle between Drona and the son of Prishata, for the sake of Bhishma.</w:t>
      </w:r>
    </w:p>
    <w:p w14:paraId="53D3DE09" w14:textId="14E72EFB" w:rsidR="00BD6E04" w:rsidRDefault="00BD6E04" w:rsidP="003205BD">
      <w:pPr>
        <w:pStyle w:val="Body"/>
      </w:pPr>
      <w:r>
        <w:rPr>
          <w:spacing w:val="-5"/>
        </w:rPr>
        <w:t xml:space="preserve">“Arjuna, </w:t>
      </w:r>
      <w:r>
        <w:t xml:space="preserve">getting </w:t>
      </w:r>
      <w:r>
        <w:rPr>
          <w:spacing w:val="-3"/>
        </w:rPr>
        <w:t xml:space="preserve">at </w:t>
      </w:r>
      <w:r>
        <w:t xml:space="preserve">the son of Ganga, afflicted him with </w:t>
      </w:r>
      <w:r>
        <w:rPr>
          <w:spacing w:val="-3"/>
        </w:rPr>
        <w:t xml:space="preserve">many </w:t>
      </w:r>
      <w:r>
        <w:t xml:space="preserve">arrows of keen points, and rushed </w:t>
      </w:r>
      <w:r>
        <w:rPr>
          <w:spacing w:val="-3"/>
        </w:rPr>
        <w:t xml:space="preserve">at </w:t>
      </w:r>
      <w:r>
        <w:t xml:space="preserve">him like an infuriate elephant in the forest upon </w:t>
      </w:r>
      <w:r>
        <w:rPr>
          <w:spacing w:val="-3"/>
        </w:rPr>
        <w:t xml:space="preserve">another. </w:t>
      </w:r>
      <w:r>
        <w:t xml:space="preserve">King Bhagadatta, </w:t>
      </w:r>
      <w:r>
        <w:rPr>
          <w:spacing w:val="-3"/>
        </w:rPr>
        <w:t xml:space="preserve">however, </w:t>
      </w:r>
      <w:r>
        <w:t xml:space="preserve">of great prowess then rushed </w:t>
      </w:r>
      <w:r>
        <w:rPr>
          <w:spacing w:val="-3"/>
        </w:rPr>
        <w:t xml:space="preserve">at </w:t>
      </w:r>
      <w:r>
        <w:t xml:space="preserve">Arjuna, and checked his course in battle with showers of arrows. Arjuna then, in that dreadful battle, pierced </w:t>
      </w:r>
      <w:r>
        <w:rPr>
          <w:spacing w:val="-5"/>
        </w:rPr>
        <w:t xml:space="preserve">Bhagadatta’s </w:t>
      </w:r>
      <w:r>
        <w:t xml:space="preserve">elephant coming towards him, with </w:t>
      </w:r>
      <w:r>
        <w:rPr>
          <w:spacing w:val="-3"/>
        </w:rPr>
        <w:t xml:space="preserve">many </w:t>
      </w:r>
      <w:r>
        <w:t xml:space="preserve">polished arrows of iron, that were all bright as silver and furnished with keen points. The son of </w:t>
      </w:r>
      <w:r>
        <w:rPr>
          <w:spacing w:val="-3"/>
        </w:rPr>
        <w:t xml:space="preserve">Kunti, </w:t>
      </w:r>
      <w:r>
        <w:t xml:space="preserve">meanwhile, O king, urged Sikhandin, saying,--Proceed, proceed, towards Bhishma, and slay him!--Then, O elder brother of </w:t>
      </w:r>
      <w:r>
        <w:rPr>
          <w:spacing w:val="-3"/>
        </w:rPr>
        <w:t xml:space="preserve">Pandu, </w:t>
      </w:r>
      <w:r>
        <w:t xml:space="preserve">the ruler of Pragjyotishas, abandoning that son of </w:t>
      </w:r>
      <w:r>
        <w:rPr>
          <w:spacing w:val="-3"/>
        </w:rPr>
        <w:t xml:space="preserve">Pandu, </w:t>
      </w:r>
      <w:r>
        <w:t xml:space="preserve">quickly proceeded, O king, against the car of Drupada. Then Arjuna, O monarch, speedily proceeded towards Bhishma, placing Sikhandin ahead. And then there took place a fierce battle, for all the brave combatants of thy army rushed with great vigour against Arjuna, uttering loud shouts. And all this seemed extremely wonderful. Like the wind dispersing in the summer masses of clouds in the welkin, Arjuna dispersed, O king, all those diverse divisions of thy sons. Sikhandin, </w:t>
      </w:r>
      <w:r>
        <w:rPr>
          <w:spacing w:val="-3"/>
        </w:rPr>
        <w:t xml:space="preserve">however, </w:t>
      </w:r>
      <w:r>
        <w:t xml:space="preserve">without </w:t>
      </w:r>
      <w:r>
        <w:rPr>
          <w:spacing w:val="-3"/>
        </w:rPr>
        <w:t xml:space="preserve">any anxiety, </w:t>
      </w:r>
      <w:r>
        <w:t xml:space="preserve">coming up </w:t>
      </w:r>
      <w:r>
        <w:rPr>
          <w:spacing w:val="-3"/>
        </w:rPr>
        <w:t xml:space="preserve">at </w:t>
      </w:r>
      <w:r>
        <w:t xml:space="preserve">the grandsire of the Bharatas, quickly pierced him with great </w:t>
      </w:r>
      <w:r>
        <w:rPr>
          <w:spacing w:val="-3"/>
        </w:rPr>
        <w:t xml:space="preserve">many </w:t>
      </w:r>
      <w:r>
        <w:t xml:space="preserve">arrows. As regards Bhishma, his car was then his fire-chamber. His bow was the flame of that fire. And swords I and darts and maces constituted the fuel of that fire. And the showers of arrows he shot were the blazing sparks of that fire with which he was then consuming Kshatriyas in that battle. As a raging conflagration with constant </w:t>
      </w:r>
      <w:r>
        <w:rPr>
          <w:spacing w:val="-2"/>
        </w:rPr>
        <w:t xml:space="preserve">supply </w:t>
      </w:r>
      <w:r>
        <w:t xml:space="preserve">of fuel, wandereth amid masses of dry grass when aided by the wind, so did Bhishma blaze up with his flames, scattering his celestial weapons. And the </w:t>
      </w:r>
      <w:r>
        <w:rPr>
          <w:spacing w:val="-3"/>
        </w:rPr>
        <w:t xml:space="preserve">Kuru </w:t>
      </w:r>
      <w:r>
        <w:t>hero slew the Somakas that followed Partha in that battle.</w:t>
      </w:r>
      <w:r>
        <w:rPr>
          <w:spacing w:val="-5"/>
        </w:rPr>
        <w:t xml:space="preserve"> </w:t>
      </w:r>
      <w:r>
        <w:t>Indeed</w:t>
      </w:r>
      <w:r>
        <w:rPr>
          <w:spacing w:val="-4"/>
        </w:rPr>
        <w:t xml:space="preserve"> </w:t>
      </w:r>
      <w:r>
        <w:t>that</w:t>
      </w:r>
      <w:r>
        <w:rPr>
          <w:spacing w:val="-4"/>
        </w:rPr>
        <w:t xml:space="preserve"> </w:t>
      </w:r>
      <w:r>
        <w:t>mighty</w:t>
      </w:r>
      <w:r>
        <w:rPr>
          <w:spacing w:val="-4"/>
        </w:rPr>
        <w:t xml:space="preserve"> </w:t>
      </w:r>
      <w:r>
        <w:t>car-warrior</w:t>
      </w:r>
      <w:r>
        <w:rPr>
          <w:spacing w:val="-4"/>
        </w:rPr>
        <w:t xml:space="preserve"> </w:t>
      </w:r>
      <w:r>
        <w:t>checked</w:t>
      </w:r>
      <w:r>
        <w:rPr>
          <w:spacing w:val="-4"/>
        </w:rPr>
        <w:t xml:space="preserve"> </w:t>
      </w:r>
      <w:r>
        <w:t>also</w:t>
      </w:r>
      <w:r>
        <w:rPr>
          <w:spacing w:val="-4"/>
        </w:rPr>
        <w:t xml:space="preserve"> </w:t>
      </w:r>
      <w:r>
        <w:t>the</w:t>
      </w:r>
      <w:r>
        <w:rPr>
          <w:spacing w:val="-4"/>
        </w:rPr>
        <w:t xml:space="preserve"> </w:t>
      </w:r>
      <w:r>
        <w:t>other</w:t>
      </w:r>
      <w:r>
        <w:rPr>
          <w:spacing w:val="-4"/>
        </w:rPr>
        <w:t xml:space="preserve"> </w:t>
      </w:r>
      <w:r>
        <w:t>forces</w:t>
      </w:r>
      <w:r>
        <w:rPr>
          <w:spacing w:val="-4"/>
        </w:rPr>
        <w:t xml:space="preserve"> </w:t>
      </w:r>
      <w:r>
        <w:t>of</w:t>
      </w:r>
      <w:r>
        <w:rPr>
          <w:spacing w:val="-4"/>
        </w:rPr>
        <w:t xml:space="preserve"> </w:t>
      </w:r>
      <w:r>
        <w:t>Arjuna,</w:t>
      </w:r>
      <w:r>
        <w:rPr>
          <w:spacing w:val="-5"/>
        </w:rPr>
        <w:t xml:space="preserve"> </w:t>
      </w:r>
      <w:r>
        <w:t>by</w:t>
      </w:r>
      <w:r>
        <w:rPr>
          <w:spacing w:val="-4"/>
        </w:rPr>
        <w:t xml:space="preserve"> </w:t>
      </w:r>
      <w:r>
        <w:t>means</w:t>
      </w:r>
      <w:r>
        <w:rPr>
          <w:spacing w:val="-4"/>
        </w:rPr>
        <w:t xml:space="preserve"> </w:t>
      </w:r>
      <w:r>
        <w:t>of</w:t>
      </w:r>
      <w:r>
        <w:rPr>
          <w:spacing w:val="-4"/>
        </w:rPr>
        <w:t xml:space="preserve"> </w:t>
      </w:r>
      <w:r>
        <w:t>his</w:t>
      </w:r>
      <w:r>
        <w:rPr>
          <w:spacing w:val="-4"/>
        </w:rPr>
        <w:t xml:space="preserve"> </w:t>
      </w:r>
      <w:r>
        <w:t>straight</w:t>
      </w:r>
      <w:r>
        <w:rPr>
          <w:spacing w:val="-4"/>
        </w:rPr>
        <w:t xml:space="preserve"> </w:t>
      </w:r>
      <w:r>
        <w:t>and</w:t>
      </w:r>
      <w:r>
        <w:rPr>
          <w:spacing w:val="-4"/>
        </w:rPr>
        <w:t xml:space="preserve"> </w:t>
      </w:r>
      <w:r>
        <w:t xml:space="preserve">whetted shafts furnished with wings of gold. Filling in that dreadful battle all the points of the compass, cardinal and subsidiary, with his leonine shouts, Bhishma felled </w:t>
      </w:r>
      <w:r>
        <w:rPr>
          <w:spacing w:val="-3"/>
        </w:rPr>
        <w:t xml:space="preserve">many </w:t>
      </w:r>
      <w:r>
        <w:t xml:space="preserve">car-warriors, O king, (from their cars) and </w:t>
      </w:r>
      <w:r>
        <w:rPr>
          <w:spacing w:val="-3"/>
        </w:rPr>
        <w:t xml:space="preserve">many </w:t>
      </w:r>
      <w:r>
        <w:t>steeds along with their riders. And he caused large bodies of cars to look like forests of palmyras shorn of their leafy heads. That foremost of all wielders of weapons, in that battle, deprived cars and steeds and elephants, of their riders. Hearing the</w:t>
      </w:r>
      <w:r>
        <w:rPr>
          <w:spacing w:val="-3"/>
        </w:rPr>
        <w:t xml:space="preserve"> </w:t>
      </w:r>
      <w:r>
        <w:t>twang</w:t>
      </w:r>
      <w:r>
        <w:rPr>
          <w:spacing w:val="-2"/>
        </w:rPr>
        <w:t xml:space="preserve"> </w:t>
      </w:r>
      <w:r>
        <w:t>of</w:t>
      </w:r>
      <w:r>
        <w:rPr>
          <w:spacing w:val="-2"/>
        </w:rPr>
        <w:t xml:space="preserve"> </w:t>
      </w:r>
      <w:r>
        <w:t>his</w:t>
      </w:r>
      <w:r>
        <w:rPr>
          <w:spacing w:val="-2"/>
        </w:rPr>
        <w:t xml:space="preserve"> </w:t>
      </w:r>
      <w:r>
        <w:t>bow</w:t>
      </w:r>
      <w:r>
        <w:rPr>
          <w:spacing w:val="-2"/>
        </w:rPr>
        <w:t xml:space="preserve"> </w:t>
      </w:r>
      <w:r>
        <w:t>and</w:t>
      </w:r>
      <w:r>
        <w:rPr>
          <w:spacing w:val="-2"/>
        </w:rPr>
        <w:t xml:space="preserve"> </w:t>
      </w:r>
      <w:r>
        <w:t>the</w:t>
      </w:r>
      <w:r>
        <w:rPr>
          <w:spacing w:val="-2"/>
        </w:rPr>
        <w:t xml:space="preserve"> </w:t>
      </w:r>
      <w:r>
        <w:t>slap</w:t>
      </w:r>
      <w:r>
        <w:rPr>
          <w:spacing w:val="-3"/>
        </w:rPr>
        <w:t xml:space="preserve"> </w:t>
      </w:r>
      <w:r>
        <w:t>of</w:t>
      </w:r>
      <w:r>
        <w:rPr>
          <w:spacing w:val="-2"/>
        </w:rPr>
        <w:t xml:space="preserve"> </w:t>
      </w:r>
      <w:r>
        <w:t>his</w:t>
      </w:r>
      <w:r>
        <w:rPr>
          <w:spacing w:val="-2"/>
        </w:rPr>
        <w:t xml:space="preserve"> </w:t>
      </w:r>
      <w:r>
        <w:t>palms,</w:t>
      </w:r>
      <w:r>
        <w:rPr>
          <w:spacing w:val="-2"/>
        </w:rPr>
        <w:t xml:space="preserve"> </w:t>
      </w:r>
      <w:r>
        <w:t>both</w:t>
      </w:r>
      <w:r>
        <w:rPr>
          <w:spacing w:val="-2"/>
        </w:rPr>
        <w:t xml:space="preserve"> </w:t>
      </w:r>
      <w:r>
        <w:t>resembling</w:t>
      </w:r>
      <w:r>
        <w:rPr>
          <w:spacing w:val="-2"/>
        </w:rPr>
        <w:t xml:space="preserve"> </w:t>
      </w:r>
      <w:r>
        <w:t>the</w:t>
      </w:r>
      <w:r>
        <w:rPr>
          <w:spacing w:val="-2"/>
        </w:rPr>
        <w:t xml:space="preserve"> </w:t>
      </w:r>
      <w:r>
        <w:t>roll</w:t>
      </w:r>
      <w:r>
        <w:rPr>
          <w:spacing w:val="-3"/>
        </w:rPr>
        <w:t xml:space="preserve"> </w:t>
      </w:r>
      <w:r>
        <w:t>of</w:t>
      </w:r>
      <w:r>
        <w:rPr>
          <w:spacing w:val="-2"/>
        </w:rPr>
        <w:t xml:space="preserve"> </w:t>
      </w:r>
      <w:r>
        <w:t>the</w:t>
      </w:r>
      <w:r>
        <w:rPr>
          <w:spacing w:val="-2"/>
        </w:rPr>
        <w:t xml:space="preserve"> </w:t>
      </w:r>
      <w:r>
        <w:rPr>
          <w:spacing w:val="-3"/>
        </w:rPr>
        <w:t>thunder,</w:t>
      </w:r>
      <w:r>
        <w:rPr>
          <w:spacing w:val="-2"/>
        </w:rPr>
        <w:t xml:space="preserve"> </w:t>
      </w:r>
      <w:r>
        <w:t>the</w:t>
      </w:r>
      <w:r>
        <w:rPr>
          <w:spacing w:val="-2"/>
        </w:rPr>
        <w:t xml:space="preserve"> </w:t>
      </w:r>
      <w:r>
        <w:t>troops,</w:t>
      </w:r>
      <w:r>
        <w:rPr>
          <w:spacing w:val="-2"/>
        </w:rPr>
        <w:t xml:space="preserve"> </w:t>
      </w:r>
      <w:r>
        <w:t>O</w:t>
      </w:r>
      <w:r>
        <w:rPr>
          <w:spacing w:val="-2"/>
        </w:rPr>
        <w:t xml:space="preserve"> </w:t>
      </w:r>
      <w:r>
        <w:t>king,</w:t>
      </w:r>
      <w:r>
        <w:rPr>
          <w:spacing w:val="-3"/>
        </w:rPr>
        <w:t xml:space="preserve"> </w:t>
      </w:r>
      <w:r>
        <w:t>trembled all</w:t>
      </w:r>
      <w:r>
        <w:rPr>
          <w:spacing w:val="-4"/>
        </w:rPr>
        <w:t xml:space="preserve"> </w:t>
      </w:r>
      <w:r>
        <w:t>over</w:t>
      </w:r>
      <w:r>
        <w:rPr>
          <w:spacing w:val="-4"/>
        </w:rPr>
        <w:t xml:space="preserve"> </w:t>
      </w:r>
      <w:r>
        <w:t>the</w:t>
      </w:r>
      <w:r>
        <w:rPr>
          <w:spacing w:val="-3"/>
        </w:rPr>
        <w:t xml:space="preserve"> </w:t>
      </w:r>
      <w:r>
        <w:t>field.</w:t>
      </w:r>
      <w:r>
        <w:rPr>
          <w:spacing w:val="-4"/>
        </w:rPr>
        <w:t xml:space="preserve"> </w:t>
      </w:r>
      <w:r>
        <w:t>The</w:t>
      </w:r>
      <w:r>
        <w:rPr>
          <w:spacing w:val="-3"/>
        </w:rPr>
        <w:t xml:space="preserve"> </w:t>
      </w:r>
      <w:r>
        <w:t>shafts,</w:t>
      </w:r>
      <w:r>
        <w:rPr>
          <w:spacing w:val="-4"/>
        </w:rPr>
        <w:t xml:space="preserve"> </w:t>
      </w:r>
      <w:r>
        <w:t>O</w:t>
      </w:r>
      <w:r>
        <w:rPr>
          <w:spacing w:val="-3"/>
        </w:rPr>
        <w:t xml:space="preserve"> </w:t>
      </w:r>
      <w:r>
        <w:t>chief</w:t>
      </w:r>
      <w:r>
        <w:rPr>
          <w:spacing w:val="-4"/>
        </w:rPr>
        <w:t xml:space="preserve"> </w:t>
      </w:r>
      <w:r>
        <w:t>of</w:t>
      </w:r>
      <w:r>
        <w:rPr>
          <w:spacing w:val="-4"/>
        </w:rPr>
        <w:t xml:space="preserve"> </w:t>
      </w:r>
      <w:r>
        <w:t>men,</w:t>
      </w:r>
      <w:r>
        <w:rPr>
          <w:spacing w:val="-3"/>
        </w:rPr>
        <w:t xml:space="preserve"> </w:t>
      </w:r>
      <w:r>
        <w:t>of</w:t>
      </w:r>
      <w:r>
        <w:rPr>
          <w:spacing w:val="-4"/>
        </w:rPr>
        <w:t xml:space="preserve"> </w:t>
      </w:r>
      <w:r>
        <w:t>thy</w:t>
      </w:r>
      <w:r>
        <w:rPr>
          <w:spacing w:val="-3"/>
        </w:rPr>
        <w:t xml:space="preserve"> </w:t>
      </w:r>
      <w:r>
        <w:t>sire</w:t>
      </w:r>
      <w:r>
        <w:rPr>
          <w:spacing w:val="-4"/>
        </w:rPr>
        <w:t xml:space="preserve"> </w:t>
      </w:r>
      <w:r>
        <w:t>were</w:t>
      </w:r>
      <w:r>
        <w:rPr>
          <w:spacing w:val="-3"/>
        </w:rPr>
        <w:t xml:space="preserve"> </w:t>
      </w:r>
      <w:r>
        <w:t>never</w:t>
      </w:r>
      <w:r>
        <w:rPr>
          <w:spacing w:val="-4"/>
        </w:rPr>
        <w:t xml:space="preserve"> </w:t>
      </w:r>
      <w:r>
        <w:t>bootless</w:t>
      </w:r>
      <w:r>
        <w:rPr>
          <w:spacing w:val="-4"/>
        </w:rPr>
        <w:t xml:space="preserve"> </w:t>
      </w:r>
      <w:r>
        <w:t>as</w:t>
      </w:r>
      <w:r>
        <w:rPr>
          <w:spacing w:val="-3"/>
        </w:rPr>
        <w:t xml:space="preserve"> </w:t>
      </w:r>
      <w:r>
        <w:t>they</w:t>
      </w:r>
      <w:r>
        <w:rPr>
          <w:spacing w:val="-4"/>
        </w:rPr>
        <w:t xml:space="preserve"> </w:t>
      </w:r>
      <w:r>
        <w:t>fell.</w:t>
      </w:r>
      <w:r>
        <w:rPr>
          <w:spacing w:val="-3"/>
        </w:rPr>
        <w:t xml:space="preserve"> </w:t>
      </w:r>
      <w:r>
        <w:t>Indeed,</w:t>
      </w:r>
      <w:r>
        <w:rPr>
          <w:spacing w:val="-4"/>
        </w:rPr>
        <w:t xml:space="preserve"> </w:t>
      </w:r>
      <w:r>
        <w:t>shot</w:t>
      </w:r>
      <w:r>
        <w:rPr>
          <w:spacing w:val="-3"/>
        </w:rPr>
        <w:t xml:space="preserve"> </w:t>
      </w:r>
      <w:r>
        <w:t>from</w:t>
      </w:r>
      <w:r>
        <w:rPr>
          <w:spacing w:val="-4"/>
        </w:rPr>
        <w:t xml:space="preserve"> </w:t>
      </w:r>
      <w:r>
        <w:rPr>
          <w:spacing w:val="-5"/>
        </w:rPr>
        <w:t xml:space="preserve">Bhishma’s </w:t>
      </w:r>
      <w:r>
        <w:t xml:space="preserve">bow they never fell only touching the bodies of the foe (but pierced them through in every case). </w:t>
      </w:r>
      <w:r>
        <w:rPr>
          <w:spacing w:val="-11"/>
        </w:rPr>
        <w:t xml:space="preserve">We </w:t>
      </w:r>
      <w:r>
        <w:t>saw</w:t>
      </w:r>
      <w:r>
        <w:rPr>
          <w:spacing w:val="-23"/>
        </w:rPr>
        <w:t xml:space="preserve"> </w:t>
      </w:r>
      <w:r>
        <w:t>crowds</w:t>
      </w:r>
      <w:r w:rsidR="003205BD">
        <w:t xml:space="preserve"> </w:t>
      </w:r>
      <w:r>
        <w:t xml:space="preserve">of cars, O king, deprived of riders, but unto which were yoked fleet steeds, dragged on all sides with the speed of the wind. Full fourteen thousand great car-warriors of noble parentage, prepared to lay down their lives, unretreating and brave, and possessed of standards decked with gold, belonging to the Chedis, the Kasis, and the Karushas, approaching </w:t>
      </w:r>
      <w:r>
        <w:lastRenderedPageBreak/>
        <w:t>Bhishma, that hero who resembled the Destroyer himself with wide-open mouth, were despatched</w:t>
      </w:r>
      <w:r w:rsidR="003205BD">
        <w:t xml:space="preserve"> </w:t>
      </w:r>
      <w:r>
        <w:t>to the other world, with their steeds, cars and elephants. There was not, O king, a single great car-warrior among the Somakas, who, having approached Bhishma in that battle, returned with life from that engagement. Beholding Bhishma’s prowess, people regarded all those warriors (who approached him) as already despatched to the abode of the king of the Dead. Indeed, no car-warrior ventured to approach Bhishma in battle, except the heroic Arjuna having white steeds (yoked unto his car) and owning Krishna for his charioteer, and Sikhandin, the prince of Panchala, of immeasurable energy.”</w:t>
      </w:r>
    </w:p>
    <w:p w14:paraId="01F9F0CA" w14:textId="77777777" w:rsidR="00BD6E04" w:rsidRDefault="00BD6E04" w:rsidP="00BD6E04">
      <w:pPr>
        <w:pStyle w:val="BodyText"/>
        <w:spacing w:before="2"/>
        <w:rPr>
          <w:sz w:val="10"/>
        </w:rPr>
      </w:pPr>
    </w:p>
    <w:p w14:paraId="6C972FF9" w14:textId="77777777" w:rsidR="00BD6E04" w:rsidRDefault="00BD6E04" w:rsidP="003205BD">
      <w:pPr>
        <w:pStyle w:val="Heading4"/>
      </w:pPr>
      <w:r>
        <w:t>Section CXVIII</w:t>
      </w:r>
    </w:p>
    <w:p w14:paraId="46098AAA" w14:textId="346660E7" w:rsidR="00BD6E04" w:rsidRDefault="00BD6E04" w:rsidP="003205BD">
      <w:pPr>
        <w:pStyle w:val="Body"/>
      </w:pPr>
      <w:r>
        <w:t xml:space="preserve">Sanjaya said,--Sikhandin, O bull among men, approaching Bhishma in battle, struck him in the centre of the chest with ten broad-headed arrows The son of Ganga, </w:t>
      </w:r>
      <w:r>
        <w:rPr>
          <w:spacing w:val="-3"/>
        </w:rPr>
        <w:t xml:space="preserve">however, </w:t>
      </w:r>
      <w:r>
        <w:t xml:space="preserve">O Bharata, only looked </w:t>
      </w:r>
      <w:r>
        <w:rPr>
          <w:spacing w:val="-3"/>
        </w:rPr>
        <w:t xml:space="preserve">at </w:t>
      </w:r>
      <w:r>
        <w:t>Sikhandin with wrath and</w:t>
      </w:r>
      <w:r>
        <w:rPr>
          <w:spacing w:val="-4"/>
        </w:rPr>
        <w:t xml:space="preserve"> </w:t>
      </w:r>
      <w:r>
        <w:t>as</w:t>
      </w:r>
      <w:r>
        <w:rPr>
          <w:spacing w:val="-3"/>
        </w:rPr>
        <w:t xml:space="preserve"> </w:t>
      </w:r>
      <w:r>
        <w:t>if</w:t>
      </w:r>
      <w:r>
        <w:rPr>
          <w:spacing w:val="-4"/>
        </w:rPr>
        <w:t xml:space="preserve"> </w:t>
      </w:r>
      <w:r>
        <w:t>consuming</w:t>
      </w:r>
      <w:r>
        <w:rPr>
          <w:spacing w:val="-3"/>
        </w:rPr>
        <w:t xml:space="preserve"> </w:t>
      </w:r>
      <w:r>
        <w:t>the</w:t>
      </w:r>
      <w:r>
        <w:rPr>
          <w:spacing w:val="-3"/>
        </w:rPr>
        <w:t xml:space="preserve"> </w:t>
      </w:r>
      <w:r>
        <w:t>Panchala</w:t>
      </w:r>
      <w:r>
        <w:rPr>
          <w:spacing w:val="-4"/>
        </w:rPr>
        <w:t xml:space="preserve"> </w:t>
      </w:r>
      <w:r>
        <w:t>prince</w:t>
      </w:r>
      <w:r>
        <w:rPr>
          <w:spacing w:val="-3"/>
        </w:rPr>
        <w:t xml:space="preserve"> </w:t>
      </w:r>
      <w:r>
        <w:t>with</w:t>
      </w:r>
      <w:r>
        <w:rPr>
          <w:spacing w:val="-3"/>
        </w:rPr>
        <w:t xml:space="preserve"> </w:t>
      </w:r>
      <w:r>
        <w:t>that</w:t>
      </w:r>
      <w:r>
        <w:rPr>
          <w:spacing w:val="-4"/>
        </w:rPr>
        <w:t xml:space="preserve"> </w:t>
      </w:r>
      <w:r>
        <w:t>look.</w:t>
      </w:r>
      <w:r>
        <w:rPr>
          <w:spacing w:val="-3"/>
        </w:rPr>
        <w:t xml:space="preserve"> </w:t>
      </w:r>
      <w:r>
        <w:t>Remembering</w:t>
      </w:r>
      <w:r>
        <w:rPr>
          <w:spacing w:val="-4"/>
        </w:rPr>
        <w:t xml:space="preserve"> </w:t>
      </w:r>
      <w:r>
        <w:t>his</w:t>
      </w:r>
      <w:r>
        <w:rPr>
          <w:spacing w:val="-3"/>
        </w:rPr>
        <w:t xml:space="preserve"> </w:t>
      </w:r>
      <w:r>
        <w:t>femininity,</w:t>
      </w:r>
      <w:r>
        <w:rPr>
          <w:spacing w:val="-3"/>
        </w:rPr>
        <w:t xml:space="preserve"> </w:t>
      </w:r>
      <w:r>
        <w:t>O</w:t>
      </w:r>
      <w:r>
        <w:rPr>
          <w:spacing w:val="-4"/>
        </w:rPr>
        <w:t xml:space="preserve"> </w:t>
      </w:r>
      <w:r>
        <w:t>king,</w:t>
      </w:r>
      <w:r>
        <w:rPr>
          <w:spacing w:val="-3"/>
        </w:rPr>
        <w:t xml:space="preserve"> </w:t>
      </w:r>
      <w:r>
        <w:t>Bhishma,</w:t>
      </w:r>
      <w:r>
        <w:rPr>
          <w:spacing w:val="-3"/>
        </w:rPr>
        <w:t xml:space="preserve"> </w:t>
      </w:r>
      <w:r>
        <w:t>in</w:t>
      </w:r>
      <w:r>
        <w:rPr>
          <w:spacing w:val="-4"/>
        </w:rPr>
        <w:t xml:space="preserve"> </w:t>
      </w:r>
      <w:r>
        <w:t>the</w:t>
      </w:r>
      <w:r>
        <w:rPr>
          <w:spacing w:val="-3"/>
        </w:rPr>
        <w:t xml:space="preserve"> </w:t>
      </w:r>
      <w:r>
        <w:t>very sight</w:t>
      </w:r>
      <w:r>
        <w:rPr>
          <w:spacing w:val="-5"/>
        </w:rPr>
        <w:t xml:space="preserve"> </w:t>
      </w:r>
      <w:r>
        <w:t>of</w:t>
      </w:r>
      <w:r>
        <w:rPr>
          <w:spacing w:val="-4"/>
        </w:rPr>
        <w:t xml:space="preserve"> </w:t>
      </w:r>
      <w:r>
        <w:t>all,</w:t>
      </w:r>
      <w:r>
        <w:rPr>
          <w:spacing w:val="-4"/>
        </w:rPr>
        <w:t xml:space="preserve"> </w:t>
      </w:r>
      <w:r>
        <w:t>struck</w:t>
      </w:r>
      <w:r>
        <w:rPr>
          <w:spacing w:val="-4"/>
        </w:rPr>
        <w:t xml:space="preserve"> </w:t>
      </w:r>
      <w:r>
        <w:t>him</w:t>
      </w:r>
      <w:r>
        <w:rPr>
          <w:spacing w:val="-4"/>
        </w:rPr>
        <w:t xml:space="preserve"> </w:t>
      </w:r>
      <w:r>
        <w:t>not.</w:t>
      </w:r>
      <w:r>
        <w:rPr>
          <w:spacing w:val="-4"/>
        </w:rPr>
        <w:t xml:space="preserve"> </w:t>
      </w:r>
      <w:r>
        <w:t>Sikhandin,</w:t>
      </w:r>
      <w:r>
        <w:rPr>
          <w:spacing w:val="-4"/>
        </w:rPr>
        <w:t xml:space="preserve"> </w:t>
      </w:r>
      <w:r>
        <w:rPr>
          <w:spacing w:val="-3"/>
        </w:rPr>
        <w:t>however,</w:t>
      </w:r>
      <w:r>
        <w:rPr>
          <w:spacing w:val="-4"/>
        </w:rPr>
        <w:t xml:space="preserve"> </w:t>
      </w:r>
      <w:r>
        <w:t>understood</w:t>
      </w:r>
      <w:r>
        <w:rPr>
          <w:spacing w:val="-4"/>
        </w:rPr>
        <w:t xml:space="preserve"> </w:t>
      </w:r>
      <w:r>
        <w:t>it</w:t>
      </w:r>
      <w:r>
        <w:rPr>
          <w:spacing w:val="-4"/>
        </w:rPr>
        <w:t xml:space="preserve"> </w:t>
      </w:r>
      <w:r>
        <w:t>not.</w:t>
      </w:r>
      <w:r>
        <w:rPr>
          <w:spacing w:val="-4"/>
        </w:rPr>
        <w:t xml:space="preserve"> </w:t>
      </w:r>
      <w:r>
        <w:t>Then</w:t>
      </w:r>
      <w:r>
        <w:rPr>
          <w:spacing w:val="-4"/>
        </w:rPr>
        <w:t xml:space="preserve"> </w:t>
      </w:r>
      <w:r>
        <w:t>Arjuna,</w:t>
      </w:r>
      <w:r>
        <w:rPr>
          <w:spacing w:val="-4"/>
        </w:rPr>
        <w:t xml:space="preserve"> </w:t>
      </w:r>
      <w:r>
        <w:t>O</w:t>
      </w:r>
      <w:r>
        <w:rPr>
          <w:spacing w:val="-4"/>
        </w:rPr>
        <w:t xml:space="preserve"> </w:t>
      </w:r>
      <w:r>
        <w:t>monarch,</w:t>
      </w:r>
      <w:r>
        <w:rPr>
          <w:spacing w:val="-4"/>
        </w:rPr>
        <w:t xml:space="preserve"> </w:t>
      </w:r>
      <w:r>
        <w:t>addressed</w:t>
      </w:r>
      <w:r>
        <w:rPr>
          <w:spacing w:val="-4"/>
        </w:rPr>
        <w:t xml:space="preserve"> </w:t>
      </w:r>
      <w:r>
        <w:t>Sikhandin, saying,—’Rush</w:t>
      </w:r>
      <w:r>
        <w:rPr>
          <w:spacing w:val="-4"/>
        </w:rPr>
        <w:t xml:space="preserve"> </w:t>
      </w:r>
      <w:r>
        <w:t>quickly</w:t>
      </w:r>
      <w:r>
        <w:rPr>
          <w:spacing w:val="-4"/>
        </w:rPr>
        <w:t xml:space="preserve"> </w:t>
      </w:r>
      <w:r>
        <w:t>and</w:t>
      </w:r>
      <w:r>
        <w:rPr>
          <w:spacing w:val="-4"/>
        </w:rPr>
        <w:t xml:space="preserve"> </w:t>
      </w:r>
      <w:r>
        <w:t>slay</w:t>
      </w:r>
      <w:r>
        <w:rPr>
          <w:spacing w:val="-4"/>
        </w:rPr>
        <w:t xml:space="preserve"> </w:t>
      </w:r>
      <w:r>
        <w:t>the</w:t>
      </w:r>
      <w:r>
        <w:rPr>
          <w:spacing w:val="-4"/>
        </w:rPr>
        <w:t xml:space="preserve"> </w:t>
      </w:r>
      <w:r>
        <w:t>grandsire.</w:t>
      </w:r>
      <w:r>
        <w:rPr>
          <w:spacing w:val="-4"/>
        </w:rPr>
        <w:t xml:space="preserve"> </w:t>
      </w:r>
      <w:r>
        <w:rPr>
          <w:spacing w:val="-3"/>
        </w:rPr>
        <w:t>What</w:t>
      </w:r>
      <w:r>
        <w:rPr>
          <w:spacing w:val="-4"/>
        </w:rPr>
        <w:t xml:space="preserve"> </w:t>
      </w:r>
      <w:r>
        <w:t>needst</w:t>
      </w:r>
      <w:r>
        <w:rPr>
          <w:spacing w:val="-4"/>
        </w:rPr>
        <w:t xml:space="preserve"> </w:t>
      </w:r>
      <w:r>
        <w:t>thou</w:t>
      </w:r>
      <w:r>
        <w:rPr>
          <w:spacing w:val="-4"/>
        </w:rPr>
        <w:t xml:space="preserve"> </w:t>
      </w:r>
      <w:r>
        <w:rPr>
          <w:spacing w:val="-5"/>
        </w:rPr>
        <w:t>say,</w:t>
      </w:r>
      <w:r>
        <w:rPr>
          <w:spacing w:val="-4"/>
        </w:rPr>
        <w:t xml:space="preserve"> </w:t>
      </w:r>
      <w:r>
        <w:t>O</w:t>
      </w:r>
      <w:r>
        <w:rPr>
          <w:spacing w:val="-4"/>
        </w:rPr>
        <w:t xml:space="preserve"> </w:t>
      </w:r>
      <w:r>
        <w:t>hero?</w:t>
      </w:r>
      <w:r>
        <w:rPr>
          <w:spacing w:val="-4"/>
        </w:rPr>
        <w:t xml:space="preserve"> </w:t>
      </w:r>
      <w:r>
        <w:t>Slay</w:t>
      </w:r>
      <w:r>
        <w:rPr>
          <w:spacing w:val="-4"/>
        </w:rPr>
        <w:t xml:space="preserve"> </w:t>
      </w:r>
      <w:r>
        <w:t>the</w:t>
      </w:r>
      <w:r>
        <w:rPr>
          <w:spacing w:val="-4"/>
        </w:rPr>
        <w:t xml:space="preserve"> </w:t>
      </w:r>
      <w:r>
        <w:t>mighty</w:t>
      </w:r>
      <w:r>
        <w:rPr>
          <w:spacing w:val="-4"/>
        </w:rPr>
        <w:t xml:space="preserve"> </w:t>
      </w:r>
      <w:r>
        <w:t>car-warrior</w:t>
      </w:r>
      <w:r>
        <w:rPr>
          <w:spacing w:val="-4"/>
        </w:rPr>
        <w:t xml:space="preserve"> </w:t>
      </w:r>
      <w:r>
        <w:t xml:space="preserve">Bhishma. I do not see </w:t>
      </w:r>
      <w:r>
        <w:rPr>
          <w:spacing w:val="-3"/>
        </w:rPr>
        <w:t xml:space="preserve">any </w:t>
      </w:r>
      <w:r>
        <w:t xml:space="preserve">other warrior in </w:t>
      </w:r>
      <w:r>
        <w:rPr>
          <w:spacing w:val="-5"/>
        </w:rPr>
        <w:t xml:space="preserve">Yudhishthira’s </w:t>
      </w:r>
      <w:r>
        <w:t xml:space="preserve">army who is competent to fight with Bhishma in battle, save thee, O tiger among men. I say this </w:t>
      </w:r>
      <w:r>
        <w:rPr>
          <w:spacing w:val="-7"/>
        </w:rPr>
        <w:t xml:space="preserve">truly.’ </w:t>
      </w:r>
      <w:r>
        <w:t xml:space="preserve">Thus addressed by Partha, Sikhandin, O bull of </w:t>
      </w:r>
      <w:r>
        <w:rPr>
          <w:spacing w:val="-6"/>
        </w:rPr>
        <w:t xml:space="preserve">Bharata’s </w:t>
      </w:r>
      <w:r>
        <w:t>race, quickly covered the</w:t>
      </w:r>
      <w:r>
        <w:rPr>
          <w:spacing w:val="-4"/>
        </w:rPr>
        <w:t xml:space="preserve"> </w:t>
      </w:r>
      <w:r>
        <w:t>grandsire</w:t>
      </w:r>
      <w:r>
        <w:rPr>
          <w:spacing w:val="-3"/>
        </w:rPr>
        <w:t xml:space="preserve"> </w:t>
      </w:r>
      <w:r>
        <w:t>with</w:t>
      </w:r>
      <w:r>
        <w:rPr>
          <w:spacing w:val="-4"/>
        </w:rPr>
        <w:t xml:space="preserve"> </w:t>
      </w:r>
      <w:r>
        <w:t>diverse</w:t>
      </w:r>
      <w:r>
        <w:rPr>
          <w:spacing w:val="-3"/>
        </w:rPr>
        <w:t xml:space="preserve"> </w:t>
      </w:r>
      <w:r>
        <w:t>kinds</w:t>
      </w:r>
      <w:r>
        <w:rPr>
          <w:spacing w:val="-3"/>
        </w:rPr>
        <w:t xml:space="preserve"> </w:t>
      </w:r>
      <w:r>
        <w:t>of</w:t>
      </w:r>
      <w:r>
        <w:rPr>
          <w:spacing w:val="-4"/>
        </w:rPr>
        <w:t xml:space="preserve"> </w:t>
      </w:r>
      <w:r>
        <w:t>weapons.</w:t>
      </w:r>
      <w:r>
        <w:rPr>
          <w:spacing w:val="-3"/>
        </w:rPr>
        <w:t xml:space="preserve"> </w:t>
      </w:r>
      <w:r>
        <w:t>Disregarding</w:t>
      </w:r>
      <w:r>
        <w:rPr>
          <w:spacing w:val="-3"/>
        </w:rPr>
        <w:t xml:space="preserve"> </w:t>
      </w:r>
      <w:r>
        <w:t>those</w:t>
      </w:r>
      <w:r>
        <w:rPr>
          <w:spacing w:val="-4"/>
        </w:rPr>
        <w:t xml:space="preserve"> </w:t>
      </w:r>
      <w:r>
        <w:t>shafts,</w:t>
      </w:r>
      <w:r>
        <w:rPr>
          <w:spacing w:val="-3"/>
        </w:rPr>
        <w:t xml:space="preserve"> </w:t>
      </w:r>
      <w:r>
        <w:t>thy</w:t>
      </w:r>
      <w:r>
        <w:rPr>
          <w:spacing w:val="-3"/>
        </w:rPr>
        <w:t xml:space="preserve"> </w:t>
      </w:r>
      <w:r>
        <w:t>sire</w:t>
      </w:r>
      <w:r>
        <w:rPr>
          <w:spacing w:val="-4"/>
        </w:rPr>
        <w:t xml:space="preserve"> </w:t>
      </w:r>
      <w:r>
        <w:t>Devavrata</w:t>
      </w:r>
      <w:r>
        <w:rPr>
          <w:spacing w:val="-3"/>
        </w:rPr>
        <w:t xml:space="preserve"> </w:t>
      </w:r>
      <w:r>
        <w:t>began,</w:t>
      </w:r>
      <w:r>
        <w:rPr>
          <w:spacing w:val="-4"/>
        </w:rPr>
        <w:t xml:space="preserve"> </w:t>
      </w:r>
      <w:r>
        <w:t>with</w:t>
      </w:r>
      <w:r>
        <w:rPr>
          <w:spacing w:val="-3"/>
        </w:rPr>
        <w:t xml:space="preserve"> </w:t>
      </w:r>
      <w:r>
        <w:t>his</w:t>
      </w:r>
      <w:r>
        <w:rPr>
          <w:spacing w:val="-3"/>
        </w:rPr>
        <w:t xml:space="preserve"> </w:t>
      </w:r>
      <w:r>
        <w:t>shafts,</w:t>
      </w:r>
      <w:r w:rsidR="003205BD">
        <w:t xml:space="preserve"> </w:t>
      </w:r>
      <w:r>
        <w:t xml:space="preserve">to check the angry Arjuna only in that battle. And that mighty </w:t>
      </w:r>
      <w:r>
        <w:rPr>
          <w:spacing w:val="-3"/>
        </w:rPr>
        <w:t xml:space="preserve">car-warrior, </w:t>
      </w:r>
      <w:r>
        <w:t xml:space="preserve">O sire, began also to despatch, with his shafts of keen points, the whole army of the Pandavas to the other world. The Pandavas also, O king, after the same </w:t>
      </w:r>
      <w:r>
        <w:rPr>
          <w:spacing w:val="-3"/>
        </w:rPr>
        <w:t xml:space="preserve">manner, </w:t>
      </w:r>
      <w:r>
        <w:t xml:space="preserve">supported by their vast host, began to overwhelm Bhishma like the clouds covering the maker of </w:t>
      </w:r>
      <w:r>
        <w:rPr>
          <w:spacing w:val="-6"/>
        </w:rPr>
        <w:t xml:space="preserve">day. </w:t>
      </w:r>
      <w:r>
        <w:t xml:space="preserve">O bull of </w:t>
      </w:r>
      <w:r>
        <w:rPr>
          <w:spacing w:val="-6"/>
        </w:rPr>
        <w:t xml:space="preserve">Bharata’s </w:t>
      </w:r>
      <w:r>
        <w:t xml:space="preserve">race, surrounded on all sides, that Bharata hero consumed </w:t>
      </w:r>
      <w:r>
        <w:rPr>
          <w:spacing w:val="-3"/>
        </w:rPr>
        <w:t xml:space="preserve">many </w:t>
      </w:r>
      <w:r>
        <w:t xml:space="preserve">brave warriors in that battle like a raging conflagration in the forest (consuming numberless trees). The prowess that we then beheld there of thy son (Dussasana) was wonderful, inasmuch as he battled with Partha and protected the grandsire </w:t>
      </w:r>
      <w:r>
        <w:rPr>
          <w:spacing w:val="-3"/>
        </w:rPr>
        <w:t xml:space="preserve">at </w:t>
      </w:r>
      <w:r>
        <w:t xml:space="preserve">the same time. </w:t>
      </w:r>
      <w:r>
        <w:rPr>
          <w:spacing w:val="-3"/>
        </w:rPr>
        <w:t xml:space="preserve">With </w:t>
      </w:r>
      <w:r>
        <w:t>that feat of thy son Dussasana, that illustrious bowman, all the people there were highly gratified. Alone he battled with all the Pandavas having Arjuna amongst them; and he fought with such vigour that the Pandavas were unable to</w:t>
      </w:r>
      <w:r>
        <w:rPr>
          <w:spacing w:val="-4"/>
        </w:rPr>
        <w:t xml:space="preserve"> </w:t>
      </w:r>
      <w:r>
        <w:t>resist</w:t>
      </w:r>
      <w:r>
        <w:rPr>
          <w:spacing w:val="-3"/>
        </w:rPr>
        <w:t xml:space="preserve"> </w:t>
      </w:r>
      <w:r>
        <w:t>him.</w:t>
      </w:r>
      <w:r>
        <w:rPr>
          <w:spacing w:val="-4"/>
        </w:rPr>
        <w:t xml:space="preserve"> </w:t>
      </w:r>
      <w:r>
        <w:rPr>
          <w:spacing w:val="-3"/>
        </w:rPr>
        <w:t xml:space="preserve">Many </w:t>
      </w:r>
      <w:r>
        <w:t>car-warriors</w:t>
      </w:r>
      <w:r>
        <w:rPr>
          <w:spacing w:val="-4"/>
        </w:rPr>
        <w:t xml:space="preserve"> </w:t>
      </w:r>
      <w:r>
        <w:t>were</w:t>
      </w:r>
      <w:r>
        <w:rPr>
          <w:spacing w:val="-3"/>
        </w:rPr>
        <w:t xml:space="preserve"> </w:t>
      </w:r>
      <w:r>
        <w:t>in</w:t>
      </w:r>
      <w:r>
        <w:rPr>
          <w:spacing w:val="-4"/>
        </w:rPr>
        <w:t xml:space="preserve"> </w:t>
      </w:r>
      <w:r>
        <w:t>that</w:t>
      </w:r>
      <w:r>
        <w:rPr>
          <w:spacing w:val="-3"/>
        </w:rPr>
        <w:t xml:space="preserve"> </w:t>
      </w:r>
      <w:r>
        <w:t>battle</w:t>
      </w:r>
      <w:r>
        <w:rPr>
          <w:spacing w:val="-4"/>
        </w:rPr>
        <w:t xml:space="preserve"> </w:t>
      </w:r>
      <w:r>
        <w:t>deprived</w:t>
      </w:r>
      <w:r>
        <w:rPr>
          <w:spacing w:val="-3"/>
        </w:rPr>
        <w:t xml:space="preserve"> </w:t>
      </w:r>
      <w:r>
        <w:t>of</w:t>
      </w:r>
      <w:r>
        <w:rPr>
          <w:spacing w:val="-4"/>
        </w:rPr>
        <w:t xml:space="preserve"> </w:t>
      </w:r>
      <w:r>
        <w:t>their</w:t>
      </w:r>
      <w:r>
        <w:rPr>
          <w:spacing w:val="-3"/>
        </w:rPr>
        <w:t xml:space="preserve"> </w:t>
      </w:r>
      <w:r>
        <w:t>cars</w:t>
      </w:r>
      <w:r>
        <w:rPr>
          <w:spacing w:val="-3"/>
        </w:rPr>
        <w:t xml:space="preserve"> </w:t>
      </w:r>
      <w:r>
        <w:t>by</w:t>
      </w:r>
      <w:r>
        <w:rPr>
          <w:spacing w:val="-4"/>
        </w:rPr>
        <w:t xml:space="preserve"> </w:t>
      </w:r>
      <w:r>
        <w:t>Dussasana.</w:t>
      </w:r>
      <w:r>
        <w:rPr>
          <w:spacing w:val="-3"/>
        </w:rPr>
        <w:t xml:space="preserve"> </w:t>
      </w:r>
      <w:r>
        <w:t>And</w:t>
      </w:r>
      <w:r>
        <w:rPr>
          <w:spacing w:val="-4"/>
        </w:rPr>
        <w:t xml:space="preserve"> </w:t>
      </w:r>
      <w:r>
        <w:rPr>
          <w:spacing w:val="-3"/>
        </w:rPr>
        <w:t xml:space="preserve">many </w:t>
      </w:r>
      <w:r>
        <w:t>mighty</w:t>
      </w:r>
      <w:r>
        <w:rPr>
          <w:spacing w:val="-4"/>
        </w:rPr>
        <w:t xml:space="preserve"> </w:t>
      </w:r>
      <w:r>
        <w:t xml:space="preserve">bowmen on horseback and </w:t>
      </w:r>
      <w:r>
        <w:rPr>
          <w:spacing w:val="-3"/>
        </w:rPr>
        <w:t xml:space="preserve">many </w:t>
      </w:r>
      <w:r>
        <w:t xml:space="preserve">mighty-warriors, elephants, pierced with </w:t>
      </w:r>
      <w:r>
        <w:rPr>
          <w:spacing w:val="-4"/>
        </w:rPr>
        <w:t xml:space="preserve">Dussasana’s </w:t>
      </w:r>
      <w:r>
        <w:t>keen shafts, fell down on the</w:t>
      </w:r>
      <w:r>
        <w:rPr>
          <w:spacing w:val="-32"/>
        </w:rPr>
        <w:t xml:space="preserve"> </w:t>
      </w:r>
      <w:r>
        <w:t>earth.</w:t>
      </w:r>
      <w:r w:rsidR="003205BD">
        <w:t xml:space="preserve"> </w:t>
      </w:r>
      <w:r>
        <w:t xml:space="preserve">And </w:t>
      </w:r>
      <w:r>
        <w:rPr>
          <w:spacing w:val="-3"/>
        </w:rPr>
        <w:t xml:space="preserve">many </w:t>
      </w:r>
      <w:r>
        <w:t xml:space="preserve">elephants, afflicted with his shafts, ran away in all directions. As a fire fiercely blazeth forth with bright flames when fed with fuel, so did thy son blaze forth, consuming the Pandava host. And no </w:t>
      </w:r>
      <w:r>
        <w:rPr>
          <w:spacing w:val="-3"/>
        </w:rPr>
        <w:t xml:space="preserve">car-warrior, </w:t>
      </w:r>
      <w:r>
        <w:lastRenderedPageBreak/>
        <w:t xml:space="preserve">O Bharata, of the Pandava host ventured to vanquish or even proceed against that warrior of gigantic proportions, save </w:t>
      </w:r>
      <w:r>
        <w:rPr>
          <w:spacing w:val="-7"/>
        </w:rPr>
        <w:t xml:space="preserve">Indra’s </w:t>
      </w:r>
      <w:r>
        <w:t xml:space="preserve">son (Arjuna) owning white steeds and having Krishna for his charioteer. Then Arjuna also called </w:t>
      </w:r>
      <w:r>
        <w:rPr>
          <w:spacing w:val="-3"/>
        </w:rPr>
        <w:t xml:space="preserve">Vijaya, </w:t>
      </w:r>
      <w:r>
        <w:t xml:space="preserve">vanquishing Dussasana in battle, O king, in the very sight of all the troops, proceeded against Bhishma. Though vanquished, thy son, </w:t>
      </w:r>
      <w:r>
        <w:rPr>
          <w:spacing w:val="-3"/>
        </w:rPr>
        <w:t xml:space="preserve">however, </w:t>
      </w:r>
      <w:r>
        <w:t xml:space="preserve">relying upon the might of </w:t>
      </w:r>
      <w:r>
        <w:rPr>
          <w:spacing w:val="-5"/>
        </w:rPr>
        <w:t xml:space="preserve">Bhishma’s </w:t>
      </w:r>
      <w:r>
        <w:t xml:space="preserve">arms, repeatedly comforted his own side and battled with the Pandavas with great fierceness. Arjuna, O king, fighting with his foes in that battle, looked exceedingly resplendent. 1 Then Sikhandin, in that battle, O king, pierced the grandsire with </w:t>
      </w:r>
      <w:r>
        <w:rPr>
          <w:spacing w:val="-3"/>
        </w:rPr>
        <w:t xml:space="preserve">many </w:t>
      </w:r>
      <w:r>
        <w:t>arrows whose touch resembled that of</w:t>
      </w:r>
      <w:r>
        <w:rPr>
          <w:spacing w:val="-5"/>
        </w:rPr>
        <w:t xml:space="preserve"> </w:t>
      </w:r>
      <w:r>
        <w:t>the</w:t>
      </w:r>
      <w:r>
        <w:rPr>
          <w:spacing w:val="-5"/>
        </w:rPr>
        <w:t xml:space="preserve"> </w:t>
      </w:r>
      <w:r>
        <w:t>bolts</w:t>
      </w:r>
      <w:r>
        <w:rPr>
          <w:spacing w:val="-5"/>
        </w:rPr>
        <w:t xml:space="preserve"> </w:t>
      </w:r>
      <w:r>
        <w:t>of</w:t>
      </w:r>
      <w:r>
        <w:rPr>
          <w:spacing w:val="-4"/>
        </w:rPr>
        <w:t xml:space="preserve"> </w:t>
      </w:r>
      <w:r>
        <w:t>heaven</w:t>
      </w:r>
      <w:r>
        <w:rPr>
          <w:spacing w:val="-5"/>
        </w:rPr>
        <w:t xml:space="preserve"> </w:t>
      </w:r>
      <w:r>
        <w:t>and</w:t>
      </w:r>
      <w:r>
        <w:rPr>
          <w:spacing w:val="-5"/>
        </w:rPr>
        <w:t xml:space="preserve"> </w:t>
      </w:r>
      <w:r>
        <w:t>which</w:t>
      </w:r>
      <w:r>
        <w:rPr>
          <w:spacing w:val="-5"/>
        </w:rPr>
        <w:t xml:space="preserve"> </w:t>
      </w:r>
      <w:r>
        <w:t>were</w:t>
      </w:r>
      <w:r>
        <w:rPr>
          <w:spacing w:val="-4"/>
        </w:rPr>
        <w:t xml:space="preserve"> </w:t>
      </w:r>
      <w:r>
        <w:t>as</w:t>
      </w:r>
      <w:r>
        <w:rPr>
          <w:spacing w:val="-5"/>
        </w:rPr>
        <w:t xml:space="preserve"> </w:t>
      </w:r>
      <w:r>
        <w:t>fatal</w:t>
      </w:r>
      <w:r>
        <w:rPr>
          <w:spacing w:val="-5"/>
        </w:rPr>
        <w:t xml:space="preserve"> </w:t>
      </w:r>
      <w:r>
        <w:t>as</w:t>
      </w:r>
      <w:r>
        <w:rPr>
          <w:spacing w:val="-5"/>
        </w:rPr>
        <w:t xml:space="preserve"> </w:t>
      </w:r>
      <w:r>
        <w:t>the</w:t>
      </w:r>
      <w:r>
        <w:rPr>
          <w:spacing w:val="-4"/>
        </w:rPr>
        <w:t xml:space="preserve"> </w:t>
      </w:r>
      <w:r>
        <w:t>poison</w:t>
      </w:r>
      <w:r>
        <w:rPr>
          <w:spacing w:val="-5"/>
        </w:rPr>
        <w:t xml:space="preserve"> </w:t>
      </w:r>
      <w:r>
        <w:t>of</w:t>
      </w:r>
      <w:r>
        <w:rPr>
          <w:spacing w:val="-5"/>
        </w:rPr>
        <w:t xml:space="preserve"> </w:t>
      </w:r>
      <w:r>
        <w:t>the</w:t>
      </w:r>
      <w:r>
        <w:rPr>
          <w:spacing w:val="-5"/>
        </w:rPr>
        <w:t xml:space="preserve"> </w:t>
      </w:r>
      <w:r>
        <w:t>snake.</w:t>
      </w:r>
      <w:r>
        <w:rPr>
          <w:spacing w:val="-4"/>
        </w:rPr>
        <w:t xml:space="preserve"> </w:t>
      </w:r>
      <w:r>
        <w:t>These</w:t>
      </w:r>
      <w:r>
        <w:rPr>
          <w:spacing w:val="-5"/>
        </w:rPr>
        <w:t xml:space="preserve"> </w:t>
      </w:r>
      <w:r>
        <w:t>arrows,</w:t>
      </w:r>
      <w:r>
        <w:rPr>
          <w:spacing w:val="-5"/>
        </w:rPr>
        <w:t xml:space="preserve"> </w:t>
      </w:r>
      <w:r>
        <w:rPr>
          <w:spacing w:val="-3"/>
        </w:rPr>
        <w:t>however,</w:t>
      </w:r>
      <w:r>
        <w:rPr>
          <w:spacing w:val="-5"/>
        </w:rPr>
        <w:t xml:space="preserve"> </w:t>
      </w:r>
      <w:r>
        <w:t>O</w:t>
      </w:r>
      <w:r>
        <w:rPr>
          <w:spacing w:val="-4"/>
        </w:rPr>
        <w:t xml:space="preserve"> </w:t>
      </w:r>
      <w:r>
        <w:t>monarch,</w:t>
      </w:r>
      <w:r>
        <w:rPr>
          <w:spacing w:val="-5"/>
        </w:rPr>
        <w:t xml:space="preserve"> </w:t>
      </w:r>
      <w:r>
        <w:t>caused thy</w:t>
      </w:r>
      <w:r>
        <w:rPr>
          <w:spacing w:val="-3"/>
        </w:rPr>
        <w:t xml:space="preserve"> </w:t>
      </w:r>
      <w:r>
        <w:t>sire</w:t>
      </w:r>
      <w:r>
        <w:rPr>
          <w:spacing w:val="-2"/>
        </w:rPr>
        <w:t xml:space="preserve"> </w:t>
      </w:r>
      <w:r>
        <w:t>little</w:t>
      </w:r>
      <w:r>
        <w:rPr>
          <w:spacing w:val="-2"/>
        </w:rPr>
        <w:t xml:space="preserve"> </w:t>
      </w:r>
      <w:r>
        <w:t>pain,</w:t>
      </w:r>
      <w:r>
        <w:rPr>
          <w:spacing w:val="-2"/>
        </w:rPr>
        <w:t xml:space="preserve"> </w:t>
      </w:r>
      <w:r>
        <w:t>for</w:t>
      </w:r>
      <w:r>
        <w:rPr>
          <w:spacing w:val="-2"/>
        </w:rPr>
        <w:t xml:space="preserve"> </w:t>
      </w:r>
      <w:r>
        <w:t>the</w:t>
      </w:r>
      <w:r>
        <w:rPr>
          <w:spacing w:val="-2"/>
        </w:rPr>
        <w:t xml:space="preserve"> </w:t>
      </w:r>
      <w:r>
        <w:t>son</w:t>
      </w:r>
      <w:r>
        <w:rPr>
          <w:spacing w:val="-2"/>
        </w:rPr>
        <w:t xml:space="preserve"> </w:t>
      </w:r>
      <w:r>
        <w:t>of</w:t>
      </w:r>
      <w:r>
        <w:rPr>
          <w:spacing w:val="-2"/>
        </w:rPr>
        <w:t xml:space="preserve"> </w:t>
      </w:r>
      <w:r>
        <w:t>Ganga</w:t>
      </w:r>
      <w:r>
        <w:rPr>
          <w:spacing w:val="-2"/>
        </w:rPr>
        <w:t xml:space="preserve"> </w:t>
      </w:r>
      <w:r>
        <w:t>received</w:t>
      </w:r>
      <w:r>
        <w:rPr>
          <w:spacing w:val="-3"/>
        </w:rPr>
        <w:t xml:space="preserve"> </w:t>
      </w:r>
      <w:r>
        <w:t>them</w:t>
      </w:r>
      <w:r>
        <w:rPr>
          <w:spacing w:val="-2"/>
        </w:rPr>
        <w:t xml:space="preserve"> </w:t>
      </w:r>
      <w:r>
        <w:rPr>
          <w:spacing w:val="-3"/>
        </w:rPr>
        <w:t>laughingly.</w:t>
      </w:r>
      <w:r>
        <w:rPr>
          <w:spacing w:val="-2"/>
        </w:rPr>
        <w:t xml:space="preserve"> </w:t>
      </w:r>
      <w:r>
        <w:t>Indeed,</w:t>
      </w:r>
      <w:r>
        <w:rPr>
          <w:spacing w:val="-2"/>
        </w:rPr>
        <w:t xml:space="preserve"> </w:t>
      </w:r>
      <w:r>
        <w:t>as</w:t>
      </w:r>
      <w:r>
        <w:rPr>
          <w:spacing w:val="-2"/>
        </w:rPr>
        <w:t xml:space="preserve"> </w:t>
      </w:r>
      <w:r>
        <w:t>a</w:t>
      </w:r>
      <w:r>
        <w:rPr>
          <w:spacing w:val="-2"/>
        </w:rPr>
        <w:t xml:space="preserve"> </w:t>
      </w:r>
      <w:r>
        <w:t>person</w:t>
      </w:r>
      <w:r>
        <w:rPr>
          <w:spacing w:val="-2"/>
        </w:rPr>
        <w:t xml:space="preserve"> </w:t>
      </w:r>
      <w:r>
        <w:t>afflicted</w:t>
      </w:r>
      <w:r>
        <w:rPr>
          <w:spacing w:val="-2"/>
        </w:rPr>
        <w:t xml:space="preserve"> </w:t>
      </w:r>
      <w:r>
        <w:t>with</w:t>
      </w:r>
      <w:r>
        <w:rPr>
          <w:spacing w:val="-2"/>
        </w:rPr>
        <w:t xml:space="preserve"> </w:t>
      </w:r>
      <w:r>
        <w:t>heat</w:t>
      </w:r>
      <w:r>
        <w:rPr>
          <w:spacing w:val="-3"/>
        </w:rPr>
        <w:t xml:space="preserve"> </w:t>
      </w:r>
      <w:r>
        <w:t>cheerfully receives torrents of rain, even so did the son of Ganga received those arrows of Sikhandin. And the Kshatriyas there, O king, beheld Bhishma in that great battle as a being of fierce visage who was incessantly consuming the troops of the high-souled Pandavas.</w:t>
      </w:r>
    </w:p>
    <w:p w14:paraId="567317BF" w14:textId="5E4926BD" w:rsidR="00BD6E04" w:rsidRDefault="00BD6E04" w:rsidP="003205BD">
      <w:pPr>
        <w:pStyle w:val="Body"/>
      </w:pPr>
      <w:r>
        <w:t xml:space="preserve">“Then thy son (Duryodhana), addressing all his warriors, said unto them, </w:t>
      </w:r>
      <w:r>
        <w:rPr>
          <w:spacing w:val="-3"/>
        </w:rPr>
        <w:t xml:space="preserve">‘Rush </w:t>
      </w:r>
      <w:r>
        <w:t xml:space="preserve">ye against Phalguni from all sides. Bhishma, acquainted with the duties of a </w:t>
      </w:r>
      <w:r>
        <w:rPr>
          <w:spacing w:val="-3"/>
        </w:rPr>
        <w:t xml:space="preserve">commander, </w:t>
      </w:r>
      <w:r>
        <w:t xml:space="preserve">will protect </w:t>
      </w:r>
      <w:r>
        <w:rPr>
          <w:spacing w:val="-10"/>
        </w:rPr>
        <w:t xml:space="preserve">you’. </w:t>
      </w:r>
      <w:r>
        <w:t>Thus addressed, the Kaurava troops casting</w:t>
      </w:r>
      <w:r>
        <w:rPr>
          <w:spacing w:val="-4"/>
        </w:rPr>
        <w:t xml:space="preserve"> </w:t>
      </w:r>
      <w:r>
        <w:t>off</w:t>
      </w:r>
      <w:r>
        <w:rPr>
          <w:spacing w:val="-3"/>
        </w:rPr>
        <w:t xml:space="preserve"> </w:t>
      </w:r>
      <w:r>
        <w:t>all</w:t>
      </w:r>
      <w:r>
        <w:rPr>
          <w:spacing w:val="-3"/>
        </w:rPr>
        <w:t xml:space="preserve"> </w:t>
      </w:r>
      <w:r>
        <w:rPr>
          <w:spacing w:val="-4"/>
        </w:rPr>
        <w:t>fear,</w:t>
      </w:r>
      <w:r>
        <w:rPr>
          <w:spacing w:val="-3"/>
        </w:rPr>
        <w:t xml:space="preserve"> </w:t>
      </w:r>
      <w:r>
        <w:t>fought</w:t>
      </w:r>
      <w:r>
        <w:rPr>
          <w:spacing w:val="-3"/>
        </w:rPr>
        <w:t xml:space="preserve"> </w:t>
      </w:r>
      <w:r>
        <w:t>with</w:t>
      </w:r>
      <w:r>
        <w:rPr>
          <w:spacing w:val="-3"/>
        </w:rPr>
        <w:t xml:space="preserve"> </w:t>
      </w:r>
      <w:r>
        <w:t>the</w:t>
      </w:r>
      <w:r>
        <w:rPr>
          <w:spacing w:val="-3"/>
        </w:rPr>
        <w:t xml:space="preserve"> </w:t>
      </w:r>
      <w:r>
        <w:t>Pandavas.</w:t>
      </w:r>
      <w:r>
        <w:rPr>
          <w:spacing w:val="-4"/>
        </w:rPr>
        <w:t xml:space="preserve"> </w:t>
      </w:r>
      <w:r>
        <w:t>(And</w:t>
      </w:r>
      <w:r>
        <w:rPr>
          <w:spacing w:val="-3"/>
        </w:rPr>
        <w:t xml:space="preserve"> </w:t>
      </w:r>
      <w:r>
        <w:t>once</w:t>
      </w:r>
      <w:r>
        <w:rPr>
          <w:spacing w:val="-3"/>
        </w:rPr>
        <w:t xml:space="preserve"> </w:t>
      </w:r>
      <w:r>
        <w:t>more,</w:t>
      </w:r>
      <w:r>
        <w:rPr>
          <w:spacing w:val="-3"/>
        </w:rPr>
        <w:t xml:space="preserve"> </w:t>
      </w:r>
      <w:r>
        <w:t>Duryodhana</w:t>
      </w:r>
      <w:r>
        <w:rPr>
          <w:spacing w:val="-3"/>
        </w:rPr>
        <w:t xml:space="preserve"> </w:t>
      </w:r>
      <w:r>
        <w:t>said</w:t>
      </w:r>
      <w:r>
        <w:rPr>
          <w:spacing w:val="-3"/>
        </w:rPr>
        <w:t xml:space="preserve"> </w:t>
      </w:r>
      <w:r>
        <w:t>unto</w:t>
      </w:r>
      <w:r>
        <w:rPr>
          <w:spacing w:val="-3"/>
        </w:rPr>
        <w:t xml:space="preserve"> </w:t>
      </w:r>
      <w:r>
        <w:t>them).</w:t>
      </w:r>
      <w:r>
        <w:rPr>
          <w:spacing w:val="-4"/>
        </w:rPr>
        <w:t xml:space="preserve"> </w:t>
      </w:r>
      <w:r>
        <w:rPr>
          <w:spacing w:val="-3"/>
        </w:rPr>
        <w:t xml:space="preserve">‘With </w:t>
      </w:r>
      <w:r>
        <w:t>his</w:t>
      </w:r>
      <w:r>
        <w:rPr>
          <w:spacing w:val="-3"/>
        </w:rPr>
        <w:t xml:space="preserve"> </w:t>
      </w:r>
      <w:r>
        <w:t>tall</w:t>
      </w:r>
      <w:r>
        <w:rPr>
          <w:spacing w:val="-3"/>
        </w:rPr>
        <w:t xml:space="preserve"> </w:t>
      </w:r>
      <w:r>
        <w:t xml:space="preserve">standard bearing the device of the golden palmyra, Bhishma stayeth, protecting the honour and the armour of all the Dhartarashtra warriors. The very gods, striving </w:t>
      </w:r>
      <w:r>
        <w:rPr>
          <w:spacing w:val="-3"/>
        </w:rPr>
        <w:t xml:space="preserve">vigorously, </w:t>
      </w:r>
      <w:r>
        <w:t xml:space="preserve">cannot vanquish the illustrious and mighty Bhishma. </w:t>
      </w:r>
      <w:r>
        <w:rPr>
          <w:spacing w:val="-3"/>
        </w:rPr>
        <w:t xml:space="preserve">What </w:t>
      </w:r>
      <w:r>
        <w:t xml:space="preserve">need be said, therefore, of the Parthas who are mortals? Therefore, ye warriors, fly not away from the field, getting Phalguni for a foe. I myself, striving </w:t>
      </w:r>
      <w:r>
        <w:rPr>
          <w:spacing w:val="-3"/>
        </w:rPr>
        <w:t xml:space="preserve">vigorously, </w:t>
      </w:r>
      <w:r>
        <w:t xml:space="preserve">will today fight with the Pandavas.. uniting with all of you, ye lords of earth, exerting yourselves </w:t>
      </w:r>
      <w:r>
        <w:rPr>
          <w:spacing w:val="-6"/>
        </w:rPr>
        <w:t xml:space="preserve">actively.’ </w:t>
      </w:r>
      <w:r>
        <w:t xml:space="preserve">Hearing these words, O monarch, of thy son with bow in hand, </w:t>
      </w:r>
      <w:r>
        <w:rPr>
          <w:spacing w:val="-3"/>
        </w:rPr>
        <w:t xml:space="preserve">many </w:t>
      </w:r>
      <w:r>
        <w:t xml:space="preserve">mighty combatants, excited with rage, belonging to the Videhas, the Kalingas, and the diverse tribes of the Daserkas, fell upon Phalguni. And </w:t>
      </w:r>
      <w:r>
        <w:rPr>
          <w:spacing w:val="-3"/>
        </w:rPr>
        <w:t xml:space="preserve">many </w:t>
      </w:r>
      <w:r>
        <w:t xml:space="preserve">combatants also, belonging to the Nishadas, the Sauviras, the </w:t>
      </w:r>
      <w:r>
        <w:rPr>
          <w:spacing w:val="-3"/>
        </w:rPr>
        <w:t xml:space="preserve">Valhikas, </w:t>
      </w:r>
      <w:r>
        <w:t>the</w:t>
      </w:r>
      <w:r>
        <w:rPr>
          <w:spacing w:val="-27"/>
        </w:rPr>
        <w:t xml:space="preserve"> </w:t>
      </w:r>
      <w:r>
        <w:t>Daradas,</w:t>
      </w:r>
      <w:r w:rsidR="003205BD">
        <w:t xml:space="preserve"> </w:t>
      </w:r>
      <w:r>
        <w:t xml:space="preserve">the </w:t>
      </w:r>
      <w:r>
        <w:rPr>
          <w:spacing w:val="-3"/>
        </w:rPr>
        <w:t xml:space="preserve">Westerners, </w:t>
      </w:r>
      <w:r>
        <w:t xml:space="preserve">the Northerners, the Malavas, the Abhighatas, the Surasenas, the Sivis, the </w:t>
      </w:r>
      <w:r>
        <w:rPr>
          <w:spacing w:val="-4"/>
        </w:rPr>
        <w:t xml:space="preserve">Vasatis, </w:t>
      </w:r>
      <w:r>
        <w:t>the Salwas, the Sakas, the Trigartas, the Amvashthas, and the Kekayas, similarly fell upon Partha, like flights of insects upon a fire. The</w:t>
      </w:r>
      <w:r>
        <w:rPr>
          <w:spacing w:val="-5"/>
        </w:rPr>
        <w:t xml:space="preserve"> </w:t>
      </w:r>
      <w:r>
        <w:t>mighty</w:t>
      </w:r>
      <w:r>
        <w:rPr>
          <w:spacing w:val="-4"/>
        </w:rPr>
        <w:t xml:space="preserve"> </w:t>
      </w:r>
      <w:r>
        <w:t>Dhananjaya,</w:t>
      </w:r>
      <w:r>
        <w:rPr>
          <w:spacing w:val="-4"/>
        </w:rPr>
        <w:t xml:space="preserve"> </w:t>
      </w:r>
      <w:r>
        <w:t>otherwise</w:t>
      </w:r>
      <w:r>
        <w:rPr>
          <w:spacing w:val="-4"/>
        </w:rPr>
        <w:t xml:space="preserve"> </w:t>
      </w:r>
      <w:r>
        <w:t>called</w:t>
      </w:r>
      <w:r>
        <w:rPr>
          <w:spacing w:val="-4"/>
        </w:rPr>
        <w:t xml:space="preserve"> </w:t>
      </w:r>
      <w:r>
        <w:rPr>
          <w:spacing w:val="-3"/>
        </w:rPr>
        <w:t>Vibhatsu,</w:t>
      </w:r>
      <w:r>
        <w:rPr>
          <w:spacing w:val="-4"/>
        </w:rPr>
        <w:t xml:space="preserve"> </w:t>
      </w:r>
      <w:r>
        <w:t>then,</w:t>
      </w:r>
      <w:r>
        <w:rPr>
          <w:spacing w:val="-4"/>
        </w:rPr>
        <w:t xml:space="preserve"> </w:t>
      </w:r>
      <w:r>
        <w:t>O</w:t>
      </w:r>
      <w:r>
        <w:rPr>
          <w:spacing w:val="-4"/>
        </w:rPr>
        <w:t xml:space="preserve"> </w:t>
      </w:r>
      <w:r>
        <w:t>monarch,</w:t>
      </w:r>
      <w:r>
        <w:rPr>
          <w:spacing w:val="-4"/>
        </w:rPr>
        <w:t xml:space="preserve"> </w:t>
      </w:r>
      <w:r>
        <w:t>calling</w:t>
      </w:r>
      <w:r>
        <w:rPr>
          <w:spacing w:val="-5"/>
        </w:rPr>
        <w:t xml:space="preserve"> </w:t>
      </w:r>
      <w:r>
        <w:t>to</w:t>
      </w:r>
      <w:r>
        <w:rPr>
          <w:spacing w:val="-4"/>
        </w:rPr>
        <w:t xml:space="preserve"> </w:t>
      </w:r>
      <w:r>
        <w:t>mind</w:t>
      </w:r>
      <w:r>
        <w:rPr>
          <w:spacing w:val="-4"/>
        </w:rPr>
        <w:t xml:space="preserve"> </w:t>
      </w:r>
      <w:r>
        <w:t>diverse</w:t>
      </w:r>
      <w:r>
        <w:rPr>
          <w:spacing w:val="-4"/>
        </w:rPr>
        <w:t xml:space="preserve"> </w:t>
      </w:r>
      <w:r>
        <w:t>celestial</w:t>
      </w:r>
      <w:r>
        <w:rPr>
          <w:spacing w:val="-4"/>
        </w:rPr>
        <w:t xml:space="preserve"> </w:t>
      </w:r>
      <w:r>
        <w:t>weapons</w:t>
      </w:r>
      <w:r>
        <w:rPr>
          <w:spacing w:val="-4"/>
        </w:rPr>
        <w:t xml:space="preserve"> </w:t>
      </w:r>
      <w:r>
        <w:t xml:space="preserve">and aiming them </w:t>
      </w:r>
      <w:r>
        <w:rPr>
          <w:spacing w:val="-3"/>
        </w:rPr>
        <w:t xml:space="preserve">at </w:t>
      </w:r>
      <w:r>
        <w:t xml:space="preserve">those great car-warriors </w:t>
      </w:r>
      <w:r>
        <w:rPr>
          <w:spacing w:val="-3"/>
        </w:rPr>
        <w:t xml:space="preserve">at </w:t>
      </w:r>
      <w:r>
        <w:t>the heads of their respective divisions, 1 quickly consumed them all, by means of those weapons of great force, like fire consuming a flight of insects. And while that firm bowman was (by means of his celestial weapons) creating thousands upon thousands of arrows, his Gandiva looked highly resplendent</w:t>
      </w:r>
      <w:r>
        <w:rPr>
          <w:spacing w:val="-4"/>
        </w:rPr>
        <w:t xml:space="preserve"> </w:t>
      </w:r>
      <w:r>
        <w:t>in</w:t>
      </w:r>
      <w:r>
        <w:rPr>
          <w:spacing w:val="-3"/>
        </w:rPr>
        <w:t xml:space="preserve"> </w:t>
      </w:r>
      <w:r>
        <w:t>the</w:t>
      </w:r>
      <w:r>
        <w:rPr>
          <w:spacing w:val="-3"/>
        </w:rPr>
        <w:t xml:space="preserve"> </w:t>
      </w:r>
      <w:r>
        <w:t>welkin.</w:t>
      </w:r>
      <w:r>
        <w:rPr>
          <w:spacing w:val="-3"/>
        </w:rPr>
        <w:t xml:space="preserve"> </w:t>
      </w:r>
      <w:r>
        <w:t>Then</w:t>
      </w:r>
      <w:r>
        <w:rPr>
          <w:spacing w:val="-3"/>
        </w:rPr>
        <w:t xml:space="preserve"> </w:t>
      </w:r>
      <w:r>
        <w:t>those</w:t>
      </w:r>
      <w:r>
        <w:rPr>
          <w:spacing w:val="-3"/>
        </w:rPr>
        <w:t xml:space="preserve"> </w:t>
      </w:r>
      <w:r>
        <w:t>Kshatriyas,</w:t>
      </w:r>
      <w:r>
        <w:rPr>
          <w:spacing w:val="-3"/>
        </w:rPr>
        <w:t xml:space="preserve"> </w:t>
      </w:r>
      <w:r>
        <w:t>O</w:t>
      </w:r>
      <w:r>
        <w:rPr>
          <w:spacing w:val="-3"/>
        </w:rPr>
        <w:t xml:space="preserve"> </w:t>
      </w:r>
      <w:r>
        <w:t>monarch,</w:t>
      </w:r>
      <w:r>
        <w:rPr>
          <w:spacing w:val="-3"/>
        </w:rPr>
        <w:t xml:space="preserve"> </w:t>
      </w:r>
      <w:r>
        <w:t>afflicted</w:t>
      </w:r>
      <w:r>
        <w:rPr>
          <w:spacing w:val="-3"/>
        </w:rPr>
        <w:t xml:space="preserve"> </w:t>
      </w:r>
      <w:r>
        <w:t>with</w:t>
      </w:r>
      <w:r>
        <w:rPr>
          <w:spacing w:val="-3"/>
        </w:rPr>
        <w:t xml:space="preserve"> </w:t>
      </w:r>
      <w:r>
        <w:t>those</w:t>
      </w:r>
      <w:r>
        <w:rPr>
          <w:spacing w:val="-4"/>
        </w:rPr>
        <w:t xml:space="preserve"> </w:t>
      </w:r>
      <w:r>
        <w:t>arrows</w:t>
      </w:r>
      <w:r>
        <w:rPr>
          <w:spacing w:val="-3"/>
        </w:rPr>
        <w:t xml:space="preserve"> </w:t>
      </w:r>
      <w:r>
        <w:t>with</w:t>
      </w:r>
      <w:r>
        <w:rPr>
          <w:spacing w:val="-3"/>
        </w:rPr>
        <w:t xml:space="preserve"> </w:t>
      </w:r>
      <w:r>
        <w:t>their</w:t>
      </w:r>
      <w:r>
        <w:rPr>
          <w:spacing w:val="-3"/>
        </w:rPr>
        <w:t xml:space="preserve"> </w:t>
      </w:r>
      <w:r>
        <w:t>tall</w:t>
      </w:r>
      <w:r>
        <w:rPr>
          <w:spacing w:val="-3"/>
        </w:rPr>
        <w:t xml:space="preserve"> </w:t>
      </w:r>
      <w:r>
        <w:t>standards</w:t>
      </w:r>
      <w:r>
        <w:rPr>
          <w:spacing w:val="-3"/>
        </w:rPr>
        <w:t xml:space="preserve"> </w:t>
      </w:r>
      <w:r>
        <w:t>torn</w:t>
      </w:r>
      <w:r w:rsidR="003205BD">
        <w:t xml:space="preserve"> </w:t>
      </w:r>
      <w:r>
        <w:t xml:space="preserve">and overthrown, could not even together, approach the ape-bannered (Partha). </w:t>
      </w:r>
      <w:r>
        <w:lastRenderedPageBreak/>
        <w:t xml:space="preserve">Car-warriors fell down with their standards, and horsemen with their horses, and elephant-riders with their elephants, attacked by Kiritin with his shafts. And the earth was soon covered all on all sides with the retreating troops of those kings, routed in consequence of the shafts shot from </w:t>
      </w:r>
      <w:r>
        <w:rPr>
          <w:spacing w:val="-6"/>
        </w:rPr>
        <w:t xml:space="preserve">Arjuna’s </w:t>
      </w:r>
      <w:r>
        <w:t xml:space="preserve">arms. Partha then, O monarch, having routed the Kaurava </w:t>
      </w:r>
      <w:r>
        <w:rPr>
          <w:spacing w:val="-5"/>
        </w:rPr>
        <w:t xml:space="preserve">army, </w:t>
      </w:r>
      <w:r>
        <w:t>sped</w:t>
      </w:r>
      <w:r>
        <w:rPr>
          <w:spacing w:val="-3"/>
        </w:rPr>
        <w:t xml:space="preserve"> many </w:t>
      </w:r>
      <w:r>
        <w:t xml:space="preserve">arrows </w:t>
      </w:r>
      <w:r>
        <w:rPr>
          <w:spacing w:val="-3"/>
        </w:rPr>
        <w:t xml:space="preserve">at </w:t>
      </w:r>
      <w:r>
        <w:t xml:space="preserve">Dussasana. Those arrows with iron heads, piercing thy son Dussasana through, all entered the earth like snakes through ant-hills. Arjuna then slew </w:t>
      </w:r>
      <w:r>
        <w:rPr>
          <w:spacing w:val="-4"/>
        </w:rPr>
        <w:t xml:space="preserve">Dussasana’s </w:t>
      </w:r>
      <w:r>
        <w:t xml:space="preserve">steeds and then felled his charioteer. And the lord Arjuna, with twenty shafts, deprived Vivingsati of his </w:t>
      </w:r>
      <w:r>
        <w:rPr>
          <w:spacing w:val="-4"/>
        </w:rPr>
        <w:t xml:space="preserve">car, </w:t>
      </w:r>
      <w:r>
        <w:t xml:space="preserve">and struck him five straight shafts. And piercing Kripa and </w:t>
      </w:r>
      <w:r>
        <w:rPr>
          <w:spacing w:val="-3"/>
        </w:rPr>
        <w:t>Vikar</w:t>
      </w:r>
      <w:r>
        <w:t xml:space="preserve">na and Salya with </w:t>
      </w:r>
      <w:r>
        <w:rPr>
          <w:spacing w:val="-3"/>
        </w:rPr>
        <w:t xml:space="preserve">many </w:t>
      </w:r>
      <w:r>
        <w:t xml:space="preserve">arrows made wholly of iron, </w:t>
      </w:r>
      <w:r>
        <w:rPr>
          <w:spacing w:val="-6"/>
        </w:rPr>
        <w:t xml:space="preserve">Kunti’s </w:t>
      </w:r>
      <w:r>
        <w:t xml:space="preserve">son owning white steeds deprived all of them of their cars. Thus deprived of their cars and vanquished in battle by Savyasachin, Kripa and Salya, O sire, and Dussasana, and Vikarna and Vivingsati, all fled </w:t>
      </w:r>
      <w:r>
        <w:rPr>
          <w:spacing w:val="-5"/>
        </w:rPr>
        <w:t xml:space="preserve">away. </w:t>
      </w:r>
      <w:r>
        <w:t>Having vanquished those mighty car-warriors, O chief of the Bharatas,</w:t>
      </w:r>
      <w:r w:rsidR="003205BD">
        <w:t xml:space="preserve"> </w:t>
      </w:r>
      <w:r>
        <w:t>in the forenoon, Partha blazed up in that battle like a smokeless conflagration. Scattering his shafts all around like the</w:t>
      </w:r>
      <w:r>
        <w:rPr>
          <w:spacing w:val="-4"/>
        </w:rPr>
        <w:t xml:space="preserve"> </w:t>
      </w:r>
      <w:r>
        <w:t>Sun</w:t>
      </w:r>
      <w:r>
        <w:rPr>
          <w:spacing w:val="-3"/>
        </w:rPr>
        <w:t xml:space="preserve"> </w:t>
      </w:r>
      <w:r>
        <w:t>shedding</w:t>
      </w:r>
      <w:r>
        <w:rPr>
          <w:spacing w:val="-4"/>
        </w:rPr>
        <w:t xml:space="preserve"> </w:t>
      </w:r>
      <w:r>
        <w:t>rays</w:t>
      </w:r>
      <w:r>
        <w:rPr>
          <w:spacing w:val="-3"/>
        </w:rPr>
        <w:t xml:space="preserve"> </w:t>
      </w:r>
      <w:r>
        <w:t>of</w:t>
      </w:r>
      <w:r>
        <w:rPr>
          <w:spacing w:val="-3"/>
        </w:rPr>
        <w:t xml:space="preserve"> </w:t>
      </w:r>
      <w:r>
        <w:t>light,</w:t>
      </w:r>
      <w:r>
        <w:rPr>
          <w:spacing w:val="-4"/>
        </w:rPr>
        <w:t xml:space="preserve"> </w:t>
      </w:r>
      <w:r>
        <w:t>Partha</w:t>
      </w:r>
      <w:r>
        <w:rPr>
          <w:spacing w:val="-3"/>
        </w:rPr>
        <w:t xml:space="preserve"> </w:t>
      </w:r>
      <w:r>
        <w:t>felled</w:t>
      </w:r>
      <w:r>
        <w:rPr>
          <w:spacing w:val="-3"/>
        </w:rPr>
        <w:t xml:space="preserve"> many</w:t>
      </w:r>
      <w:r>
        <w:rPr>
          <w:spacing w:val="-4"/>
        </w:rPr>
        <w:t xml:space="preserve"> </w:t>
      </w:r>
      <w:r>
        <w:t>other</w:t>
      </w:r>
      <w:r>
        <w:rPr>
          <w:spacing w:val="-3"/>
        </w:rPr>
        <w:t xml:space="preserve"> </w:t>
      </w:r>
      <w:r>
        <w:t>kings,</w:t>
      </w:r>
      <w:r>
        <w:rPr>
          <w:spacing w:val="-4"/>
        </w:rPr>
        <w:t xml:space="preserve"> </w:t>
      </w:r>
      <w:r>
        <w:t>O</w:t>
      </w:r>
      <w:r>
        <w:rPr>
          <w:spacing w:val="-3"/>
        </w:rPr>
        <w:t xml:space="preserve"> </w:t>
      </w:r>
      <w:r>
        <w:t>monarch.</w:t>
      </w:r>
      <w:r>
        <w:rPr>
          <w:spacing w:val="-3"/>
        </w:rPr>
        <w:t xml:space="preserve"> </w:t>
      </w:r>
      <w:r>
        <w:t>Making</w:t>
      </w:r>
      <w:r>
        <w:rPr>
          <w:spacing w:val="-4"/>
        </w:rPr>
        <w:t xml:space="preserve"> </w:t>
      </w:r>
      <w:r>
        <w:t>those</w:t>
      </w:r>
      <w:r>
        <w:rPr>
          <w:spacing w:val="-3"/>
        </w:rPr>
        <w:t xml:space="preserve"> </w:t>
      </w:r>
      <w:r>
        <w:t>mighty</w:t>
      </w:r>
      <w:r>
        <w:rPr>
          <w:spacing w:val="-3"/>
        </w:rPr>
        <w:t xml:space="preserve"> </w:t>
      </w:r>
      <w:r>
        <w:t>car-warriors</w:t>
      </w:r>
      <w:r>
        <w:rPr>
          <w:spacing w:val="-4"/>
        </w:rPr>
        <w:t xml:space="preserve"> </w:t>
      </w:r>
      <w:r>
        <w:t>turn their backs upon the field by means of his arrowy showers, Arjuna caused a large river of bloody current to flow in that</w:t>
      </w:r>
      <w:r>
        <w:rPr>
          <w:spacing w:val="-4"/>
        </w:rPr>
        <w:t xml:space="preserve"> </w:t>
      </w:r>
      <w:r>
        <w:t>battle</w:t>
      </w:r>
      <w:r>
        <w:rPr>
          <w:spacing w:val="-4"/>
        </w:rPr>
        <w:t xml:space="preserve"> </w:t>
      </w:r>
      <w:r>
        <w:t>between</w:t>
      </w:r>
      <w:r>
        <w:rPr>
          <w:spacing w:val="-4"/>
        </w:rPr>
        <w:t xml:space="preserve"> </w:t>
      </w:r>
      <w:r>
        <w:t>the</w:t>
      </w:r>
      <w:r>
        <w:rPr>
          <w:spacing w:val="-4"/>
        </w:rPr>
        <w:t xml:space="preserve"> </w:t>
      </w:r>
      <w:r>
        <w:t>hosts</w:t>
      </w:r>
      <w:r>
        <w:rPr>
          <w:spacing w:val="-4"/>
        </w:rPr>
        <w:t xml:space="preserve"> </w:t>
      </w:r>
      <w:r>
        <w:t>of</w:t>
      </w:r>
      <w:r>
        <w:rPr>
          <w:spacing w:val="-4"/>
        </w:rPr>
        <w:t xml:space="preserve"> </w:t>
      </w:r>
      <w:r>
        <w:t>the</w:t>
      </w:r>
      <w:r>
        <w:rPr>
          <w:spacing w:val="-4"/>
        </w:rPr>
        <w:t xml:space="preserve"> </w:t>
      </w:r>
      <w:r>
        <w:rPr>
          <w:spacing w:val="-2"/>
        </w:rPr>
        <w:t>Kurus</w:t>
      </w:r>
      <w:r>
        <w:rPr>
          <w:spacing w:val="-4"/>
        </w:rPr>
        <w:t xml:space="preserve"> </w:t>
      </w:r>
      <w:r>
        <w:t>and</w:t>
      </w:r>
      <w:r>
        <w:rPr>
          <w:spacing w:val="-4"/>
        </w:rPr>
        <w:t xml:space="preserve"> </w:t>
      </w:r>
      <w:r>
        <w:t>the</w:t>
      </w:r>
      <w:r>
        <w:rPr>
          <w:spacing w:val="-4"/>
        </w:rPr>
        <w:t xml:space="preserve"> </w:t>
      </w:r>
      <w:r>
        <w:t>Pandavas,</w:t>
      </w:r>
      <w:r>
        <w:rPr>
          <w:spacing w:val="-4"/>
        </w:rPr>
        <w:t xml:space="preserve"> </w:t>
      </w:r>
      <w:r>
        <w:t>O</w:t>
      </w:r>
      <w:r>
        <w:rPr>
          <w:spacing w:val="-4"/>
        </w:rPr>
        <w:t xml:space="preserve"> </w:t>
      </w:r>
      <w:r>
        <w:t>Bharata.</w:t>
      </w:r>
      <w:r>
        <w:rPr>
          <w:spacing w:val="-4"/>
        </w:rPr>
        <w:t xml:space="preserve"> </w:t>
      </w:r>
      <w:r>
        <w:t>Large</w:t>
      </w:r>
      <w:r>
        <w:rPr>
          <w:spacing w:val="-4"/>
        </w:rPr>
        <w:t xml:space="preserve"> </w:t>
      </w:r>
      <w:r>
        <w:t>numbers</w:t>
      </w:r>
      <w:r>
        <w:rPr>
          <w:spacing w:val="-4"/>
        </w:rPr>
        <w:t xml:space="preserve"> </w:t>
      </w:r>
      <w:r>
        <w:t>of</w:t>
      </w:r>
      <w:r>
        <w:rPr>
          <w:spacing w:val="-4"/>
        </w:rPr>
        <w:t xml:space="preserve"> </w:t>
      </w:r>
      <w:r>
        <w:t>elephants</w:t>
      </w:r>
      <w:r>
        <w:rPr>
          <w:spacing w:val="-4"/>
        </w:rPr>
        <w:t xml:space="preserve"> </w:t>
      </w:r>
      <w:r>
        <w:t>and</w:t>
      </w:r>
      <w:r>
        <w:rPr>
          <w:spacing w:val="-4"/>
        </w:rPr>
        <w:t xml:space="preserve"> </w:t>
      </w:r>
      <w:r>
        <w:t>steeds</w:t>
      </w:r>
      <w:r>
        <w:rPr>
          <w:spacing w:val="-4"/>
        </w:rPr>
        <w:t xml:space="preserve"> </w:t>
      </w:r>
      <w:r>
        <w:t xml:space="preserve">and car-warriors were slain by car-warriors. And </w:t>
      </w:r>
      <w:r>
        <w:rPr>
          <w:spacing w:val="-3"/>
        </w:rPr>
        <w:t xml:space="preserve">many </w:t>
      </w:r>
      <w:r>
        <w:t xml:space="preserve">were the car-warriors slain by elephants, and </w:t>
      </w:r>
      <w:r>
        <w:rPr>
          <w:spacing w:val="-3"/>
        </w:rPr>
        <w:t xml:space="preserve">many </w:t>
      </w:r>
      <w:r>
        <w:t>also were the</w:t>
      </w:r>
      <w:r>
        <w:rPr>
          <w:spacing w:val="-4"/>
        </w:rPr>
        <w:t xml:space="preserve"> </w:t>
      </w:r>
      <w:r>
        <w:t>steeds</w:t>
      </w:r>
      <w:r>
        <w:rPr>
          <w:spacing w:val="-4"/>
        </w:rPr>
        <w:t xml:space="preserve"> </w:t>
      </w:r>
      <w:r>
        <w:t>slain</w:t>
      </w:r>
      <w:r>
        <w:rPr>
          <w:spacing w:val="-3"/>
        </w:rPr>
        <w:t xml:space="preserve"> </w:t>
      </w:r>
      <w:r>
        <w:t>by</w:t>
      </w:r>
      <w:r>
        <w:rPr>
          <w:spacing w:val="-4"/>
        </w:rPr>
        <w:t xml:space="preserve"> </w:t>
      </w:r>
      <w:r>
        <w:t>foot-soldiers.</w:t>
      </w:r>
      <w:r>
        <w:rPr>
          <w:spacing w:val="-4"/>
        </w:rPr>
        <w:t xml:space="preserve"> </w:t>
      </w:r>
      <w:r>
        <w:t>And</w:t>
      </w:r>
      <w:r>
        <w:rPr>
          <w:spacing w:val="-3"/>
        </w:rPr>
        <w:t xml:space="preserve"> </w:t>
      </w:r>
      <w:r>
        <w:t>the</w:t>
      </w:r>
      <w:r>
        <w:rPr>
          <w:spacing w:val="-4"/>
        </w:rPr>
        <w:t xml:space="preserve"> </w:t>
      </w:r>
      <w:r>
        <w:t>bodies</w:t>
      </w:r>
      <w:r>
        <w:rPr>
          <w:spacing w:val="-4"/>
        </w:rPr>
        <w:t xml:space="preserve"> </w:t>
      </w:r>
      <w:r>
        <w:t>of</w:t>
      </w:r>
      <w:r>
        <w:rPr>
          <w:spacing w:val="-3"/>
        </w:rPr>
        <w:t xml:space="preserve"> many</w:t>
      </w:r>
      <w:r>
        <w:rPr>
          <w:spacing w:val="-4"/>
        </w:rPr>
        <w:t xml:space="preserve"> </w:t>
      </w:r>
      <w:r>
        <w:t>elephant-riders</w:t>
      </w:r>
      <w:r>
        <w:rPr>
          <w:spacing w:val="-4"/>
        </w:rPr>
        <w:t xml:space="preserve"> </w:t>
      </w:r>
      <w:r>
        <w:t>and</w:t>
      </w:r>
      <w:r>
        <w:rPr>
          <w:spacing w:val="-3"/>
        </w:rPr>
        <w:t xml:space="preserve"> </w:t>
      </w:r>
      <w:r>
        <w:t>horsemen</w:t>
      </w:r>
      <w:r>
        <w:rPr>
          <w:spacing w:val="-4"/>
        </w:rPr>
        <w:t xml:space="preserve"> </w:t>
      </w:r>
      <w:r>
        <w:t>and</w:t>
      </w:r>
      <w:r>
        <w:rPr>
          <w:spacing w:val="-3"/>
        </w:rPr>
        <w:t xml:space="preserve"> </w:t>
      </w:r>
      <w:r>
        <w:t>car-warriors,</w:t>
      </w:r>
      <w:r>
        <w:rPr>
          <w:spacing w:val="-4"/>
        </w:rPr>
        <w:t xml:space="preserve"> </w:t>
      </w:r>
      <w:r>
        <w:t>cut</w:t>
      </w:r>
      <w:r>
        <w:rPr>
          <w:spacing w:val="-4"/>
        </w:rPr>
        <w:t xml:space="preserve"> </w:t>
      </w:r>
      <w:r>
        <w:t>off</w:t>
      </w:r>
      <w:r>
        <w:rPr>
          <w:spacing w:val="-3"/>
        </w:rPr>
        <w:t xml:space="preserve"> </w:t>
      </w:r>
      <w:r>
        <w:t>in the</w:t>
      </w:r>
      <w:r>
        <w:rPr>
          <w:spacing w:val="-2"/>
        </w:rPr>
        <w:t xml:space="preserve"> </w:t>
      </w:r>
      <w:r>
        <w:t>middle,</w:t>
      </w:r>
      <w:r>
        <w:rPr>
          <w:spacing w:val="-2"/>
        </w:rPr>
        <w:t xml:space="preserve"> </w:t>
      </w:r>
      <w:r>
        <w:t>as</w:t>
      </w:r>
      <w:r>
        <w:rPr>
          <w:spacing w:val="-2"/>
        </w:rPr>
        <w:t xml:space="preserve"> </w:t>
      </w:r>
      <w:r>
        <w:t>also</w:t>
      </w:r>
      <w:r>
        <w:rPr>
          <w:spacing w:val="-2"/>
        </w:rPr>
        <w:t xml:space="preserve"> </w:t>
      </w:r>
      <w:r>
        <w:t>their</w:t>
      </w:r>
      <w:r>
        <w:rPr>
          <w:spacing w:val="-2"/>
        </w:rPr>
        <w:t xml:space="preserve"> </w:t>
      </w:r>
      <w:r>
        <w:t>heads,</w:t>
      </w:r>
      <w:r>
        <w:rPr>
          <w:spacing w:val="-1"/>
        </w:rPr>
        <w:t xml:space="preserve"> </w:t>
      </w:r>
      <w:r>
        <w:t>fell</w:t>
      </w:r>
      <w:r>
        <w:rPr>
          <w:spacing w:val="-2"/>
        </w:rPr>
        <w:t xml:space="preserve"> </w:t>
      </w:r>
      <w:r>
        <w:t>down</w:t>
      </w:r>
      <w:r>
        <w:rPr>
          <w:spacing w:val="-2"/>
        </w:rPr>
        <w:t xml:space="preserve"> </w:t>
      </w:r>
      <w:r>
        <w:t>on</w:t>
      </w:r>
      <w:r>
        <w:rPr>
          <w:spacing w:val="-2"/>
        </w:rPr>
        <w:t xml:space="preserve"> </w:t>
      </w:r>
      <w:r>
        <w:t>every</w:t>
      </w:r>
      <w:r>
        <w:rPr>
          <w:spacing w:val="-2"/>
        </w:rPr>
        <w:t xml:space="preserve"> </w:t>
      </w:r>
      <w:r>
        <w:t>part</w:t>
      </w:r>
      <w:r>
        <w:rPr>
          <w:spacing w:val="-2"/>
        </w:rPr>
        <w:t xml:space="preserve"> </w:t>
      </w:r>
      <w:r>
        <w:t>of</w:t>
      </w:r>
      <w:r>
        <w:rPr>
          <w:spacing w:val="-1"/>
        </w:rPr>
        <w:t xml:space="preserve"> </w:t>
      </w:r>
      <w:r>
        <w:t>the</w:t>
      </w:r>
      <w:r>
        <w:rPr>
          <w:spacing w:val="-2"/>
        </w:rPr>
        <w:t xml:space="preserve"> </w:t>
      </w:r>
      <w:r>
        <w:t>field.</w:t>
      </w:r>
      <w:r>
        <w:rPr>
          <w:spacing w:val="-2"/>
        </w:rPr>
        <w:t xml:space="preserve"> </w:t>
      </w:r>
      <w:r>
        <w:t>And</w:t>
      </w:r>
      <w:r>
        <w:rPr>
          <w:spacing w:val="-2"/>
        </w:rPr>
        <w:t xml:space="preserve"> </w:t>
      </w:r>
      <w:r>
        <w:t>the</w:t>
      </w:r>
      <w:r>
        <w:rPr>
          <w:spacing w:val="-2"/>
        </w:rPr>
        <w:t xml:space="preserve"> </w:t>
      </w:r>
      <w:r>
        <w:t>field</w:t>
      </w:r>
      <w:r>
        <w:rPr>
          <w:spacing w:val="-1"/>
        </w:rPr>
        <w:t xml:space="preserve"> </w:t>
      </w:r>
      <w:r>
        <w:t>of</w:t>
      </w:r>
      <w:r>
        <w:rPr>
          <w:spacing w:val="-2"/>
        </w:rPr>
        <w:t xml:space="preserve"> </w:t>
      </w:r>
      <w:r>
        <w:t>battle,</w:t>
      </w:r>
      <w:r>
        <w:rPr>
          <w:spacing w:val="-2"/>
        </w:rPr>
        <w:t xml:space="preserve"> </w:t>
      </w:r>
      <w:r>
        <w:t>O</w:t>
      </w:r>
      <w:r>
        <w:rPr>
          <w:spacing w:val="-2"/>
        </w:rPr>
        <w:t xml:space="preserve"> </w:t>
      </w:r>
      <w:r>
        <w:t>king,</w:t>
      </w:r>
      <w:r>
        <w:rPr>
          <w:spacing w:val="-2"/>
        </w:rPr>
        <w:t xml:space="preserve"> </w:t>
      </w:r>
      <w:r>
        <w:t>was</w:t>
      </w:r>
      <w:r>
        <w:rPr>
          <w:spacing w:val="-2"/>
        </w:rPr>
        <w:t xml:space="preserve"> </w:t>
      </w:r>
      <w:r>
        <w:t>strewn</w:t>
      </w:r>
      <w:r>
        <w:rPr>
          <w:spacing w:val="-1"/>
        </w:rPr>
        <w:t xml:space="preserve"> </w:t>
      </w:r>
      <w:r>
        <w:t>with</w:t>
      </w:r>
      <w:r w:rsidR="003205BD">
        <w:t xml:space="preserve"> </w:t>
      </w:r>
      <w:r>
        <w:t xml:space="preserve">(slain) princes,--mighty car-warriors,--falling or fallen, decked with ear-rings and bracelets. And it was also strewn with the bodies of </w:t>
      </w:r>
      <w:r>
        <w:rPr>
          <w:spacing w:val="-3"/>
        </w:rPr>
        <w:t xml:space="preserve">many </w:t>
      </w:r>
      <w:r>
        <w:t>warriors</w:t>
      </w:r>
      <w:r>
        <w:rPr>
          <w:spacing w:val="-6"/>
        </w:rPr>
        <w:t xml:space="preserve"> </w:t>
      </w:r>
      <w:r>
        <w:t>cut</w:t>
      </w:r>
      <w:r>
        <w:rPr>
          <w:spacing w:val="-5"/>
        </w:rPr>
        <w:t xml:space="preserve"> </w:t>
      </w:r>
      <w:r>
        <w:t>off</w:t>
      </w:r>
      <w:r>
        <w:rPr>
          <w:spacing w:val="-5"/>
        </w:rPr>
        <w:t xml:space="preserve"> </w:t>
      </w:r>
      <w:r>
        <w:t>by</w:t>
      </w:r>
      <w:r>
        <w:rPr>
          <w:spacing w:val="-6"/>
        </w:rPr>
        <w:t xml:space="preserve"> </w:t>
      </w:r>
      <w:r>
        <w:t>car-wheels,</w:t>
      </w:r>
      <w:r>
        <w:rPr>
          <w:spacing w:val="-5"/>
        </w:rPr>
        <w:t xml:space="preserve"> </w:t>
      </w:r>
      <w:r>
        <w:t>or</w:t>
      </w:r>
      <w:r>
        <w:rPr>
          <w:spacing w:val="-5"/>
        </w:rPr>
        <w:t xml:space="preserve"> </w:t>
      </w:r>
      <w:r>
        <w:t>trodden</w:t>
      </w:r>
      <w:r>
        <w:rPr>
          <w:spacing w:val="-5"/>
        </w:rPr>
        <w:t xml:space="preserve"> </w:t>
      </w:r>
      <w:r>
        <w:t xml:space="preserve">down by elephants. And foot-soldiers ran </w:t>
      </w:r>
      <w:r>
        <w:rPr>
          <w:spacing w:val="-5"/>
        </w:rPr>
        <w:t xml:space="preserve">away, </w:t>
      </w:r>
      <w:r>
        <w:t>and horsemen also with their horses. And</w:t>
      </w:r>
      <w:r>
        <w:rPr>
          <w:spacing w:val="-5"/>
        </w:rPr>
        <w:t xml:space="preserve"> </w:t>
      </w:r>
      <w:r>
        <w:rPr>
          <w:spacing w:val="-3"/>
        </w:rPr>
        <w:t>many</w:t>
      </w:r>
      <w:r w:rsidR="003205BD">
        <w:t xml:space="preserve"> </w:t>
      </w:r>
      <w:r>
        <w:t xml:space="preserve">elephants and car-warriors fell down on all sides. And </w:t>
      </w:r>
      <w:r>
        <w:rPr>
          <w:spacing w:val="-3"/>
        </w:rPr>
        <w:t xml:space="preserve">many </w:t>
      </w:r>
      <w:r>
        <w:t>cars, with wheels and yokes and standards broken, lay scattered all about on the field. And</w:t>
      </w:r>
      <w:r>
        <w:rPr>
          <w:spacing w:val="-5"/>
        </w:rPr>
        <w:t xml:space="preserve"> </w:t>
      </w:r>
      <w:r>
        <w:t>the</w:t>
      </w:r>
      <w:r>
        <w:rPr>
          <w:spacing w:val="-4"/>
        </w:rPr>
        <w:t xml:space="preserve"> </w:t>
      </w:r>
      <w:r>
        <w:t>field</w:t>
      </w:r>
      <w:r>
        <w:rPr>
          <w:spacing w:val="-4"/>
        </w:rPr>
        <w:t xml:space="preserve"> </w:t>
      </w:r>
      <w:r>
        <w:t>of</w:t>
      </w:r>
      <w:r>
        <w:rPr>
          <w:spacing w:val="-4"/>
        </w:rPr>
        <w:t xml:space="preserve"> </w:t>
      </w:r>
      <w:r>
        <w:t>battle,</w:t>
      </w:r>
      <w:r>
        <w:rPr>
          <w:spacing w:val="-4"/>
        </w:rPr>
        <w:t xml:space="preserve"> </w:t>
      </w:r>
      <w:r>
        <w:t>dyed</w:t>
      </w:r>
      <w:r>
        <w:rPr>
          <w:spacing w:val="-4"/>
        </w:rPr>
        <w:t xml:space="preserve"> </w:t>
      </w:r>
      <w:r>
        <w:t>with</w:t>
      </w:r>
      <w:r>
        <w:rPr>
          <w:spacing w:val="-5"/>
        </w:rPr>
        <w:t xml:space="preserve"> </w:t>
      </w:r>
      <w:r>
        <w:t>the</w:t>
      </w:r>
      <w:r>
        <w:rPr>
          <w:spacing w:val="-4"/>
        </w:rPr>
        <w:t xml:space="preserve"> </w:t>
      </w:r>
      <w:r>
        <w:t>gore</w:t>
      </w:r>
      <w:r>
        <w:rPr>
          <w:spacing w:val="-4"/>
        </w:rPr>
        <w:t xml:space="preserve"> </w:t>
      </w:r>
      <w:r>
        <w:t>of</w:t>
      </w:r>
      <w:r>
        <w:rPr>
          <w:spacing w:val="-4"/>
        </w:rPr>
        <w:t xml:space="preserve"> </w:t>
      </w:r>
      <w:r>
        <w:t xml:space="preserve">large numbers of elephants, steeds, and car-warriors, looked beautiful like a red cloud, in the autumnal </w:t>
      </w:r>
      <w:r>
        <w:rPr>
          <w:spacing w:val="-5"/>
        </w:rPr>
        <w:t xml:space="preserve">sky. </w:t>
      </w:r>
      <w:r>
        <w:t xml:space="preserve">Dogs, and crows, and vultures, and wolves, and jackals, and </w:t>
      </w:r>
      <w:r>
        <w:rPr>
          <w:spacing w:val="-3"/>
        </w:rPr>
        <w:t xml:space="preserve">many </w:t>
      </w:r>
      <w:r>
        <w:t xml:space="preserve">other frightful beasts and birds, set up loud howls, </w:t>
      </w:r>
      <w:r>
        <w:rPr>
          <w:spacing w:val="-3"/>
        </w:rPr>
        <w:t xml:space="preserve">at </w:t>
      </w:r>
      <w:r>
        <w:t>the sight of the food that lay before them. Diverse kinds of</w:t>
      </w:r>
      <w:r>
        <w:rPr>
          <w:spacing w:val="-12"/>
        </w:rPr>
        <w:t xml:space="preserve"> </w:t>
      </w:r>
      <w:r>
        <w:t>winds</w:t>
      </w:r>
      <w:r w:rsidR="003205BD">
        <w:t xml:space="preserve"> </w:t>
      </w:r>
      <w:r>
        <w:t>blew along all directions. And Rakshasas and evil spirits were seen there, uttering loud roars. And strings, embroidered with gold, and costly banners, were seen to wave, moved by the wind. And thousands of umbrellas and great cars with standards attached to them, were seen lying</w:t>
      </w:r>
      <w:r>
        <w:rPr>
          <w:spacing w:val="-31"/>
        </w:rPr>
        <w:t xml:space="preserve"> </w:t>
      </w:r>
      <w:r>
        <w:t>scattered</w:t>
      </w:r>
      <w:r>
        <w:rPr>
          <w:spacing w:val="-5"/>
        </w:rPr>
        <w:t xml:space="preserve"> </w:t>
      </w:r>
      <w:r>
        <w:t>about</w:t>
      </w:r>
      <w:r>
        <w:rPr>
          <w:spacing w:val="-5"/>
        </w:rPr>
        <w:t xml:space="preserve"> </w:t>
      </w:r>
      <w:r>
        <w:t>on</w:t>
      </w:r>
      <w:r>
        <w:rPr>
          <w:spacing w:val="-5"/>
        </w:rPr>
        <w:t xml:space="preserve"> </w:t>
      </w:r>
      <w:r>
        <w:t>the</w:t>
      </w:r>
      <w:r>
        <w:rPr>
          <w:spacing w:val="-4"/>
        </w:rPr>
        <w:t xml:space="preserve"> </w:t>
      </w:r>
      <w:r>
        <w:t>field.</w:t>
      </w:r>
      <w:r>
        <w:rPr>
          <w:spacing w:val="-5"/>
        </w:rPr>
        <w:t xml:space="preserve"> </w:t>
      </w:r>
      <w:r>
        <w:t>Then</w:t>
      </w:r>
      <w:r>
        <w:rPr>
          <w:spacing w:val="-5"/>
        </w:rPr>
        <w:t xml:space="preserve"> </w:t>
      </w:r>
      <w:r>
        <w:t>Bhishma,</w:t>
      </w:r>
      <w:r>
        <w:rPr>
          <w:spacing w:val="-4"/>
        </w:rPr>
        <w:t xml:space="preserve"> </w:t>
      </w:r>
      <w:r>
        <w:t>O</w:t>
      </w:r>
      <w:r>
        <w:rPr>
          <w:spacing w:val="-5"/>
        </w:rPr>
        <w:t xml:space="preserve"> </w:t>
      </w:r>
      <w:r>
        <w:t>king,</w:t>
      </w:r>
      <w:r w:rsidR="003205BD">
        <w:t xml:space="preserve"> </w:t>
      </w:r>
      <w:r w:rsidRPr="003205BD">
        <w:t xml:space="preserve">invoking a celestial weapon, rushed at the son of Kunti, in the very sight of all the bowmen. Thereupon Sikhandin, clad in mail, rushed at Bhishma who was dashing towards Arjuna. At this, Bhishma withdrew that </w:t>
      </w:r>
      <w:r w:rsidRPr="003205BD">
        <w:lastRenderedPageBreak/>
        <w:t>weapon resembling fire (in effulgence and energy). Meanwhile Kunti’s son owning white steeds slaughtered thy troops, confounding the grandsire.”</w:t>
      </w:r>
    </w:p>
    <w:p w14:paraId="422D2AB4" w14:textId="59CC1A2C" w:rsidR="003205BD" w:rsidRDefault="003205BD" w:rsidP="003205BD">
      <w:pPr>
        <w:pStyle w:val="Body"/>
      </w:pPr>
    </w:p>
    <w:p w14:paraId="6EEA13FB" w14:textId="77777777" w:rsidR="003205BD" w:rsidRDefault="003205BD" w:rsidP="003205BD">
      <w:pPr>
        <w:pStyle w:val="Bodynoindent"/>
        <w:jc w:val="center"/>
      </w:pPr>
      <w:r>
        <w:rPr>
          <w:noProof/>
        </w:rPr>
        <w:drawing>
          <wp:inline distT="0" distB="0" distL="0" distR="0" wp14:anchorId="235E55A7" wp14:editId="6B1811DA">
            <wp:extent cx="3194561" cy="2242280"/>
            <wp:effectExtent l="0" t="0" r="0" b="0"/>
            <wp:docPr id="39" name="image25.jpeg" descr="Image 3.3: Fight with Ghatotkacha | This folio from the Mahabharata depicts Ghatotkacha fighting other mythical figures from the story." title="Image 3.3: Fight with Ghatotkacha | This folio from the Mahabharata depicts Ghatotkacha fighting other mythical figures from the 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5.jpeg" descr="A picture containing text, furniture, rug, fabric&#10;&#10;Description automatically generated"/>
                    <pic:cNvPicPr/>
                  </pic:nvPicPr>
                  <pic:blipFill>
                    <a:blip r:embed="rId14" cstate="print"/>
                    <a:stretch>
                      <a:fillRect/>
                    </a:stretch>
                  </pic:blipFill>
                  <pic:spPr>
                    <a:xfrm>
                      <a:off x="0" y="0"/>
                      <a:ext cx="3194561" cy="2242280"/>
                    </a:xfrm>
                    <a:prstGeom prst="rect">
                      <a:avLst/>
                    </a:prstGeom>
                  </pic:spPr>
                </pic:pic>
              </a:graphicData>
            </a:graphic>
          </wp:inline>
        </w:drawing>
      </w:r>
    </w:p>
    <w:p w14:paraId="250D6B23" w14:textId="77777777" w:rsidR="003205BD" w:rsidRDefault="003205BD" w:rsidP="003205BD">
      <w:pPr>
        <w:pStyle w:val="CaptionHeader"/>
      </w:pPr>
      <w:r>
        <w:rPr>
          <w:w w:val="110"/>
        </w:rPr>
        <w:t>Image</w:t>
      </w:r>
      <w:r>
        <w:rPr>
          <w:spacing w:val="-6"/>
          <w:w w:val="110"/>
        </w:rPr>
        <w:t xml:space="preserve"> </w:t>
      </w:r>
      <w:r>
        <w:rPr>
          <w:w w:val="110"/>
        </w:rPr>
        <w:t>3.3:</w:t>
      </w:r>
      <w:r>
        <w:rPr>
          <w:spacing w:val="-6"/>
          <w:w w:val="110"/>
        </w:rPr>
        <w:t xml:space="preserve"> </w:t>
      </w:r>
      <w:r>
        <w:rPr>
          <w:w w:val="110"/>
        </w:rPr>
        <w:t>Fight</w:t>
      </w:r>
      <w:r>
        <w:rPr>
          <w:spacing w:val="-6"/>
          <w:w w:val="110"/>
        </w:rPr>
        <w:t xml:space="preserve"> </w:t>
      </w:r>
      <w:r>
        <w:rPr>
          <w:w w:val="110"/>
        </w:rPr>
        <w:t>with</w:t>
      </w:r>
      <w:r>
        <w:rPr>
          <w:spacing w:val="-6"/>
          <w:w w:val="110"/>
        </w:rPr>
        <w:t xml:space="preserve"> </w:t>
      </w:r>
      <w:r>
        <w:rPr>
          <w:w w:val="110"/>
        </w:rPr>
        <w:t>Ghatotkacha</w:t>
      </w:r>
      <w:r>
        <w:rPr>
          <w:spacing w:val="-6"/>
          <w:w w:val="110"/>
        </w:rPr>
        <w:t xml:space="preserve"> </w:t>
      </w:r>
      <w:r>
        <w:rPr>
          <w:w w:val="110"/>
        </w:rPr>
        <w:t>|</w:t>
      </w:r>
      <w:r>
        <w:rPr>
          <w:spacing w:val="-6"/>
          <w:w w:val="110"/>
        </w:rPr>
        <w:t xml:space="preserve"> </w:t>
      </w:r>
      <w:r>
        <w:rPr>
          <w:w w:val="110"/>
        </w:rPr>
        <w:t>This</w:t>
      </w:r>
      <w:r>
        <w:rPr>
          <w:spacing w:val="-11"/>
          <w:w w:val="110"/>
        </w:rPr>
        <w:t xml:space="preserve"> </w:t>
      </w:r>
      <w:r>
        <w:rPr>
          <w:w w:val="110"/>
        </w:rPr>
        <w:t>folio</w:t>
      </w:r>
      <w:r>
        <w:rPr>
          <w:spacing w:val="-10"/>
          <w:w w:val="110"/>
        </w:rPr>
        <w:t xml:space="preserve"> </w:t>
      </w:r>
      <w:r>
        <w:rPr>
          <w:w w:val="110"/>
        </w:rPr>
        <w:t>from</w:t>
      </w:r>
      <w:r>
        <w:rPr>
          <w:spacing w:val="-10"/>
          <w:w w:val="110"/>
        </w:rPr>
        <w:t xml:space="preserve"> </w:t>
      </w:r>
      <w:r>
        <w:rPr>
          <w:w w:val="110"/>
        </w:rPr>
        <w:t>the</w:t>
      </w:r>
      <w:r>
        <w:rPr>
          <w:spacing w:val="-10"/>
          <w:w w:val="110"/>
        </w:rPr>
        <w:t xml:space="preserve"> </w:t>
      </w:r>
      <w:r>
        <w:rPr>
          <w:w w:val="110"/>
        </w:rPr>
        <w:t>Mahabharata depicts</w:t>
      </w:r>
      <w:r>
        <w:rPr>
          <w:spacing w:val="-25"/>
          <w:w w:val="110"/>
        </w:rPr>
        <w:t xml:space="preserve"> </w:t>
      </w:r>
      <w:r>
        <w:rPr>
          <w:w w:val="110"/>
        </w:rPr>
        <w:t>Ghatotkacha</w:t>
      </w:r>
      <w:r>
        <w:rPr>
          <w:spacing w:val="-24"/>
          <w:w w:val="110"/>
        </w:rPr>
        <w:t xml:space="preserve"> </w:t>
      </w:r>
      <w:r>
        <w:rPr>
          <w:w w:val="110"/>
        </w:rPr>
        <w:t>fighting</w:t>
      </w:r>
      <w:r>
        <w:rPr>
          <w:spacing w:val="-24"/>
          <w:w w:val="110"/>
        </w:rPr>
        <w:t xml:space="preserve"> </w:t>
      </w:r>
      <w:r>
        <w:rPr>
          <w:w w:val="110"/>
        </w:rPr>
        <w:t>other</w:t>
      </w:r>
      <w:r>
        <w:rPr>
          <w:spacing w:val="-25"/>
          <w:w w:val="110"/>
        </w:rPr>
        <w:t xml:space="preserve"> </w:t>
      </w:r>
      <w:r>
        <w:rPr>
          <w:w w:val="110"/>
        </w:rPr>
        <w:t>mythical</w:t>
      </w:r>
      <w:r>
        <w:rPr>
          <w:spacing w:val="-24"/>
          <w:w w:val="110"/>
        </w:rPr>
        <w:t xml:space="preserve"> </w:t>
      </w:r>
      <w:r>
        <w:rPr>
          <w:w w:val="110"/>
        </w:rPr>
        <w:t>figures</w:t>
      </w:r>
      <w:r>
        <w:rPr>
          <w:spacing w:val="-24"/>
          <w:w w:val="110"/>
        </w:rPr>
        <w:t xml:space="preserve"> </w:t>
      </w:r>
      <w:r>
        <w:rPr>
          <w:w w:val="110"/>
        </w:rPr>
        <w:t>from</w:t>
      </w:r>
      <w:r>
        <w:rPr>
          <w:spacing w:val="-25"/>
          <w:w w:val="110"/>
        </w:rPr>
        <w:t xml:space="preserve"> </w:t>
      </w:r>
      <w:r>
        <w:rPr>
          <w:w w:val="110"/>
        </w:rPr>
        <w:t>the</w:t>
      </w:r>
      <w:r>
        <w:rPr>
          <w:spacing w:val="-24"/>
          <w:w w:val="110"/>
        </w:rPr>
        <w:t xml:space="preserve"> </w:t>
      </w:r>
      <w:r>
        <w:rPr>
          <w:spacing w:val="-4"/>
          <w:w w:val="110"/>
        </w:rPr>
        <w:t>story.</w:t>
      </w:r>
    </w:p>
    <w:p w14:paraId="0ED3E75F" w14:textId="77777777" w:rsidR="003205BD" w:rsidRDefault="003205BD" w:rsidP="003205BD">
      <w:pPr>
        <w:pStyle w:val="CaptionText"/>
      </w:pPr>
      <w:r>
        <w:rPr>
          <w:b/>
        </w:rPr>
        <w:t xml:space="preserve">Author: </w:t>
      </w:r>
      <w:r>
        <w:t xml:space="preserve">User </w:t>
      </w:r>
      <w:r>
        <w:t>“</w:t>
      </w:r>
      <w:r>
        <w:t>F</w:t>
      </w:r>
      <w:r>
        <w:t>æ”</w:t>
      </w:r>
    </w:p>
    <w:p w14:paraId="725FF030" w14:textId="77777777" w:rsidR="003205BD" w:rsidRDefault="003205BD" w:rsidP="003205BD">
      <w:pPr>
        <w:pStyle w:val="CaptionText"/>
      </w:pPr>
      <w:r>
        <w:rPr>
          <w:b/>
        </w:rPr>
        <w:t xml:space="preserve">Source: </w:t>
      </w:r>
      <w:r>
        <w:t>Wikimedia Commons</w:t>
      </w:r>
    </w:p>
    <w:p w14:paraId="658E68FB" w14:textId="77777777" w:rsidR="003205BD" w:rsidRDefault="003205BD" w:rsidP="003205BD">
      <w:pPr>
        <w:pStyle w:val="CaptionText"/>
      </w:pPr>
      <w:r>
        <w:rPr>
          <w:b/>
        </w:rPr>
        <w:t xml:space="preserve">License: </w:t>
      </w:r>
      <w:r>
        <w:t>Public Domain</w:t>
      </w:r>
    </w:p>
    <w:p w14:paraId="1862ED08" w14:textId="77777777" w:rsidR="00BD6E04" w:rsidRDefault="00BD6E04" w:rsidP="00BD6E04">
      <w:pPr>
        <w:pStyle w:val="BodyText"/>
        <w:spacing w:before="6"/>
        <w:rPr>
          <w:sz w:val="10"/>
        </w:rPr>
      </w:pPr>
    </w:p>
    <w:p w14:paraId="262BFBF0" w14:textId="77777777" w:rsidR="00BD6E04" w:rsidRDefault="00BD6E04" w:rsidP="00D50D1C">
      <w:pPr>
        <w:pStyle w:val="Heading4"/>
      </w:pPr>
      <w:r>
        <w:t>Section CXIX</w:t>
      </w:r>
    </w:p>
    <w:p w14:paraId="6D6263D9" w14:textId="7A97F575" w:rsidR="00BD6E04" w:rsidRDefault="00BD6E04" w:rsidP="00D50D1C">
      <w:pPr>
        <w:pStyle w:val="Body"/>
      </w:pPr>
      <w:r>
        <w:t>Sanjaya said, “When the combatants of both armies, strong in number, were thus disposed in battle array, all those unretreating heroes, O Bharata, set their heart upon the region of Brahma. 1 In course of the general engagement that followed, the same class of combatants did not fight with the same class of combatants. Car-warriors fought not with car-warriors, or foot-soldiers with foot-soldiers, or horsemen with horsemen, or elephant-warriors with elephant-warriors. On the other hand, O monarch, the combatants fought with one another like mad men.</w:t>
      </w:r>
      <w:r w:rsidR="00D50D1C">
        <w:t xml:space="preserve"> </w:t>
      </w:r>
      <w:r>
        <w:t>Great and dreadful was the calamity that overtook both the armies. In that fierce slaughter when elephants and men spread themselves on the field, all distinctions between them ceased, for they fought indiscriminately.</w:t>
      </w:r>
    </w:p>
    <w:p w14:paraId="729D5F2F" w14:textId="3A6EAD31" w:rsidR="00BD6E04" w:rsidRDefault="00BD6E04" w:rsidP="00D50D1C">
      <w:pPr>
        <w:pStyle w:val="Body"/>
      </w:pPr>
      <w:r>
        <w:t>“Then Salya and Kripa, and Chitrasena, O Bharata, and Dussasana, and Vikarna, those heroes mounted on their bright cars, caused the Pandava host to tremble. Slaughtered in battle by those high-souled warriors, the Pandava</w:t>
      </w:r>
      <w:r>
        <w:rPr>
          <w:spacing w:val="-3"/>
        </w:rPr>
        <w:t xml:space="preserve"> </w:t>
      </w:r>
      <w:r>
        <w:t>army</w:t>
      </w:r>
      <w:r>
        <w:rPr>
          <w:spacing w:val="-3"/>
        </w:rPr>
        <w:t xml:space="preserve"> </w:t>
      </w:r>
      <w:r>
        <w:t>began</w:t>
      </w:r>
      <w:r>
        <w:rPr>
          <w:spacing w:val="-3"/>
        </w:rPr>
        <w:t xml:space="preserve"> </w:t>
      </w:r>
      <w:r>
        <w:t>to</w:t>
      </w:r>
      <w:r>
        <w:rPr>
          <w:spacing w:val="-2"/>
        </w:rPr>
        <w:t xml:space="preserve"> </w:t>
      </w:r>
      <w:r>
        <w:t>reel</w:t>
      </w:r>
      <w:r>
        <w:rPr>
          <w:spacing w:val="-3"/>
        </w:rPr>
        <w:t xml:space="preserve"> </w:t>
      </w:r>
      <w:r>
        <w:t>in</w:t>
      </w:r>
      <w:r>
        <w:rPr>
          <w:spacing w:val="-3"/>
        </w:rPr>
        <w:t xml:space="preserve"> </w:t>
      </w:r>
      <w:r>
        <w:t>diverse</w:t>
      </w:r>
      <w:r>
        <w:rPr>
          <w:spacing w:val="-3"/>
        </w:rPr>
        <w:t xml:space="preserve"> </w:t>
      </w:r>
      <w:r>
        <w:t>ways,</w:t>
      </w:r>
      <w:r>
        <w:rPr>
          <w:spacing w:val="-2"/>
        </w:rPr>
        <w:t xml:space="preserve"> </w:t>
      </w:r>
      <w:r>
        <w:t>O</w:t>
      </w:r>
      <w:r>
        <w:rPr>
          <w:spacing w:val="-3"/>
        </w:rPr>
        <w:t xml:space="preserve"> </w:t>
      </w:r>
      <w:r>
        <w:t>king,</w:t>
      </w:r>
      <w:r>
        <w:rPr>
          <w:spacing w:val="-3"/>
        </w:rPr>
        <w:t xml:space="preserve"> </w:t>
      </w:r>
      <w:r>
        <w:t>like</w:t>
      </w:r>
      <w:r>
        <w:rPr>
          <w:spacing w:val="-3"/>
        </w:rPr>
        <w:t xml:space="preserve"> </w:t>
      </w:r>
      <w:r>
        <w:t>a</w:t>
      </w:r>
      <w:r>
        <w:rPr>
          <w:spacing w:val="-2"/>
        </w:rPr>
        <w:t xml:space="preserve"> </w:t>
      </w:r>
      <w:r>
        <w:t>boat</w:t>
      </w:r>
      <w:r>
        <w:rPr>
          <w:spacing w:val="-3"/>
        </w:rPr>
        <w:t xml:space="preserve"> </w:t>
      </w:r>
      <w:r>
        <w:t>on</w:t>
      </w:r>
      <w:r>
        <w:rPr>
          <w:spacing w:val="-3"/>
        </w:rPr>
        <w:t xml:space="preserve"> </w:t>
      </w:r>
      <w:r>
        <w:t>the</w:t>
      </w:r>
      <w:r>
        <w:rPr>
          <w:spacing w:val="-2"/>
        </w:rPr>
        <w:t xml:space="preserve"> </w:t>
      </w:r>
      <w:r>
        <w:t>waters</w:t>
      </w:r>
      <w:r>
        <w:rPr>
          <w:spacing w:val="-3"/>
        </w:rPr>
        <w:t xml:space="preserve"> </w:t>
      </w:r>
      <w:r>
        <w:t>tossed</w:t>
      </w:r>
      <w:r>
        <w:rPr>
          <w:spacing w:val="-3"/>
        </w:rPr>
        <w:t xml:space="preserve"> </w:t>
      </w:r>
      <w:r>
        <w:t>by</w:t>
      </w:r>
      <w:r>
        <w:rPr>
          <w:spacing w:val="-3"/>
        </w:rPr>
        <w:t xml:space="preserve"> </w:t>
      </w:r>
      <w:r>
        <w:t>the</w:t>
      </w:r>
      <w:r>
        <w:rPr>
          <w:spacing w:val="-2"/>
        </w:rPr>
        <w:t xml:space="preserve"> </w:t>
      </w:r>
      <w:r>
        <w:t>wind.</w:t>
      </w:r>
      <w:r>
        <w:rPr>
          <w:spacing w:val="-3"/>
        </w:rPr>
        <w:t xml:space="preserve"> </w:t>
      </w:r>
      <w:r>
        <w:t>As</w:t>
      </w:r>
      <w:r>
        <w:rPr>
          <w:spacing w:val="-3"/>
        </w:rPr>
        <w:t xml:space="preserve"> </w:t>
      </w:r>
      <w:r>
        <w:t>the</w:t>
      </w:r>
      <w:r>
        <w:rPr>
          <w:spacing w:val="-3"/>
        </w:rPr>
        <w:t xml:space="preserve"> </w:t>
      </w:r>
      <w:r>
        <w:t>wintry</w:t>
      </w:r>
      <w:r>
        <w:rPr>
          <w:spacing w:val="-2"/>
        </w:rPr>
        <w:t xml:space="preserve"> </w:t>
      </w:r>
      <w:r>
        <w:t>cold cuts</w:t>
      </w:r>
      <w:r>
        <w:rPr>
          <w:spacing w:val="-4"/>
        </w:rPr>
        <w:t xml:space="preserve"> </w:t>
      </w:r>
      <w:r>
        <w:t>kine</w:t>
      </w:r>
      <w:r>
        <w:rPr>
          <w:spacing w:val="-4"/>
        </w:rPr>
        <w:t xml:space="preserve"> </w:t>
      </w:r>
      <w:r>
        <w:t>to</w:t>
      </w:r>
      <w:r>
        <w:rPr>
          <w:spacing w:val="-4"/>
        </w:rPr>
        <w:t xml:space="preserve"> </w:t>
      </w:r>
      <w:r>
        <w:t>the</w:t>
      </w:r>
      <w:r>
        <w:rPr>
          <w:spacing w:val="-4"/>
        </w:rPr>
        <w:t xml:space="preserve"> </w:t>
      </w:r>
      <w:r>
        <w:t>quick,</w:t>
      </w:r>
      <w:r>
        <w:rPr>
          <w:spacing w:val="-4"/>
        </w:rPr>
        <w:t xml:space="preserve"> </w:t>
      </w:r>
      <w:r>
        <w:t>so</w:t>
      </w:r>
      <w:r>
        <w:rPr>
          <w:spacing w:val="-4"/>
        </w:rPr>
        <w:t xml:space="preserve"> </w:t>
      </w:r>
      <w:r>
        <w:t>did</w:t>
      </w:r>
      <w:r>
        <w:rPr>
          <w:spacing w:val="-3"/>
        </w:rPr>
        <w:t xml:space="preserve"> </w:t>
      </w:r>
      <w:r>
        <w:t>Bhishma</w:t>
      </w:r>
      <w:r>
        <w:rPr>
          <w:spacing w:val="-4"/>
        </w:rPr>
        <w:t xml:space="preserve"> </w:t>
      </w:r>
      <w:r>
        <w:t>cut</w:t>
      </w:r>
      <w:r>
        <w:rPr>
          <w:spacing w:val="-4"/>
        </w:rPr>
        <w:t xml:space="preserve"> </w:t>
      </w:r>
      <w:r>
        <w:t>the</w:t>
      </w:r>
      <w:r>
        <w:rPr>
          <w:spacing w:val="-4"/>
        </w:rPr>
        <w:t xml:space="preserve"> </w:t>
      </w:r>
      <w:r>
        <w:t>sons</w:t>
      </w:r>
      <w:r>
        <w:rPr>
          <w:spacing w:val="-4"/>
        </w:rPr>
        <w:t xml:space="preserve"> </w:t>
      </w:r>
      <w:r>
        <w:t>of</w:t>
      </w:r>
      <w:r>
        <w:rPr>
          <w:spacing w:val="-4"/>
        </w:rPr>
        <w:t xml:space="preserve"> </w:t>
      </w:r>
      <w:r>
        <w:rPr>
          <w:spacing w:val="-3"/>
        </w:rPr>
        <w:t xml:space="preserve">Pandu </w:t>
      </w:r>
      <w:r>
        <w:t>to</w:t>
      </w:r>
      <w:r>
        <w:rPr>
          <w:spacing w:val="-4"/>
        </w:rPr>
        <w:t xml:space="preserve"> </w:t>
      </w:r>
      <w:r>
        <w:t>the</w:t>
      </w:r>
      <w:r>
        <w:rPr>
          <w:spacing w:val="-4"/>
        </w:rPr>
        <w:t xml:space="preserve"> </w:t>
      </w:r>
      <w:r>
        <w:t>quick.</w:t>
      </w:r>
      <w:r>
        <w:rPr>
          <w:spacing w:val="-4"/>
        </w:rPr>
        <w:t xml:space="preserve"> </w:t>
      </w:r>
      <w:r>
        <w:t>As</w:t>
      </w:r>
      <w:r>
        <w:rPr>
          <w:spacing w:val="-4"/>
        </w:rPr>
        <w:t xml:space="preserve"> </w:t>
      </w:r>
      <w:r>
        <w:t>regards</w:t>
      </w:r>
      <w:r>
        <w:rPr>
          <w:spacing w:val="-4"/>
        </w:rPr>
        <w:t xml:space="preserve"> </w:t>
      </w:r>
      <w:r>
        <w:t>thy</w:t>
      </w:r>
      <w:r>
        <w:rPr>
          <w:spacing w:val="-4"/>
        </w:rPr>
        <w:t xml:space="preserve"> </w:t>
      </w:r>
      <w:r>
        <w:t>army</w:t>
      </w:r>
      <w:r>
        <w:rPr>
          <w:spacing w:val="-3"/>
        </w:rPr>
        <w:t xml:space="preserve"> </w:t>
      </w:r>
      <w:r>
        <w:t>also,</w:t>
      </w:r>
      <w:r>
        <w:rPr>
          <w:spacing w:val="-4"/>
        </w:rPr>
        <w:t xml:space="preserve"> </w:t>
      </w:r>
      <w:r>
        <w:rPr>
          <w:spacing w:val="-3"/>
        </w:rPr>
        <w:t>many</w:t>
      </w:r>
      <w:r>
        <w:rPr>
          <w:spacing w:val="-4"/>
        </w:rPr>
        <w:t xml:space="preserve"> </w:t>
      </w:r>
      <w:r>
        <w:t xml:space="preserve">elephants, looking like newly-risen clouds, were felled by the illustrious Partha. And </w:t>
      </w:r>
      <w:r>
        <w:rPr>
          <w:spacing w:val="-3"/>
        </w:rPr>
        <w:t xml:space="preserve">many </w:t>
      </w:r>
      <w:r>
        <w:t xml:space="preserve">foremost of warriors too were seen to be crushed by that </w:t>
      </w:r>
      <w:r>
        <w:rPr>
          <w:spacing w:val="-3"/>
        </w:rPr>
        <w:t xml:space="preserve">hero. </w:t>
      </w:r>
      <w:r>
        <w:t xml:space="preserve">And struck with arrows and long shafts in thousands, </w:t>
      </w:r>
      <w:r>
        <w:rPr>
          <w:spacing w:val="-3"/>
        </w:rPr>
        <w:t xml:space="preserve">many </w:t>
      </w:r>
      <w:r>
        <w:t xml:space="preserve">huge elephants </w:t>
      </w:r>
      <w:r>
        <w:lastRenderedPageBreak/>
        <w:t xml:space="preserve">fell down, uttering frightful shrieks of pain. And the field of battle looked beautiful, strewn with the bodies, still decked with ornaments of high-souled warriors deprived of life and with heads still decked with ear-rings. And in that battle, O king, which was destructive of great heroes, when Bhishma and Dhananjaya the son of </w:t>
      </w:r>
      <w:r>
        <w:rPr>
          <w:spacing w:val="-3"/>
        </w:rPr>
        <w:t xml:space="preserve">Pandu </w:t>
      </w:r>
      <w:r>
        <w:t xml:space="preserve">put forth their prowess, thy sons, O monarch, beholding the grandsire exert himself </w:t>
      </w:r>
      <w:r>
        <w:rPr>
          <w:spacing w:val="-3"/>
        </w:rPr>
        <w:t xml:space="preserve">vigorously, </w:t>
      </w:r>
      <w:r>
        <w:t>approached him, with all their troops placed ahead. Desirous of laying down their lives in battle and making heaven itself their goal, they approached the Pandavas</w:t>
      </w:r>
      <w:r>
        <w:rPr>
          <w:spacing w:val="-6"/>
        </w:rPr>
        <w:t xml:space="preserve"> </w:t>
      </w:r>
      <w:r>
        <w:t>in</w:t>
      </w:r>
      <w:r>
        <w:rPr>
          <w:spacing w:val="-5"/>
        </w:rPr>
        <w:t xml:space="preserve"> </w:t>
      </w:r>
      <w:r>
        <w:t>that</w:t>
      </w:r>
      <w:r>
        <w:rPr>
          <w:spacing w:val="-5"/>
        </w:rPr>
        <w:t xml:space="preserve"> </w:t>
      </w:r>
      <w:r>
        <w:t>battle,</w:t>
      </w:r>
      <w:r>
        <w:rPr>
          <w:spacing w:val="-5"/>
        </w:rPr>
        <w:t xml:space="preserve"> </w:t>
      </w:r>
      <w:r>
        <w:t>which</w:t>
      </w:r>
      <w:r>
        <w:rPr>
          <w:spacing w:val="-5"/>
        </w:rPr>
        <w:t xml:space="preserve"> </w:t>
      </w:r>
      <w:r>
        <w:t>was</w:t>
      </w:r>
      <w:r>
        <w:rPr>
          <w:spacing w:val="-5"/>
        </w:rPr>
        <w:t xml:space="preserve"> </w:t>
      </w:r>
      <w:r>
        <w:t>fraught</w:t>
      </w:r>
      <w:r>
        <w:rPr>
          <w:spacing w:val="-5"/>
        </w:rPr>
        <w:t xml:space="preserve"> </w:t>
      </w:r>
      <w:r>
        <w:t>with</w:t>
      </w:r>
      <w:r>
        <w:rPr>
          <w:spacing w:val="-5"/>
        </w:rPr>
        <w:t xml:space="preserve"> </w:t>
      </w:r>
      <w:r>
        <w:t>great</w:t>
      </w:r>
      <w:r>
        <w:rPr>
          <w:spacing w:val="-6"/>
        </w:rPr>
        <w:t xml:space="preserve"> </w:t>
      </w:r>
      <w:r>
        <w:t>carnage.</w:t>
      </w:r>
      <w:r>
        <w:rPr>
          <w:spacing w:val="-5"/>
        </w:rPr>
        <w:t xml:space="preserve"> </w:t>
      </w:r>
      <w:r>
        <w:t>The</w:t>
      </w:r>
      <w:r>
        <w:rPr>
          <w:spacing w:val="-5"/>
        </w:rPr>
        <w:t xml:space="preserve"> </w:t>
      </w:r>
      <w:r>
        <w:t>brave</w:t>
      </w:r>
      <w:r>
        <w:rPr>
          <w:spacing w:val="-5"/>
        </w:rPr>
        <w:t xml:space="preserve"> </w:t>
      </w:r>
      <w:r>
        <w:t>Pandavas</w:t>
      </w:r>
      <w:r>
        <w:rPr>
          <w:spacing w:val="-5"/>
        </w:rPr>
        <w:t xml:space="preserve"> </w:t>
      </w:r>
      <w:r>
        <w:t>also,</w:t>
      </w:r>
      <w:r>
        <w:rPr>
          <w:spacing w:val="-5"/>
        </w:rPr>
        <w:t xml:space="preserve"> </w:t>
      </w:r>
      <w:r>
        <w:t>O</w:t>
      </w:r>
      <w:r>
        <w:rPr>
          <w:spacing w:val="-5"/>
        </w:rPr>
        <w:t xml:space="preserve"> </w:t>
      </w:r>
      <w:r>
        <w:t>king,</w:t>
      </w:r>
      <w:r>
        <w:rPr>
          <w:spacing w:val="-5"/>
        </w:rPr>
        <w:t xml:space="preserve"> </w:t>
      </w:r>
      <w:r>
        <w:t>bearing</w:t>
      </w:r>
      <w:r>
        <w:rPr>
          <w:spacing w:val="-5"/>
        </w:rPr>
        <w:t xml:space="preserve"> </w:t>
      </w:r>
      <w:r>
        <w:t>in</w:t>
      </w:r>
      <w:r>
        <w:rPr>
          <w:spacing w:val="-6"/>
        </w:rPr>
        <w:t xml:space="preserve"> </w:t>
      </w:r>
      <w:r>
        <w:t>mind</w:t>
      </w:r>
      <w:r>
        <w:rPr>
          <w:spacing w:val="-5"/>
        </w:rPr>
        <w:t xml:space="preserve"> </w:t>
      </w:r>
      <w:r>
        <w:t xml:space="preserve">the </w:t>
      </w:r>
      <w:r>
        <w:rPr>
          <w:spacing w:val="-3"/>
        </w:rPr>
        <w:t xml:space="preserve">many </w:t>
      </w:r>
      <w:r>
        <w:t xml:space="preserve">injuries of diverse kinds inflicted upon them before by thee and thy son, O monarch, and casting off all </w:t>
      </w:r>
      <w:r>
        <w:rPr>
          <w:spacing w:val="-4"/>
        </w:rPr>
        <w:t xml:space="preserve">fear, </w:t>
      </w:r>
      <w:r>
        <w:t>and eager to win the highest heavens, cheerfully fought with thy son and the other warriors of thy</w:t>
      </w:r>
      <w:r>
        <w:rPr>
          <w:spacing w:val="-25"/>
        </w:rPr>
        <w:t xml:space="preserve"> </w:t>
      </w:r>
      <w:r>
        <w:rPr>
          <w:spacing w:val="-5"/>
        </w:rPr>
        <w:t>army.</w:t>
      </w:r>
    </w:p>
    <w:p w14:paraId="25ED3AF9" w14:textId="2D3907C0" w:rsidR="00BD6E04" w:rsidRDefault="00BD6E04" w:rsidP="00D50D1C">
      <w:pPr>
        <w:pStyle w:val="Body"/>
      </w:pPr>
      <w:r w:rsidRPr="009262A2">
        <w:t>“Then the generalissimo of the Pandava army, viz., the mighty car-warrior</w:t>
      </w:r>
      <w:r>
        <w:t xml:space="preserve"> Dhrishtadyumna, addressing his soldiers, said, ‘Ye Somakas, accompanied by the Srinjayas, rush ye at Ganga’s son.’ Hearing those words of their commander the Somakas and the Srinjayas, though afflicted with showers of arrows, rushed at the son of Ganga. Thus attacked, O king, thy sire Bhishma, influenced by wrath, began to fight with the Srinjayas. In days of old, O sire, the intelligent Rama had imparted to Bhishma of glorious achievements that instruction in weapons which was so destructive of hostile ranks. Relying on that instruction and causing a great havoc among the troops of the</w:t>
      </w:r>
      <w:r w:rsidR="00D50D1C">
        <w:t xml:space="preserve"> </w:t>
      </w:r>
      <w:r>
        <w:t>foe,</w:t>
      </w:r>
      <w:r>
        <w:rPr>
          <w:spacing w:val="-3"/>
        </w:rPr>
        <w:t xml:space="preserve"> </w:t>
      </w:r>
      <w:r>
        <w:t>that</w:t>
      </w:r>
      <w:r>
        <w:rPr>
          <w:spacing w:val="-3"/>
        </w:rPr>
        <w:t xml:space="preserve"> </w:t>
      </w:r>
      <w:r>
        <w:t>slayer</w:t>
      </w:r>
      <w:r>
        <w:rPr>
          <w:spacing w:val="-3"/>
        </w:rPr>
        <w:t xml:space="preserve"> </w:t>
      </w:r>
      <w:r>
        <w:t>of</w:t>
      </w:r>
      <w:r>
        <w:rPr>
          <w:spacing w:val="-3"/>
        </w:rPr>
        <w:t xml:space="preserve"> </w:t>
      </w:r>
      <w:r>
        <w:t>hostile</w:t>
      </w:r>
      <w:r>
        <w:rPr>
          <w:spacing w:val="-3"/>
        </w:rPr>
        <w:t xml:space="preserve"> </w:t>
      </w:r>
      <w:r>
        <w:t>heroes,</w:t>
      </w:r>
      <w:r>
        <w:rPr>
          <w:spacing w:val="-3"/>
        </w:rPr>
        <w:t xml:space="preserve"> </w:t>
      </w:r>
      <w:r>
        <w:t>viz.,</w:t>
      </w:r>
      <w:r>
        <w:rPr>
          <w:spacing w:val="-3"/>
        </w:rPr>
        <w:t xml:space="preserve"> </w:t>
      </w:r>
      <w:r>
        <w:t>the</w:t>
      </w:r>
      <w:r>
        <w:rPr>
          <w:spacing w:val="-3"/>
        </w:rPr>
        <w:t xml:space="preserve"> </w:t>
      </w:r>
      <w:r>
        <w:t>old</w:t>
      </w:r>
      <w:r>
        <w:rPr>
          <w:spacing w:val="-3"/>
        </w:rPr>
        <w:t xml:space="preserve"> Kuru </w:t>
      </w:r>
      <w:r>
        <w:t>grandsire</w:t>
      </w:r>
      <w:r>
        <w:rPr>
          <w:spacing w:val="-3"/>
        </w:rPr>
        <w:t xml:space="preserve"> </w:t>
      </w:r>
      <w:r>
        <w:t>Bhishma,</w:t>
      </w:r>
      <w:r>
        <w:rPr>
          <w:spacing w:val="-3"/>
        </w:rPr>
        <w:t xml:space="preserve"> </w:t>
      </w:r>
      <w:r>
        <w:t>day</w:t>
      </w:r>
      <w:r>
        <w:rPr>
          <w:spacing w:val="-3"/>
        </w:rPr>
        <w:t xml:space="preserve"> </w:t>
      </w:r>
      <w:r>
        <w:t>after</w:t>
      </w:r>
      <w:r>
        <w:rPr>
          <w:spacing w:val="-3"/>
        </w:rPr>
        <w:t xml:space="preserve"> </w:t>
      </w:r>
      <w:r>
        <w:rPr>
          <w:spacing w:val="-6"/>
        </w:rPr>
        <w:t>day,</w:t>
      </w:r>
      <w:r>
        <w:rPr>
          <w:spacing w:val="-3"/>
        </w:rPr>
        <w:t xml:space="preserve"> </w:t>
      </w:r>
      <w:r>
        <w:t>slew</w:t>
      </w:r>
      <w:r>
        <w:rPr>
          <w:spacing w:val="-3"/>
        </w:rPr>
        <w:t xml:space="preserve"> </w:t>
      </w:r>
      <w:r>
        <w:t>ten</w:t>
      </w:r>
      <w:r>
        <w:rPr>
          <w:spacing w:val="-2"/>
        </w:rPr>
        <w:t xml:space="preserve"> </w:t>
      </w:r>
      <w:r>
        <w:t>thousand</w:t>
      </w:r>
      <w:r>
        <w:rPr>
          <w:spacing w:val="-3"/>
        </w:rPr>
        <w:t xml:space="preserve"> </w:t>
      </w:r>
      <w:r>
        <w:t>warriors</w:t>
      </w:r>
      <w:r>
        <w:rPr>
          <w:spacing w:val="-3"/>
        </w:rPr>
        <w:t xml:space="preserve"> </w:t>
      </w:r>
      <w:r>
        <w:t xml:space="preserve">of the Ratha. On the tenth </w:t>
      </w:r>
      <w:r>
        <w:rPr>
          <w:spacing w:val="-6"/>
        </w:rPr>
        <w:t xml:space="preserve">day, </w:t>
      </w:r>
      <w:r>
        <w:rPr>
          <w:spacing w:val="-3"/>
        </w:rPr>
        <w:t xml:space="preserve">however, </w:t>
      </w:r>
      <w:r>
        <w:t xml:space="preserve">O bull of </w:t>
      </w:r>
      <w:r>
        <w:rPr>
          <w:spacing w:val="-6"/>
        </w:rPr>
        <w:t xml:space="preserve">Bharata’s </w:t>
      </w:r>
      <w:r>
        <w:t>race, Bhishma, single-handed, slew ten thousand elephants.</w:t>
      </w:r>
      <w:r>
        <w:rPr>
          <w:spacing w:val="-4"/>
        </w:rPr>
        <w:t xml:space="preserve"> </w:t>
      </w:r>
      <w:r>
        <w:t>And</w:t>
      </w:r>
      <w:r>
        <w:rPr>
          <w:spacing w:val="-3"/>
        </w:rPr>
        <w:t xml:space="preserve"> </w:t>
      </w:r>
      <w:r>
        <w:t>then</w:t>
      </w:r>
      <w:r>
        <w:rPr>
          <w:spacing w:val="-3"/>
        </w:rPr>
        <w:t xml:space="preserve"> </w:t>
      </w:r>
      <w:r>
        <w:t>he</w:t>
      </w:r>
      <w:r>
        <w:rPr>
          <w:spacing w:val="-3"/>
        </w:rPr>
        <w:t xml:space="preserve"> </w:t>
      </w:r>
      <w:r>
        <w:t>slew</w:t>
      </w:r>
      <w:r>
        <w:rPr>
          <w:spacing w:val="-3"/>
        </w:rPr>
        <w:t xml:space="preserve"> </w:t>
      </w:r>
      <w:r>
        <w:t>seven</w:t>
      </w:r>
      <w:r>
        <w:rPr>
          <w:spacing w:val="-4"/>
        </w:rPr>
        <w:t xml:space="preserve"> </w:t>
      </w:r>
      <w:r>
        <w:t>great</w:t>
      </w:r>
      <w:r>
        <w:rPr>
          <w:spacing w:val="-3"/>
        </w:rPr>
        <w:t xml:space="preserve"> </w:t>
      </w:r>
      <w:r>
        <w:t>car-warriors</w:t>
      </w:r>
      <w:r>
        <w:rPr>
          <w:spacing w:val="-3"/>
        </w:rPr>
        <w:t xml:space="preserve"> </w:t>
      </w:r>
      <w:r>
        <w:t>among</w:t>
      </w:r>
      <w:r>
        <w:rPr>
          <w:spacing w:val="-3"/>
        </w:rPr>
        <w:t xml:space="preserve"> </w:t>
      </w:r>
      <w:r>
        <w:t>the</w:t>
      </w:r>
      <w:r>
        <w:rPr>
          <w:spacing w:val="-3"/>
        </w:rPr>
        <w:t xml:space="preserve"> </w:t>
      </w:r>
      <w:r>
        <w:t>Matsyas</w:t>
      </w:r>
      <w:r>
        <w:rPr>
          <w:spacing w:val="-3"/>
        </w:rPr>
        <w:t xml:space="preserve"> </w:t>
      </w:r>
      <w:r>
        <w:t>and</w:t>
      </w:r>
      <w:r>
        <w:rPr>
          <w:spacing w:val="-4"/>
        </w:rPr>
        <w:t xml:space="preserve"> </w:t>
      </w:r>
      <w:r>
        <w:t>the</w:t>
      </w:r>
      <w:r>
        <w:rPr>
          <w:spacing w:val="-3"/>
        </w:rPr>
        <w:t xml:space="preserve"> </w:t>
      </w:r>
      <w:r>
        <w:t>Panchalas.</w:t>
      </w:r>
      <w:r>
        <w:rPr>
          <w:spacing w:val="-3"/>
        </w:rPr>
        <w:t xml:space="preserve"> </w:t>
      </w:r>
      <w:r>
        <w:t>In</w:t>
      </w:r>
      <w:r>
        <w:rPr>
          <w:spacing w:val="-3"/>
        </w:rPr>
        <w:t xml:space="preserve"> </w:t>
      </w:r>
      <w:r>
        <w:t>addition</w:t>
      </w:r>
      <w:r>
        <w:rPr>
          <w:spacing w:val="-3"/>
        </w:rPr>
        <w:t xml:space="preserve"> </w:t>
      </w:r>
      <w:r>
        <w:t>to</w:t>
      </w:r>
      <w:r>
        <w:rPr>
          <w:spacing w:val="-3"/>
        </w:rPr>
        <w:t xml:space="preserve"> </w:t>
      </w:r>
      <w:r>
        <w:t>all</w:t>
      </w:r>
      <w:r>
        <w:rPr>
          <w:spacing w:val="-4"/>
        </w:rPr>
        <w:t xml:space="preserve"> </w:t>
      </w:r>
      <w:r>
        <w:t>this,</w:t>
      </w:r>
      <w:r w:rsidR="00D50D1C">
        <w:t xml:space="preserve"> </w:t>
      </w:r>
      <w:r>
        <w:t xml:space="preserve">in that dreadful battle five thousand foot-soldiers, and one thousand tuskers, and ten thousand steeds, were also slain by thy sire, O king, through skill acquired by education. Then having thinned the ranks of all the kings, he slew Satanika, the dear brother of </w:t>
      </w:r>
      <w:r>
        <w:rPr>
          <w:spacing w:val="-3"/>
        </w:rPr>
        <w:t xml:space="preserve">Virata. </w:t>
      </w:r>
      <w:r>
        <w:t xml:space="preserve">And the valiant Bhishma, having slain Satanika in battle, felled, O king, full one thousand Kshatriyas with his broad-headed shafts. Besides these, all the Kshatriyas of the Pandava army who followed Dhananjaya, as soon as they approached Bhishma, had to go to </w:t>
      </w:r>
      <w:r>
        <w:rPr>
          <w:spacing w:val="-12"/>
        </w:rPr>
        <w:t xml:space="preserve">Yama’s </w:t>
      </w:r>
      <w:r>
        <w:t xml:space="preserve">abode. Covering the Pandava host from every side with showers of arrows, Bhishma stayed in battle </w:t>
      </w:r>
      <w:r>
        <w:rPr>
          <w:spacing w:val="-3"/>
        </w:rPr>
        <w:t xml:space="preserve">at </w:t>
      </w:r>
      <w:r>
        <w:t xml:space="preserve">the head of the Kaurava </w:t>
      </w:r>
      <w:r>
        <w:rPr>
          <w:spacing w:val="-5"/>
        </w:rPr>
        <w:t xml:space="preserve">army. </w:t>
      </w:r>
      <w:r>
        <w:t xml:space="preserve">Achieving the most glorious feats on the tenth </w:t>
      </w:r>
      <w:r>
        <w:rPr>
          <w:spacing w:val="-6"/>
        </w:rPr>
        <w:t xml:space="preserve">day, </w:t>
      </w:r>
      <w:r>
        <w:t>as he stayed between the two armies, bow in hand, none of the kings, O monarch,</w:t>
      </w:r>
      <w:r>
        <w:rPr>
          <w:spacing w:val="-3"/>
        </w:rPr>
        <w:t xml:space="preserve"> </w:t>
      </w:r>
      <w:r>
        <w:t>could</w:t>
      </w:r>
      <w:r>
        <w:rPr>
          <w:spacing w:val="-3"/>
        </w:rPr>
        <w:t xml:space="preserve"> </w:t>
      </w:r>
      <w:r>
        <w:t>even</w:t>
      </w:r>
      <w:r>
        <w:rPr>
          <w:spacing w:val="-2"/>
        </w:rPr>
        <w:t xml:space="preserve"> </w:t>
      </w:r>
      <w:r>
        <w:t>look</w:t>
      </w:r>
      <w:r>
        <w:rPr>
          <w:spacing w:val="-3"/>
        </w:rPr>
        <w:t xml:space="preserve"> at</w:t>
      </w:r>
      <w:r>
        <w:rPr>
          <w:spacing w:val="-2"/>
        </w:rPr>
        <w:t xml:space="preserve"> </w:t>
      </w:r>
      <w:r>
        <w:t>him,</w:t>
      </w:r>
      <w:r>
        <w:rPr>
          <w:spacing w:val="-3"/>
        </w:rPr>
        <w:t xml:space="preserve"> </w:t>
      </w:r>
      <w:r>
        <w:t>for</w:t>
      </w:r>
      <w:r>
        <w:rPr>
          <w:spacing w:val="-2"/>
        </w:rPr>
        <w:t xml:space="preserve"> </w:t>
      </w:r>
      <w:r>
        <w:t>he</w:t>
      </w:r>
      <w:r>
        <w:rPr>
          <w:spacing w:val="-3"/>
        </w:rPr>
        <w:t xml:space="preserve"> </w:t>
      </w:r>
      <w:r>
        <w:t>then</w:t>
      </w:r>
      <w:r>
        <w:rPr>
          <w:spacing w:val="-2"/>
        </w:rPr>
        <w:t xml:space="preserve"> </w:t>
      </w:r>
      <w:r>
        <w:t>resembled</w:t>
      </w:r>
      <w:r>
        <w:rPr>
          <w:spacing w:val="-3"/>
        </w:rPr>
        <w:t xml:space="preserve"> </w:t>
      </w:r>
      <w:r>
        <w:t>the</w:t>
      </w:r>
      <w:r>
        <w:rPr>
          <w:spacing w:val="-2"/>
        </w:rPr>
        <w:t xml:space="preserve"> </w:t>
      </w:r>
      <w:r>
        <w:t>hot</w:t>
      </w:r>
      <w:r>
        <w:rPr>
          <w:spacing w:val="-3"/>
        </w:rPr>
        <w:t xml:space="preserve"> </w:t>
      </w:r>
      <w:r>
        <w:t>mid-day</w:t>
      </w:r>
      <w:r>
        <w:rPr>
          <w:spacing w:val="-3"/>
        </w:rPr>
        <w:t xml:space="preserve"> </w:t>
      </w:r>
      <w:r>
        <w:t>Sun</w:t>
      </w:r>
      <w:r>
        <w:rPr>
          <w:spacing w:val="-2"/>
        </w:rPr>
        <w:t xml:space="preserve"> </w:t>
      </w:r>
      <w:r>
        <w:t>in</w:t>
      </w:r>
      <w:r>
        <w:rPr>
          <w:spacing w:val="-3"/>
        </w:rPr>
        <w:t xml:space="preserve"> </w:t>
      </w:r>
      <w:r>
        <w:t>the</w:t>
      </w:r>
      <w:r>
        <w:rPr>
          <w:spacing w:val="-2"/>
        </w:rPr>
        <w:t xml:space="preserve"> </w:t>
      </w:r>
      <w:r>
        <w:t>summer</w:t>
      </w:r>
      <w:r>
        <w:rPr>
          <w:spacing w:val="-3"/>
        </w:rPr>
        <w:t xml:space="preserve"> </w:t>
      </w:r>
      <w:r>
        <w:rPr>
          <w:spacing w:val="-5"/>
        </w:rPr>
        <w:t>sky.</w:t>
      </w:r>
      <w:r>
        <w:rPr>
          <w:spacing w:val="-2"/>
        </w:rPr>
        <w:t xml:space="preserve"> </w:t>
      </w:r>
      <w:r>
        <w:t>As</w:t>
      </w:r>
      <w:r>
        <w:rPr>
          <w:spacing w:val="-3"/>
        </w:rPr>
        <w:t xml:space="preserve"> </w:t>
      </w:r>
      <w:r>
        <w:t>Sakra</w:t>
      </w:r>
      <w:r>
        <w:rPr>
          <w:spacing w:val="-2"/>
        </w:rPr>
        <w:t xml:space="preserve"> </w:t>
      </w:r>
      <w:r>
        <w:t>scorched the Daitya host in battle, even so, O Bharata, did Bhishma scorch the Pandava host. Beholding him thus put forth his</w:t>
      </w:r>
      <w:r>
        <w:rPr>
          <w:spacing w:val="-4"/>
        </w:rPr>
        <w:t xml:space="preserve"> </w:t>
      </w:r>
      <w:r>
        <w:t>prowess,</w:t>
      </w:r>
      <w:r>
        <w:rPr>
          <w:spacing w:val="-4"/>
        </w:rPr>
        <w:t xml:space="preserve"> </w:t>
      </w:r>
      <w:r>
        <w:t>the</w:t>
      </w:r>
      <w:r>
        <w:rPr>
          <w:spacing w:val="-3"/>
        </w:rPr>
        <w:t xml:space="preserve"> </w:t>
      </w:r>
      <w:r>
        <w:t>slayer</w:t>
      </w:r>
      <w:r>
        <w:rPr>
          <w:spacing w:val="-4"/>
        </w:rPr>
        <w:t xml:space="preserve"> </w:t>
      </w:r>
      <w:r>
        <w:t>of</w:t>
      </w:r>
      <w:r>
        <w:rPr>
          <w:spacing w:val="-4"/>
        </w:rPr>
        <w:t xml:space="preserve"> </w:t>
      </w:r>
      <w:r>
        <w:t>Madhu,</w:t>
      </w:r>
      <w:r>
        <w:rPr>
          <w:spacing w:val="-3"/>
        </w:rPr>
        <w:t xml:space="preserve"> </w:t>
      </w:r>
      <w:r>
        <w:t>viz.,</w:t>
      </w:r>
      <w:r>
        <w:rPr>
          <w:spacing w:val="-4"/>
        </w:rPr>
        <w:t xml:space="preserve"> </w:t>
      </w:r>
      <w:r>
        <w:t>the</w:t>
      </w:r>
      <w:r>
        <w:rPr>
          <w:spacing w:val="-3"/>
        </w:rPr>
        <w:t xml:space="preserve"> </w:t>
      </w:r>
      <w:r>
        <w:t>son</w:t>
      </w:r>
      <w:r>
        <w:rPr>
          <w:spacing w:val="-4"/>
        </w:rPr>
        <w:t xml:space="preserve"> </w:t>
      </w:r>
      <w:r>
        <w:t>of</w:t>
      </w:r>
      <w:r>
        <w:rPr>
          <w:spacing w:val="-4"/>
        </w:rPr>
        <w:t xml:space="preserve"> </w:t>
      </w:r>
      <w:r>
        <w:t>Devaki,</w:t>
      </w:r>
      <w:r>
        <w:rPr>
          <w:spacing w:val="-3"/>
        </w:rPr>
        <w:t xml:space="preserve"> </w:t>
      </w:r>
      <w:r>
        <w:t>cheerfully</w:t>
      </w:r>
      <w:r>
        <w:rPr>
          <w:spacing w:val="-4"/>
        </w:rPr>
        <w:t xml:space="preserve"> </w:t>
      </w:r>
      <w:r>
        <w:t>addressing</w:t>
      </w:r>
      <w:r>
        <w:rPr>
          <w:spacing w:val="-4"/>
        </w:rPr>
        <w:t xml:space="preserve"> </w:t>
      </w:r>
      <w:r>
        <w:t>Dhananjaya,</w:t>
      </w:r>
      <w:r>
        <w:rPr>
          <w:spacing w:val="-3"/>
        </w:rPr>
        <w:t xml:space="preserve"> </w:t>
      </w:r>
      <w:r>
        <w:t>said,</w:t>
      </w:r>
      <w:r>
        <w:rPr>
          <w:spacing w:val="-4"/>
        </w:rPr>
        <w:t xml:space="preserve"> </w:t>
      </w:r>
      <w:r>
        <w:t>‘There,</w:t>
      </w:r>
      <w:r>
        <w:rPr>
          <w:spacing w:val="-3"/>
        </w:rPr>
        <w:t xml:space="preserve"> </w:t>
      </w:r>
      <w:r>
        <w:t xml:space="preserve">Bhishma, the son of Santanu, stayeth between the two armies. Slaying him by putting forth thy might, thou mayst win victory. There, </w:t>
      </w:r>
      <w:r>
        <w:rPr>
          <w:spacing w:val="-3"/>
        </w:rPr>
        <w:t xml:space="preserve">at </w:t>
      </w:r>
      <w:r>
        <w:lastRenderedPageBreak/>
        <w:t xml:space="preserve">that spot, whence he breaketh our ranks, check him, putting forth thy strength. O lord, none else, save thee, ventureth to bear the arrows of Bhishma. Thus urged, the ape-bannered Arjuna </w:t>
      </w:r>
      <w:r>
        <w:rPr>
          <w:spacing w:val="-3"/>
        </w:rPr>
        <w:t xml:space="preserve">at </w:t>
      </w:r>
      <w:r>
        <w:t xml:space="preserve">that moment made Bhishma with his </w:t>
      </w:r>
      <w:r>
        <w:rPr>
          <w:spacing w:val="-4"/>
        </w:rPr>
        <w:t xml:space="preserve">car, </w:t>
      </w:r>
      <w:r>
        <w:t xml:space="preserve">steeds, and standard, invisible by means of his arrows. That bull, </w:t>
      </w:r>
      <w:r>
        <w:rPr>
          <w:spacing w:val="-3"/>
        </w:rPr>
        <w:t xml:space="preserve">however, </w:t>
      </w:r>
      <w:r>
        <w:t>among the foremost</w:t>
      </w:r>
      <w:r>
        <w:rPr>
          <w:spacing w:val="-5"/>
        </w:rPr>
        <w:t xml:space="preserve"> </w:t>
      </w:r>
      <w:r>
        <w:t>of</w:t>
      </w:r>
      <w:r>
        <w:rPr>
          <w:spacing w:val="-5"/>
        </w:rPr>
        <w:t xml:space="preserve"> </w:t>
      </w:r>
      <w:r>
        <w:t>Kurus,</w:t>
      </w:r>
      <w:r>
        <w:rPr>
          <w:spacing w:val="-5"/>
        </w:rPr>
        <w:t xml:space="preserve"> </w:t>
      </w:r>
      <w:r>
        <w:t>by</w:t>
      </w:r>
      <w:r>
        <w:rPr>
          <w:spacing w:val="-4"/>
        </w:rPr>
        <w:t xml:space="preserve"> </w:t>
      </w:r>
      <w:r>
        <w:t>means</w:t>
      </w:r>
      <w:r>
        <w:rPr>
          <w:spacing w:val="-5"/>
        </w:rPr>
        <w:t xml:space="preserve"> </w:t>
      </w:r>
      <w:r>
        <w:t>of</w:t>
      </w:r>
      <w:r>
        <w:rPr>
          <w:spacing w:val="-5"/>
        </w:rPr>
        <w:t xml:space="preserve"> </w:t>
      </w:r>
      <w:r>
        <w:t>his</w:t>
      </w:r>
      <w:r>
        <w:rPr>
          <w:spacing w:val="-4"/>
        </w:rPr>
        <w:t xml:space="preserve"> </w:t>
      </w:r>
      <w:r>
        <w:t>own</w:t>
      </w:r>
      <w:r>
        <w:rPr>
          <w:spacing w:val="-5"/>
        </w:rPr>
        <w:t xml:space="preserve"> </w:t>
      </w:r>
      <w:r>
        <w:t>arrowy</w:t>
      </w:r>
      <w:r>
        <w:rPr>
          <w:spacing w:val="-5"/>
        </w:rPr>
        <w:t xml:space="preserve"> </w:t>
      </w:r>
      <w:r>
        <w:t>showers,</w:t>
      </w:r>
      <w:r>
        <w:rPr>
          <w:spacing w:val="-5"/>
        </w:rPr>
        <w:t xml:space="preserve"> </w:t>
      </w:r>
      <w:r>
        <w:t>pierced</w:t>
      </w:r>
      <w:r>
        <w:rPr>
          <w:spacing w:val="-4"/>
        </w:rPr>
        <w:t xml:space="preserve"> </w:t>
      </w:r>
      <w:r>
        <w:t>those</w:t>
      </w:r>
      <w:r>
        <w:rPr>
          <w:spacing w:val="-5"/>
        </w:rPr>
        <w:t xml:space="preserve"> </w:t>
      </w:r>
      <w:r>
        <w:t>showers</w:t>
      </w:r>
      <w:r>
        <w:rPr>
          <w:spacing w:val="-5"/>
        </w:rPr>
        <w:t xml:space="preserve"> </w:t>
      </w:r>
      <w:r>
        <w:t>of</w:t>
      </w:r>
      <w:r>
        <w:rPr>
          <w:spacing w:val="-4"/>
        </w:rPr>
        <w:t xml:space="preserve"> </w:t>
      </w:r>
      <w:r>
        <w:t>shafts</w:t>
      </w:r>
      <w:r>
        <w:rPr>
          <w:spacing w:val="-5"/>
        </w:rPr>
        <w:t xml:space="preserve"> </w:t>
      </w:r>
      <w:r>
        <w:t>shot</w:t>
      </w:r>
      <w:r>
        <w:rPr>
          <w:spacing w:val="-5"/>
        </w:rPr>
        <w:t xml:space="preserve"> </w:t>
      </w:r>
      <w:r>
        <w:t>by</w:t>
      </w:r>
      <w:r>
        <w:rPr>
          <w:spacing w:val="-5"/>
        </w:rPr>
        <w:t xml:space="preserve"> </w:t>
      </w:r>
      <w:r>
        <w:t>the</w:t>
      </w:r>
      <w:r>
        <w:rPr>
          <w:spacing w:val="-4"/>
        </w:rPr>
        <w:t xml:space="preserve"> </w:t>
      </w:r>
      <w:r>
        <w:t>son</w:t>
      </w:r>
      <w:r>
        <w:rPr>
          <w:spacing w:val="-5"/>
        </w:rPr>
        <w:t xml:space="preserve"> </w:t>
      </w:r>
      <w:r>
        <w:t>of</w:t>
      </w:r>
      <w:r>
        <w:rPr>
          <w:spacing w:val="-5"/>
        </w:rPr>
        <w:t xml:space="preserve"> </w:t>
      </w:r>
      <w:r>
        <w:rPr>
          <w:spacing w:val="-3"/>
        </w:rPr>
        <w:t>Pandu.</w:t>
      </w:r>
      <w:r>
        <w:rPr>
          <w:spacing w:val="-4"/>
        </w:rPr>
        <w:t xml:space="preserve"> </w:t>
      </w:r>
      <w:r>
        <w:t xml:space="preserve">Then the king of the Panchalas the valiant Dhrishtaketu, Bhimasena the son of </w:t>
      </w:r>
      <w:r>
        <w:rPr>
          <w:spacing w:val="-3"/>
        </w:rPr>
        <w:t xml:space="preserve">Pandu, </w:t>
      </w:r>
      <w:r>
        <w:t xml:space="preserve">Dhrishtadyumna of </w:t>
      </w:r>
      <w:r>
        <w:rPr>
          <w:spacing w:val="-5"/>
        </w:rPr>
        <w:t xml:space="preserve">Prishata’s </w:t>
      </w:r>
      <w:r>
        <w:t xml:space="preserve">race, the twins (Nakula and Sahadeva), Chekitana, and the five Kaikaya brothers, and the mighty-armed Satyaki and </w:t>
      </w:r>
      <w:r>
        <w:rPr>
          <w:spacing w:val="-5"/>
        </w:rPr>
        <w:t xml:space="preserve">Subhadra’s </w:t>
      </w:r>
      <w:r>
        <w:t xml:space="preserve">son, and Ghatotkacha, and the (five) sons of Draupadi, and Sikhandin, and the valiant Kuntibhoja, and Susarman, and </w:t>
      </w:r>
      <w:r>
        <w:rPr>
          <w:spacing w:val="-3"/>
        </w:rPr>
        <w:t xml:space="preserve">Virata, </w:t>
      </w:r>
      <w:r>
        <w:t xml:space="preserve">these and </w:t>
      </w:r>
      <w:r>
        <w:rPr>
          <w:spacing w:val="-3"/>
        </w:rPr>
        <w:t xml:space="preserve">many </w:t>
      </w:r>
      <w:r>
        <w:t xml:space="preserve">other powerful warriors of the Pandava </w:t>
      </w:r>
      <w:r>
        <w:rPr>
          <w:spacing w:val="-5"/>
        </w:rPr>
        <w:t xml:space="preserve">army, </w:t>
      </w:r>
      <w:r>
        <w:t xml:space="preserve">afflicted by the shafts of Bhishma, seemed to sink in an ocean of grief, Phalguni, </w:t>
      </w:r>
      <w:r>
        <w:rPr>
          <w:spacing w:val="-3"/>
        </w:rPr>
        <w:t xml:space="preserve">however, </w:t>
      </w:r>
      <w:r>
        <w:t xml:space="preserve">rescued them all. Then Sikhandin, taking up a mighty weapon and protected by Kiritin, rushed impetuously towards Bhishma alone. The unvanquished </w:t>
      </w:r>
      <w:r>
        <w:rPr>
          <w:spacing w:val="-3"/>
        </w:rPr>
        <w:t xml:space="preserve">Vibhatsu </w:t>
      </w:r>
      <w:r>
        <w:t xml:space="preserve">then, knowing what should be done after what, slew all those that followed Bhishma, and then himself rushed </w:t>
      </w:r>
      <w:r>
        <w:rPr>
          <w:spacing w:val="-3"/>
        </w:rPr>
        <w:t xml:space="preserve">at </w:t>
      </w:r>
      <w:r>
        <w:t xml:space="preserve">him. And Satyaki, and Chekitana, and Dhristadyumna of </w:t>
      </w:r>
      <w:r>
        <w:rPr>
          <w:spacing w:val="-5"/>
        </w:rPr>
        <w:t xml:space="preserve">Prishata’s </w:t>
      </w:r>
      <w:r>
        <w:t xml:space="preserve">race, and </w:t>
      </w:r>
      <w:r>
        <w:rPr>
          <w:spacing w:val="-3"/>
        </w:rPr>
        <w:t xml:space="preserve">Virata, </w:t>
      </w:r>
      <w:r>
        <w:t xml:space="preserve">and Drupada, and the twin sons of Madri by </w:t>
      </w:r>
      <w:r>
        <w:rPr>
          <w:spacing w:val="-3"/>
        </w:rPr>
        <w:t xml:space="preserve">Pandu, </w:t>
      </w:r>
      <w:r>
        <w:t>all protected by that firm bowman (viz., Arjuna) rushed against Bhishma alone in that battle. And Abhimanyu, and the five sons of Draupadi also, with mighty weapons upraised, rushed against Bhishma in battle. All those firm bowmen, unretreating from battle, pierced Bhishma in diverse parts of his body with well-aimed</w:t>
      </w:r>
      <w:r>
        <w:rPr>
          <w:spacing w:val="-4"/>
        </w:rPr>
        <w:t xml:space="preserve"> </w:t>
      </w:r>
      <w:r>
        <w:t>shafts.</w:t>
      </w:r>
      <w:r>
        <w:rPr>
          <w:spacing w:val="-4"/>
        </w:rPr>
        <w:t xml:space="preserve"> </w:t>
      </w:r>
      <w:r>
        <w:t>Disregarding</w:t>
      </w:r>
      <w:r>
        <w:rPr>
          <w:spacing w:val="-4"/>
        </w:rPr>
        <w:t xml:space="preserve"> </w:t>
      </w:r>
      <w:r>
        <w:t>all</w:t>
      </w:r>
      <w:r>
        <w:rPr>
          <w:spacing w:val="-3"/>
        </w:rPr>
        <w:t xml:space="preserve"> </w:t>
      </w:r>
      <w:r>
        <w:t>those</w:t>
      </w:r>
      <w:r>
        <w:rPr>
          <w:spacing w:val="-4"/>
        </w:rPr>
        <w:t xml:space="preserve"> </w:t>
      </w:r>
      <w:r>
        <w:t>shafts,</w:t>
      </w:r>
      <w:r>
        <w:rPr>
          <w:spacing w:val="-4"/>
        </w:rPr>
        <w:t xml:space="preserve"> </w:t>
      </w:r>
      <w:r>
        <w:t>large</w:t>
      </w:r>
      <w:r>
        <w:rPr>
          <w:spacing w:val="-3"/>
        </w:rPr>
        <w:t xml:space="preserve"> </w:t>
      </w:r>
      <w:r>
        <w:t>in</w:t>
      </w:r>
      <w:r>
        <w:rPr>
          <w:spacing w:val="-4"/>
        </w:rPr>
        <w:t xml:space="preserve"> </w:t>
      </w:r>
      <w:r>
        <w:rPr>
          <w:spacing w:val="-3"/>
        </w:rPr>
        <w:t>number,</w:t>
      </w:r>
      <w:r>
        <w:rPr>
          <w:spacing w:val="-4"/>
        </w:rPr>
        <w:t xml:space="preserve"> </w:t>
      </w:r>
      <w:r>
        <w:t>shot</w:t>
      </w:r>
      <w:r>
        <w:rPr>
          <w:spacing w:val="-3"/>
        </w:rPr>
        <w:t xml:space="preserve"> </w:t>
      </w:r>
      <w:r>
        <w:t>by</w:t>
      </w:r>
      <w:r>
        <w:rPr>
          <w:spacing w:val="-4"/>
        </w:rPr>
        <w:t xml:space="preserve"> </w:t>
      </w:r>
      <w:r>
        <w:t>those</w:t>
      </w:r>
      <w:r>
        <w:rPr>
          <w:spacing w:val="-4"/>
        </w:rPr>
        <w:t xml:space="preserve"> </w:t>
      </w:r>
      <w:r>
        <w:t>foremost</w:t>
      </w:r>
      <w:r>
        <w:rPr>
          <w:spacing w:val="-3"/>
        </w:rPr>
        <w:t xml:space="preserve"> </w:t>
      </w:r>
      <w:r>
        <w:t>of</w:t>
      </w:r>
      <w:r>
        <w:rPr>
          <w:spacing w:val="-4"/>
        </w:rPr>
        <w:t xml:space="preserve"> </w:t>
      </w:r>
      <w:r>
        <w:t>princes</w:t>
      </w:r>
      <w:r>
        <w:rPr>
          <w:spacing w:val="-4"/>
        </w:rPr>
        <w:t xml:space="preserve"> </w:t>
      </w:r>
      <w:r>
        <w:t>belonging</w:t>
      </w:r>
      <w:r>
        <w:rPr>
          <w:spacing w:val="-3"/>
        </w:rPr>
        <w:t xml:space="preserve"> </w:t>
      </w:r>
      <w:r>
        <w:t>to</w:t>
      </w:r>
      <w:r>
        <w:rPr>
          <w:spacing w:val="-4"/>
        </w:rPr>
        <w:t xml:space="preserve"> </w:t>
      </w:r>
      <w:r>
        <w:t>the Pandava host, Bhishma of undepressed soul penetrated into the Pandava ranks. And the grandsire baffled all those arrows,</w:t>
      </w:r>
      <w:r>
        <w:rPr>
          <w:spacing w:val="-3"/>
        </w:rPr>
        <w:t xml:space="preserve"> </w:t>
      </w:r>
      <w:r>
        <w:t>as</w:t>
      </w:r>
      <w:r>
        <w:rPr>
          <w:spacing w:val="-3"/>
        </w:rPr>
        <w:t xml:space="preserve"> </w:t>
      </w:r>
      <w:r>
        <w:t>if</w:t>
      </w:r>
      <w:r>
        <w:rPr>
          <w:spacing w:val="-3"/>
        </w:rPr>
        <w:t xml:space="preserve"> </w:t>
      </w:r>
      <w:r>
        <w:t>sporting</w:t>
      </w:r>
      <w:r>
        <w:rPr>
          <w:spacing w:val="-3"/>
        </w:rPr>
        <w:t xml:space="preserve"> </w:t>
      </w:r>
      <w:r>
        <w:t>the</w:t>
      </w:r>
      <w:r>
        <w:rPr>
          <w:spacing w:val="-3"/>
        </w:rPr>
        <w:t xml:space="preserve"> </w:t>
      </w:r>
      <w:r>
        <w:t>while.</w:t>
      </w:r>
      <w:r>
        <w:rPr>
          <w:spacing w:val="-3"/>
        </w:rPr>
        <w:t xml:space="preserve"> </w:t>
      </w:r>
      <w:r>
        <w:t>Frequently</w:t>
      </w:r>
      <w:r>
        <w:rPr>
          <w:spacing w:val="-2"/>
        </w:rPr>
        <w:t xml:space="preserve"> </w:t>
      </w:r>
      <w:r>
        <w:t>looking</w:t>
      </w:r>
      <w:r>
        <w:rPr>
          <w:spacing w:val="-3"/>
        </w:rPr>
        <w:t xml:space="preserve"> at </w:t>
      </w:r>
      <w:r>
        <w:t>Sikhandin</w:t>
      </w:r>
      <w:r>
        <w:rPr>
          <w:spacing w:val="-3"/>
        </w:rPr>
        <w:t xml:space="preserve"> </w:t>
      </w:r>
      <w:r>
        <w:t>the</w:t>
      </w:r>
      <w:r>
        <w:rPr>
          <w:spacing w:val="-3"/>
        </w:rPr>
        <w:t xml:space="preserve"> </w:t>
      </w:r>
      <w:r>
        <w:t>prince</w:t>
      </w:r>
      <w:r>
        <w:rPr>
          <w:spacing w:val="-3"/>
        </w:rPr>
        <w:t xml:space="preserve"> </w:t>
      </w:r>
      <w:r>
        <w:t>of</w:t>
      </w:r>
      <w:r>
        <w:rPr>
          <w:spacing w:val="-2"/>
        </w:rPr>
        <w:t xml:space="preserve"> </w:t>
      </w:r>
      <w:r>
        <w:t>the</w:t>
      </w:r>
      <w:r>
        <w:rPr>
          <w:spacing w:val="-3"/>
        </w:rPr>
        <w:t xml:space="preserve"> </w:t>
      </w:r>
      <w:r>
        <w:t>Panchalas</w:t>
      </w:r>
      <w:r>
        <w:rPr>
          <w:spacing w:val="-3"/>
        </w:rPr>
        <w:t xml:space="preserve"> </w:t>
      </w:r>
      <w:r>
        <w:t>with</w:t>
      </w:r>
      <w:r>
        <w:rPr>
          <w:spacing w:val="-3"/>
        </w:rPr>
        <w:t xml:space="preserve"> </w:t>
      </w:r>
      <w:r>
        <w:t>a</w:t>
      </w:r>
      <w:r>
        <w:rPr>
          <w:spacing w:val="-3"/>
        </w:rPr>
        <w:t xml:space="preserve"> </w:t>
      </w:r>
      <w:r>
        <w:t>laugh,</w:t>
      </w:r>
      <w:r>
        <w:rPr>
          <w:spacing w:val="-3"/>
        </w:rPr>
        <w:t xml:space="preserve"> </w:t>
      </w:r>
      <w:r>
        <w:t>he</w:t>
      </w:r>
      <w:r>
        <w:rPr>
          <w:spacing w:val="-2"/>
        </w:rPr>
        <w:t xml:space="preserve"> </w:t>
      </w:r>
      <w:r>
        <w:t>aimed</w:t>
      </w:r>
      <w:r w:rsidR="00D50D1C">
        <w:t xml:space="preserve"> </w:t>
      </w:r>
      <w:r>
        <w:t>not a single arrow at him, recollecting his femininity. On the other hand, he slew seven great car-warriors belonging to Drupada’s division. Then confused cries of woe soon arose amongst the Matsyas, the Panchalas, and the Chedis, who were together rushing at that single hero. With large numbers of foot-soldiers and steeds and cars, and with showers of arrows, O scorcher of foes, they overwhelmed that single warrior, viz., Bhishma the son of Bhagirathi, that scorcher of foes, like the clouds overwhelming the maker of day. Then in that battle between him and them, which resembled the battle between the gods and the Asuras in days of old, the diadem-decked (Arjuna), placing Sikhandin before him, pierced Bhishma (repeatedly).’</w:t>
      </w:r>
    </w:p>
    <w:p w14:paraId="7FEB0A97" w14:textId="77777777" w:rsidR="009262A2" w:rsidRDefault="009262A2" w:rsidP="00D50D1C">
      <w:pPr>
        <w:pStyle w:val="Body"/>
      </w:pPr>
    </w:p>
    <w:p w14:paraId="18FC29A4" w14:textId="77777777" w:rsidR="00BD6E04" w:rsidRDefault="00BD6E04" w:rsidP="00D50D1C">
      <w:pPr>
        <w:pStyle w:val="Heading4"/>
      </w:pPr>
      <w:r>
        <w:t>Section CXX</w:t>
      </w:r>
    </w:p>
    <w:p w14:paraId="37191C27" w14:textId="7ECED517" w:rsidR="00BD6E04" w:rsidRDefault="00BD6E04" w:rsidP="00D50D1C">
      <w:pPr>
        <w:pStyle w:val="Body"/>
      </w:pPr>
      <w:r>
        <w:t xml:space="preserve">Sanjaya said, “Thus all the Pandavas, placing Sikhandin before them pierced Bhishma in that battle repeatedly surrounding him on all sides. And all the Srinjayas, uniting together, struck him with dreadful Sataghnis, and spiked maces, and battle-axes, and mallets, and short thick </w:t>
      </w:r>
      <w:r>
        <w:lastRenderedPageBreak/>
        <w:t>clubs, and bearded darts, and other missiles, and arrows furnished with golden wing, and darts and lances and kampanas; and with long shafts, and arrows furnished with heads shaped like the calf-tooth, and rockets. Thus afflicted by many, his coat of mail was pierced everywhere. But though pierced in every vital part, Bhishma felt no pain. On the other hand, he then seemed to his enemies to resemble in appearance the (all-destructive) fire that rises at the end of Yuga. His bow and arrows constituted the blazing flames (of that fire). The flight of his weapons constituted its (friendly) breeze. The rattle of his car-wheels constituted its heat and mighty weapons constituted its splendour. His beautiful bow formed its fierce tongue, and the bodies of heroic warriors, its profuse fuel. And Bhishma was seen to roll through the midst of crowds of cars belonging to those kings, or to come out (of the press) at times, or course once more through their midst. Then, disregarding the king of the Panchalas and Dhrishtaketu, he penetrated, O monarch, into the midst of the Pandava army. He then pierced the six Pandava warriors, viz., Satyaki, and Bhima, and Dhananjaya the son of Pandu, and Drupada, and Virata, and Dhrishtadyumna of Prishata’s race, with many excellent arrows of great sharpness and</w:t>
      </w:r>
      <w:r w:rsidR="00D50D1C">
        <w:t xml:space="preserve"> </w:t>
      </w:r>
      <w:r>
        <w:t xml:space="preserve">dreadful whizz and exceeding impetuosity, and capable of piercing through every kind of armour. Those mighty car-warriors, however, checking those keen shafts, afflicted Bhishma with great force, each of them striking him with ten shafts. Those mighty shafts, whetted on stone and furnished with golden wings, which the great car-warrior Sikhandin shot, quickly penetrated into </w:t>
      </w:r>
      <w:r>
        <w:rPr>
          <w:spacing w:val="-5"/>
        </w:rPr>
        <w:t>Bhishma’s</w:t>
      </w:r>
      <w:r>
        <w:rPr>
          <w:spacing w:val="-4"/>
        </w:rPr>
        <w:t xml:space="preserve"> body. </w:t>
      </w:r>
      <w:r>
        <w:t xml:space="preserve">Then the diadem-decked (Arjuna), excited with wrath, and placing Sikhandin ahead rushed </w:t>
      </w:r>
      <w:r>
        <w:rPr>
          <w:spacing w:val="-3"/>
        </w:rPr>
        <w:t xml:space="preserve">at </w:t>
      </w:r>
      <w:r>
        <w:t xml:space="preserve">Bhishma and cut off the </w:t>
      </w:r>
      <w:r>
        <w:rPr>
          <w:spacing w:val="-5"/>
        </w:rPr>
        <w:t xml:space="preserve">latter’s bow. </w:t>
      </w:r>
      <w:r>
        <w:t xml:space="preserve">Thereupon mighty car-warriors, seven in </w:t>
      </w:r>
      <w:r>
        <w:rPr>
          <w:spacing w:val="-3"/>
        </w:rPr>
        <w:t xml:space="preserve">number, </w:t>
      </w:r>
      <w:r>
        <w:t xml:space="preserve">viz., Drona and Kritavarman, and Jayadratha the ruler of the Sindhus, and Bhurisravas, and Sala, and Salya, and Bhagadatta could not brook that act of Arjuna. Inflamed with rage, they rushed </w:t>
      </w:r>
      <w:r>
        <w:rPr>
          <w:spacing w:val="-3"/>
        </w:rPr>
        <w:t xml:space="preserve">at </w:t>
      </w:r>
      <w:r>
        <w:t xml:space="preserve">him. Indeed, those mighty car-warriors, invoking into existence celestial weapons, fell with great wrath upon that son of </w:t>
      </w:r>
      <w:r>
        <w:rPr>
          <w:spacing w:val="-3"/>
        </w:rPr>
        <w:t xml:space="preserve">Pandu, </w:t>
      </w:r>
      <w:r>
        <w:t xml:space="preserve">and covered him with their arrows. And as they rushed towards </w:t>
      </w:r>
      <w:r>
        <w:rPr>
          <w:spacing w:val="-3"/>
        </w:rPr>
        <w:t xml:space="preserve">Phalguni’s </w:t>
      </w:r>
      <w:r>
        <w:rPr>
          <w:spacing w:val="-4"/>
        </w:rPr>
        <w:t xml:space="preserve">car, </w:t>
      </w:r>
      <w:r>
        <w:t xml:space="preserve">the noise made by them was heard to resemble that made by the ocean itself when it swelleth in rage </w:t>
      </w:r>
      <w:r>
        <w:rPr>
          <w:spacing w:val="-3"/>
        </w:rPr>
        <w:t xml:space="preserve">at </w:t>
      </w:r>
      <w:r>
        <w:t xml:space="preserve">the end of the </w:t>
      </w:r>
      <w:r>
        <w:rPr>
          <w:spacing w:val="-5"/>
        </w:rPr>
        <w:t xml:space="preserve">Yuga, </w:t>
      </w:r>
      <w:r>
        <w:t xml:space="preserve">Kill, Bring up (our forces), </w:t>
      </w:r>
      <w:r>
        <w:rPr>
          <w:spacing w:val="-5"/>
        </w:rPr>
        <w:t xml:space="preserve">Take, </w:t>
      </w:r>
      <w:r>
        <w:t xml:space="preserve">Pierce, </w:t>
      </w:r>
      <w:r>
        <w:rPr>
          <w:spacing w:val="-3"/>
        </w:rPr>
        <w:t xml:space="preserve">Cut </w:t>
      </w:r>
      <w:r>
        <w:t xml:space="preserve">off, this was the furious uproar heard about </w:t>
      </w:r>
      <w:r>
        <w:rPr>
          <w:spacing w:val="-3"/>
        </w:rPr>
        <w:t xml:space="preserve">Phalguni’s </w:t>
      </w:r>
      <w:r>
        <w:rPr>
          <w:spacing w:val="-4"/>
        </w:rPr>
        <w:t xml:space="preserve">car. </w:t>
      </w:r>
      <w:r>
        <w:t>Hearing that furious</w:t>
      </w:r>
      <w:r>
        <w:rPr>
          <w:spacing w:val="-4"/>
        </w:rPr>
        <w:t xml:space="preserve"> uproar, </w:t>
      </w:r>
      <w:r>
        <w:t xml:space="preserve">the mighty car-warriors of the Pandava army rushed forward, O bull of </w:t>
      </w:r>
      <w:r>
        <w:rPr>
          <w:spacing w:val="-6"/>
        </w:rPr>
        <w:t xml:space="preserve">Bharata’s </w:t>
      </w:r>
      <w:r>
        <w:t xml:space="preserve">race, for protecting Arjuna. They were Satyaki, and Bhimasena, and Dhrishtadyumna of </w:t>
      </w:r>
      <w:r>
        <w:rPr>
          <w:spacing w:val="-5"/>
        </w:rPr>
        <w:t xml:space="preserve">Prishata’s </w:t>
      </w:r>
      <w:r>
        <w:t xml:space="preserve">race, and both </w:t>
      </w:r>
      <w:r>
        <w:rPr>
          <w:spacing w:val="-3"/>
        </w:rPr>
        <w:t xml:space="preserve">Virata </w:t>
      </w:r>
      <w:r>
        <w:t xml:space="preserve">and Drupada, and the Rakshasa Ghatotkacha, and the wrathful Abhimanyu. These seven, inflamed with rage, and armed with excellent bows, rushed with great speed. And the battle that took place between these and the Kaurava warriors was fierce, making the hair stand on end, and resembling O chief of the Bharatas, the battle of the gods with the Danavas. Sikhandin, </w:t>
      </w:r>
      <w:r>
        <w:rPr>
          <w:spacing w:val="-3"/>
        </w:rPr>
        <w:t xml:space="preserve">however, </w:t>
      </w:r>
      <w:r>
        <w:t xml:space="preserve">that foremost of car-warriors, protected in the battle by the diadem-decked (Arjuna), pierced Bhishma, in that </w:t>
      </w:r>
      <w:r>
        <w:rPr>
          <w:spacing w:val="-3"/>
        </w:rPr>
        <w:lastRenderedPageBreak/>
        <w:t xml:space="preserve">encounter, </w:t>
      </w:r>
      <w:r>
        <w:t xml:space="preserve">with ten shafts after the </w:t>
      </w:r>
      <w:r>
        <w:rPr>
          <w:spacing w:val="-5"/>
        </w:rPr>
        <w:t xml:space="preserve">latter’s </w:t>
      </w:r>
      <w:r>
        <w:t xml:space="preserve">bow had been cut off. And he struck </w:t>
      </w:r>
      <w:r>
        <w:rPr>
          <w:spacing w:val="-5"/>
        </w:rPr>
        <w:t xml:space="preserve">Bhishma’s </w:t>
      </w:r>
      <w:r>
        <w:t xml:space="preserve">charioteer with other shafts, and cut off the </w:t>
      </w:r>
      <w:r>
        <w:rPr>
          <w:spacing w:val="-5"/>
        </w:rPr>
        <w:t xml:space="preserve">latter’s </w:t>
      </w:r>
      <w:r>
        <w:t>standard with one shaft. Then the son of Ganga took up another bow that was</w:t>
      </w:r>
      <w:r>
        <w:rPr>
          <w:spacing w:val="-3"/>
        </w:rPr>
        <w:t xml:space="preserve"> tougher. </w:t>
      </w:r>
      <w:r>
        <w:t xml:space="preserve">That even was cut off by Phalguni with three sharp shafts. Indeed, that chastiser of foes, viz., Arjuna, who was capable of drawing the bow with even his left hand, excited with rage, one after </w:t>
      </w:r>
      <w:r>
        <w:rPr>
          <w:spacing w:val="-3"/>
        </w:rPr>
        <w:t xml:space="preserve">another, </w:t>
      </w:r>
      <w:r>
        <w:t xml:space="preserve">cut off all the bows that Bhishma took </w:t>
      </w:r>
      <w:r>
        <w:rPr>
          <w:spacing w:val="-4"/>
        </w:rPr>
        <w:t xml:space="preserve">up. </w:t>
      </w:r>
      <w:r>
        <w:t xml:space="preserve">Then Bhishma, whose bows were thus cut off, excited with rage, and licking the corners of his mouth, took up a dart that was capable of riving a hill. In rage he hurled it </w:t>
      </w:r>
      <w:r>
        <w:rPr>
          <w:spacing w:val="-3"/>
        </w:rPr>
        <w:t xml:space="preserve">at Phalguni’s </w:t>
      </w:r>
      <w:r>
        <w:rPr>
          <w:spacing w:val="-4"/>
        </w:rPr>
        <w:t xml:space="preserve">car. </w:t>
      </w:r>
      <w:r>
        <w:t xml:space="preserve">Beholding its course towards him like the blazing bolt of heaven, the delighter of the Pandavas fixed five sharp broad-headed arrows (on his bow-string). And with those five arrows, O chief of the Bharatas, the angry Arjuna cut off into five fragments that dart hurled from </w:t>
      </w:r>
      <w:r>
        <w:rPr>
          <w:spacing w:val="-5"/>
        </w:rPr>
        <w:t xml:space="preserve">Bhishma’s </w:t>
      </w:r>
      <w:r>
        <w:t xml:space="preserve">arms. Thus cut off by the angry Arjuna, that dart then fell down like a flash of lightning separated from a mass of clouds. Beholding his dart cut off, Bhishma became filled with rage. That </w:t>
      </w:r>
      <w:r>
        <w:rPr>
          <w:spacing w:val="-3"/>
        </w:rPr>
        <w:t xml:space="preserve">hero, </w:t>
      </w:r>
      <w:r>
        <w:t>that subjugator of hostile cities, then began to reflect. And he said unto himself,</w:t>
      </w:r>
      <w:r>
        <w:rPr>
          <w:spacing w:val="-3"/>
        </w:rPr>
        <w:t xml:space="preserve"> ‘With </w:t>
      </w:r>
      <w:r>
        <w:t xml:space="preserve">only a single bow I could slay all the Pandavas, if the mighty </w:t>
      </w:r>
      <w:r>
        <w:rPr>
          <w:spacing w:val="-3"/>
        </w:rPr>
        <w:t xml:space="preserve">Vishnu </w:t>
      </w:r>
      <w:r>
        <w:t xml:space="preserve">himself had not been their </w:t>
      </w:r>
      <w:r>
        <w:rPr>
          <w:spacing w:val="-3"/>
        </w:rPr>
        <w:t xml:space="preserve">protector. For </w:t>
      </w:r>
      <w:r>
        <w:t xml:space="preserve">two reasons, </w:t>
      </w:r>
      <w:r>
        <w:rPr>
          <w:spacing w:val="-3"/>
        </w:rPr>
        <w:t xml:space="preserve">however, </w:t>
      </w:r>
      <w:r>
        <w:t xml:space="preserve">I will not fight with the Pandavas, viz., their unslayableness, and the femininity of Sikhandin. </w:t>
      </w:r>
      <w:r>
        <w:rPr>
          <w:spacing w:val="-4"/>
        </w:rPr>
        <w:t xml:space="preserve">Formerly, </w:t>
      </w:r>
      <w:r>
        <w:t>when</w:t>
      </w:r>
      <w:r>
        <w:rPr>
          <w:spacing w:val="-3"/>
        </w:rPr>
        <w:t xml:space="preserve"> my </w:t>
      </w:r>
      <w:r>
        <w:t xml:space="preserve">sire wedded Kali, he pleased (with me) gave me two boons, viz., that I should be incapable of being slain in battle, and that </w:t>
      </w:r>
      <w:r>
        <w:rPr>
          <w:spacing w:val="-3"/>
        </w:rPr>
        <w:t xml:space="preserve">my </w:t>
      </w:r>
      <w:r>
        <w:t xml:space="preserve">death should depend on </w:t>
      </w:r>
      <w:r>
        <w:rPr>
          <w:spacing w:val="-3"/>
        </w:rPr>
        <w:t xml:space="preserve">my </w:t>
      </w:r>
      <w:r>
        <w:t xml:space="preserve">own choice. I should, </w:t>
      </w:r>
      <w:r>
        <w:rPr>
          <w:spacing w:val="-3"/>
        </w:rPr>
        <w:t xml:space="preserve">however, </w:t>
      </w:r>
      <w:r>
        <w:t xml:space="preserve">now wish </w:t>
      </w:r>
      <w:r>
        <w:rPr>
          <w:spacing w:val="-3"/>
        </w:rPr>
        <w:t xml:space="preserve">my </w:t>
      </w:r>
      <w:r>
        <w:t xml:space="preserve">own death, this being the proper </w:t>
      </w:r>
      <w:r>
        <w:rPr>
          <w:spacing w:val="-9"/>
        </w:rPr>
        <w:t xml:space="preserve">hour.’ </w:t>
      </w:r>
      <w:r>
        <w:t xml:space="preserve">Ascertaining this to be the resolve of Bhishma of immeasurable </w:t>
      </w:r>
      <w:r>
        <w:rPr>
          <w:spacing w:val="-3"/>
        </w:rPr>
        <w:t xml:space="preserve">energy, </w:t>
      </w:r>
      <w:r>
        <w:t xml:space="preserve">the Rishis and the </w:t>
      </w:r>
      <w:r>
        <w:rPr>
          <w:spacing w:val="-6"/>
        </w:rPr>
        <w:t xml:space="preserve">Vasus </w:t>
      </w:r>
      <w:r>
        <w:t xml:space="preserve">stationed in the firmament, said, ‘That which hath been resolved by thee is </w:t>
      </w:r>
      <w:r>
        <w:rPr>
          <w:spacing w:val="-3"/>
        </w:rPr>
        <w:t xml:space="preserve">approved </w:t>
      </w:r>
      <w:r>
        <w:t xml:space="preserve">by us also, O son! Act according to thy resolu- tion, O king. Withdraw thy heart from </w:t>
      </w:r>
      <w:r>
        <w:rPr>
          <w:spacing w:val="-5"/>
        </w:rPr>
        <w:t xml:space="preserve">battle.’ </w:t>
      </w:r>
      <w:r>
        <w:t xml:space="preserve">On the conclusion, of those words, fragrant and auspicious breeze charged with particles of </w:t>
      </w:r>
      <w:r>
        <w:rPr>
          <w:spacing w:val="-4"/>
        </w:rPr>
        <w:t xml:space="preserve">water, </w:t>
      </w:r>
      <w:r>
        <w:t xml:space="preserve">began to blow along a natural direction. 1 And celestial cymbals of loud sounds began to beat. And a flowery shower fell upon Bhishma, O sire. The words spoken by the Rishis and the </w:t>
      </w:r>
      <w:r>
        <w:rPr>
          <w:spacing w:val="-5"/>
        </w:rPr>
        <w:t xml:space="preserve">Vasus, </w:t>
      </w:r>
      <w:r>
        <w:rPr>
          <w:spacing w:val="-3"/>
        </w:rPr>
        <w:t xml:space="preserve">however, </w:t>
      </w:r>
      <w:r>
        <w:t xml:space="preserve">O king, were not heard by </w:t>
      </w:r>
      <w:r>
        <w:rPr>
          <w:spacing w:val="-3"/>
        </w:rPr>
        <w:t xml:space="preserve">any </w:t>
      </w:r>
      <w:r>
        <w:t xml:space="preserve">one save Bhishma himself. I also heard them, through the power conferred on me by the Muni. Great was the grief, O monarch, that filled the hearts of the celestials </w:t>
      </w:r>
      <w:r>
        <w:rPr>
          <w:spacing w:val="-3"/>
        </w:rPr>
        <w:t xml:space="preserve">at </w:t>
      </w:r>
      <w:r>
        <w:t xml:space="preserve">the thought of Bhishma, that favourite of all the worlds, falling down from his </w:t>
      </w:r>
      <w:r>
        <w:rPr>
          <w:spacing w:val="-4"/>
        </w:rPr>
        <w:t xml:space="preserve">car. </w:t>
      </w:r>
      <w:r>
        <w:t xml:space="preserve">Having listened to these words of the celestials, </w:t>
      </w:r>
      <w:r>
        <w:rPr>
          <w:spacing w:val="-5"/>
        </w:rPr>
        <w:t xml:space="preserve">Santanu’s </w:t>
      </w:r>
      <w:r>
        <w:t xml:space="preserve">son Bhishma of great ascetic merit rushed out </w:t>
      </w:r>
      <w:r>
        <w:rPr>
          <w:spacing w:val="-3"/>
        </w:rPr>
        <w:t xml:space="preserve">at Vibhatsu, </w:t>
      </w:r>
      <w:r>
        <w:t xml:space="preserve">even though he was then being pierced with sharp arrows capable of penetrating through every </w:t>
      </w:r>
      <w:r>
        <w:rPr>
          <w:spacing w:val="-3"/>
        </w:rPr>
        <w:t xml:space="preserve">armour. </w:t>
      </w:r>
      <w:r>
        <w:t xml:space="preserve">Then Sikhandin, O king, excited with rage, struck the grandsire of the Bharatas in the chest with nine sharp arrows. The </w:t>
      </w:r>
      <w:r>
        <w:rPr>
          <w:spacing w:val="-3"/>
        </w:rPr>
        <w:t xml:space="preserve">Kuru </w:t>
      </w:r>
      <w:r>
        <w:t xml:space="preserve">grandsire Bhishma, </w:t>
      </w:r>
      <w:r>
        <w:rPr>
          <w:spacing w:val="-3"/>
        </w:rPr>
        <w:t xml:space="preserve">however, </w:t>
      </w:r>
      <w:r>
        <w:t>though struck by him in battle, thus, trembled not, O monarch, but remained unmoved like a mountain during an earthquake.</w:t>
      </w:r>
      <w:r w:rsidR="00D50D1C">
        <w:t xml:space="preserve"> </w:t>
      </w:r>
      <w:r>
        <w:t xml:space="preserve">Then </w:t>
      </w:r>
      <w:r>
        <w:rPr>
          <w:spacing w:val="-3"/>
        </w:rPr>
        <w:t xml:space="preserve">Vibhatsu, </w:t>
      </w:r>
      <w:r>
        <w:t xml:space="preserve">drawing his bow Gandiva with a laugh, pierced the son of Ganga with five and twenty arrows. And once more, Dhananjaya, with great speed and excited with wrath struck him in every </w:t>
      </w:r>
      <w:r>
        <w:lastRenderedPageBreak/>
        <w:t xml:space="preserve">vital part with hundreds of arrows. Thus pierced by others, also with thousands of arrows, the mighty car-warrior Bhishma pierced those others in return with great speed. And as regards the arrows shot by those warriors, Bhishma, possessed of prowess in battle that was incapable of being baffled, equally checked them all with his own straight arrows. Those arrows, </w:t>
      </w:r>
      <w:r>
        <w:rPr>
          <w:spacing w:val="-3"/>
        </w:rPr>
        <w:t xml:space="preserve">however, </w:t>
      </w:r>
      <w:r>
        <w:t xml:space="preserve">endued with wings of gold and whetted on stone, which the mighty car-warrior Sikhandin shot in that battle, scarcely caused Bhishma </w:t>
      </w:r>
      <w:r>
        <w:rPr>
          <w:spacing w:val="-3"/>
        </w:rPr>
        <w:t xml:space="preserve">any </w:t>
      </w:r>
      <w:r>
        <w:t xml:space="preserve">pain. Then the diadem-decked (Arjuna), excited with rage and placing Sikhandin to the fore, approached Bhishma (nearer) and once more cut off his </w:t>
      </w:r>
      <w:r>
        <w:rPr>
          <w:spacing w:val="-5"/>
        </w:rPr>
        <w:t xml:space="preserve">bow. </w:t>
      </w:r>
      <w:r>
        <w:t xml:space="preserve">And then piercing Bhishma with ten arrows, he cut off the </w:t>
      </w:r>
      <w:r>
        <w:rPr>
          <w:spacing w:val="-5"/>
        </w:rPr>
        <w:t xml:space="preserve">latter’s </w:t>
      </w:r>
      <w:r>
        <w:t xml:space="preserve">standard with one. And striking </w:t>
      </w:r>
      <w:r>
        <w:rPr>
          <w:spacing w:val="-5"/>
        </w:rPr>
        <w:t xml:space="preserve">Bhishma’s </w:t>
      </w:r>
      <w:r>
        <w:t xml:space="preserve">chariot with ten arrows, Arjuna caused him to tremble. The son of Ganga then took up another bow that was </w:t>
      </w:r>
      <w:r>
        <w:rPr>
          <w:spacing w:val="-3"/>
        </w:rPr>
        <w:t xml:space="preserve">stronger. </w:t>
      </w:r>
      <w:r>
        <w:t xml:space="preserve">Within, </w:t>
      </w:r>
      <w:r>
        <w:rPr>
          <w:spacing w:val="-3"/>
        </w:rPr>
        <w:t xml:space="preserve">however, </w:t>
      </w:r>
      <w:r>
        <w:t xml:space="preserve">the twinkling of an eye, as soon, in fact, as it was taken </w:t>
      </w:r>
      <w:r>
        <w:rPr>
          <w:spacing w:val="-4"/>
        </w:rPr>
        <w:t xml:space="preserve">up, </w:t>
      </w:r>
      <w:r>
        <w:t>Arjuna cut that bow also into three fragments with three broad-headed shafts.</w:t>
      </w:r>
      <w:r w:rsidR="00D50D1C">
        <w:t xml:space="preserve"> </w:t>
      </w:r>
      <w:r>
        <w:t xml:space="preserve">And thus the son of </w:t>
      </w:r>
      <w:r>
        <w:rPr>
          <w:spacing w:val="-3"/>
        </w:rPr>
        <w:t xml:space="preserve">Pandu </w:t>
      </w:r>
      <w:r>
        <w:t>cut off in that battle even all the bows of Bhishma. After that, Bhishma the son of Santanu, no longer desired to battle with Arjuna. The</w:t>
      </w:r>
      <w:r>
        <w:rPr>
          <w:spacing w:val="-4"/>
        </w:rPr>
        <w:t xml:space="preserve"> latter, </w:t>
      </w:r>
      <w:r>
        <w:rPr>
          <w:spacing w:val="-3"/>
        </w:rPr>
        <w:t xml:space="preserve">however, </w:t>
      </w:r>
      <w:r>
        <w:t>then pierced him with five and twenty arrows.</w:t>
      </w:r>
      <w:r w:rsidR="00D50D1C">
        <w:t xml:space="preserve"> </w:t>
      </w:r>
      <w:r>
        <w:t>That great bowman, thus pierced greatly, then addressed Dussasana, and skid, ‘Behold, Partha, that great car-warrior of the Pandavas, excited with wrath in battle, pierceth me alone with many thousands of arrows. He is incapable of being vanquished in battle by the wielder of the thunder-bolt himself. As regards myself also, O hero, the very gods, Danavas and Rakshasas united together, are incapable of vanquishing me. What I shall say then of mighty</w:t>
      </w:r>
      <w:r w:rsidR="00D50D1C">
        <w:t xml:space="preserve"> </w:t>
      </w:r>
      <w:r>
        <w:t>car-warriors</w:t>
      </w:r>
      <w:r>
        <w:rPr>
          <w:spacing w:val="-4"/>
        </w:rPr>
        <w:t xml:space="preserve"> </w:t>
      </w:r>
      <w:r>
        <w:t>among</w:t>
      </w:r>
      <w:r>
        <w:rPr>
          <w:spacing w:val="-4"/>
        </w:rPr>
        <w:t xml:space="preserve"> </w:t>
      </w:r>
      <w:r>
        <w:t>men?’</w:t>
      </w:r>
      <w:r>
        <w:rPr>
          <w:spacing w:val="-4"/>
        </w:rPr>
        <w:t xml:space="preserve"> </w:t>
      </w:r>
      <w:r>
        <w:t>While</w:t>
      </w:r>
      <w:r>
        <w:rPr>
          <w:spacing w:val="-4"/>
        </w:rPr>
        <w:t xml:space="preserve"> </w:t>
      </w:r>
      <w:r>
        <w:t>Bhishma</w:t>
      </w:r>
      <w:r>
        <w:rPr>
          <w:spacing w:val="-4"/>
        </w:rPr>
        <w:t xml:space="preserve"> </w:t>
      </w:r>
      <w:r>
        <w:t>was</w:t>
      </w:r>
      <w:r>
        <w:rPr>
          <w:spacing w:val="-3"/>
        </w:rPr>
        <w:t xml:space="preserve"> </w:t>
      </w:r>
      <w:r>
        <w:t>thus</w:t>
      </w:r>
      <w:r>
        <w:rPr>
          <w:spacing w:val="-4"/>
        </w:rPr>
        <w:t xml:space="preserve"> </w:t>
      </w:r>
      <w:r>
        <w:t>speaking</w:t>
      </w:r>
      <w:r>
        <w:rPr>
          <w:spacing w:val="-4"/>
        </w:rPr>
        <w:t xml:space="preserve"> </w:t>
      </w:r>
      <w:r>
        <w:t>to</w:t>
      </w:r>
      <w:r>
        <w:rPr>
          <w:spacing w:val="-4"/>
        </w:rPr>
        <w:t xml:space="preserve"> </w:t>
      </w:r>
      <w:r>
        <w:t>Dussasana,</w:t>
      </w:r>
      <w:r>
        <w:rPr>
          <w:spacing w:val="-4"/>
        </w:rPr>
        <w:t xml:space="preserve"> </w:t>
      </w:r>
      <w:r>
        <w:t>Phalguni</w:t>
      </w:r>
      <w:r>
        <w:rPr>
          <w:spacing w:val="-4"/>
        </w:rPr>
        <w:t xml:space="preserve"> </w:t>
      </w:r>
      <w:r>
        <w:t>with</w:t>
      </w:r>
      <w:r>
        <w:rPr>
          <w:spacing w:val="-3"/>
        </w:rPr>
        <w:t xml:space="preserve"> </w:t>
      </w:r>
      <w:r>
        <w:t>sharp</w:t>
      </w:r>
      <w:r>
        <w:rPr>
          <w:spacing w:val="-4"/>
        </w:rPr>
        <w:t xml:space="preserve"> </w:t>
      </w:r>
      <w:r>
        <w:t>shafts,</w:t>
      </w:r>
      <w:r>
        <w:rPr>
          <w:spacing w:val="-4"/>
        </w:rPr>
        <w:t xml:space="preserve"> </w:t>
      </w:r>
      <w:r>
        <w:t>and</w:t>
      </w:r>
      <w:r>
        <w:rPr>
          <w:spacing w:val="-4"/>
        </w:rPr>
        <w:t xml:space="preserve"> </w:t>
      </w:r>
      <w:r>
        <w:t>placing Sikhandin to the fore, pierced Bhishma in that battle. Then Bhishma, deeply and excessively pierced by the wielder of</w:t>
      </w:r>
      <w:r>
        <w:rPr>
          <w:spacing w:val="-5"/>
        </w:rPr>
        <w:t xml:space="preserve"> </w:t>
      </w:r>
      <w:r>
        <w:t>Gandiva</w:t>
      </w:r>
      <w:r>
        <w:rPr>
          <w:spacing w:val="-5"/>
        </w:rPr>
        <w:t xml:space="preserve"> </w:t>
      </w:r>
      <w:r>
        <w:t>with</w:t>
      </w:r>
      <w:r>
        <w:rPr>
          <w:spacing w:val="-5"/>
        </w:rPr>
        <w:t xml:space="preserve"> </w:t>
      </w:r>
      <w:r>
        <w:t>keen-pointed</w:t>
      </w:r>
      <w:r>
        <w:rPr>
          <w:spacing w:val="-5"/>
        </w:rPr>
        <w:t xml:space="preserve"> </w:t>
      </w:r>
      <w:r>
        <w:t>shafts,</w:t>
      </w:r>
      <w:r>
        <w:rPr>
          <w:spacing w:val="-4"/>
        </w:rPr>
        <w:t xml:space="preserve"> </w:t>
      </w:r>
      <w:r>
        <w:t>once</w:t>
      </w:r>
      <w:r>
        <w:rPr>
          <w:spacing w:val="-5"/>
        </w:rPr>
        <w:t xml:space="preserve"> </w:t>
      </w:r>
      <w:r>
        <w:t>more</w:t>
      </w:r>
      <w:r>
        <w:rPr>
          <w:spacing w:val="-5"/>
        </w:rPr>
        <w:t xml:space="preserve"> </w:t>
      </w:r>
      <w:r>
        <w:t>addressed</w:t>
      </w:r>
      <w:r>
        <w:rPr>
          <w:spacing w:val="-5"/>
        </w:rPr>
        <w:t xml:space="preserve"> </w:t>
      </w:r>
      <w:r>
        <w:t>Dussasana</w:t>
      </w:r>
      <w:r>
        <w:rPr>
          <w:spacing w:val="-5"/>
        </w:rPr>
        <w:t xml:space="preserve"> </w:t>
      </w:r>
      <w:r>
        <w:t>with</w:t>
      </w:r>
      <w:r>
        <w:rPr>
          <w:spacing w:val="-4"/>
        </w:rPr>
        <w:t xml:space="preserve"> </w:t>
      </w:r>
      <w:r>
        <w:t>a</w:t>
      </w:r>
      <w:r>
        <w:rPr>
          <w:spacing w:val="-5"/>
        </w:rPr>
        <w:t xml:space="preserve"> </w:t>
      </w:r>
      <w:r>
        <w:t>smile</w:t>
      </w:r>
      <w:r>
        <w:rPr>
          <w:spacing w:val="-5"/>
        </w:rPr>
        <w:t xml:space="preserve"> </w:t>
      </w:r>
      <w:r>
        <w:t>and</w:t>
      </w:r>
      <w:r>
        <w:rPr>
          <w:spacing w:val="-5"/>
        </w:rPr>
        <w:t xml:space="preserve"> </w:t>
      </w:r>
      <w:r>
        <w:t>said,</w:t>
      </w:r>
      <w:r>
        <w:rPr>
          <w:spacing w:val="-4"/>
        </w:rPr>
        <w:t xml:space="preserve"> </w:t>
      </w:r>
      <w:r>
        <w:t>‘These</w:t>
      </w:r>
      <w:r>
        <w:rPr>
          <w:spacing w:val="-5"/>
        </w:rPr>
        <w:t xml:space="preserve"> </w:t>
      </w:r>
      <w:r>
        <w:t>arrows</w:t>
      </w:r>
      <w:r>
        <w:rPr>
          <w:spacing w:val="-5"/>
        </w:rPr>
        <w:t xml:space="preserve"> </w:t>
      </w:r>
      <w:r>
        <w:t xml:space="preserve">coursing towards me in one continuous line, whose touch resembleth that of </w:t>
      </w:r>
      <w:r>
        <w:rPr>
          <w:spacing w:val="-6"/>
        </w:rPr>
        <w:t xml:space="preserve">heaven’s </w:t>
      </w:r>
      <w:r>
        <w:t xml:space="preserve">bolt, have been shot by Arjuna. These are not </w:t>
      </w:r>
      <w:r>
        <w:rPr>
          <w:spacing w:val="-4"/>
        </w:rPr>
        <w:t xml:space="preserve">Sikhandin’s. </w:t>
      </w:r>
      <w:r>
        <w:t xml:space="preserve">Cutting me to the quick, piercing through even </w:t>
      </w:r>
      <w:r>
        <w:rPr>
          <w:spacing w:val="-3"/>
        </w:rPr>
        <w:t xml:space="preserve">my </w:t>
      </w:r>
      <w:r>
        <w:t xml:space="preserve">hard coat of mail, and striking me with the force of mushalas, these arrows are not </w:t>
      </w:r>
      <w:r>
        <w:rPr>
          <w:spacing w:val="-4"/>
        </w:rPr>
        <w:t xml:space="preserve">Sikhandin’s. </w:t>
      </w:r>
      <w:r>
        <w:t xml:space="preserve">Of touch as hard as that of the </w:t>
      </w:r>
      <w:r>
        <w:rPr>
          <w:spacing w:val="-5"/>
        </w:rPr>
        <w:t xml:space="preserve">Brahmana’s </w:t>
      </w:r>
      <w:r>
        <w:t>rod (of chastisement),</w:t>
      </w:r>
      <w:r>
        <w:rPr>
          <w:spacing w:val="-6"/>
        </w:rPr>
        <w:t xml:space="preserve"> </w:t>
      </w:r>
      <w:r>
        <w:t>1</w:t>
      </w:r>
      <w:r>
        <w:rPr>
          <w:spacing w:val="-5"/>
        </w:rPr>
        <w:t xml:space="preserve"> </w:t>
      </w:r>
      <w:r>
        <w:t>and</w:t>
      </w:r>
      <w:r>
        <w:rPr>
          <w:spacing w:val="-5"/>
        </w:rPr>
        <w:t xml:space="preserve"> </w:t>
      </w:r>
      <w:r>
        <w:t>of</w:t>
      </w:r>
      <w:r>
        <w:rPr>
          <w:spacing w:val="-5"/>
        </w:rPr>
        <w:t xml:space="preserve"> </w:t>
      </w:r>
      <w:r>
        <w:t>impetus</w:t>
      </w:r>
      <w:r>
        <w:rPr>
          <w:spacing w:val="-5"/>
        </w:rPr>
        <w:t xml:space="preserve"> </w:t>
      </w:r>
      <w:r>
        <w:t>unbearable</w:t>
      </w:r>
      <w:r>
        <w:rPr>
          <w:spacing w:val="-5"/>
        </w:rPr>
        <w:t xml:space="preserve"> </w:t>
      </w:r>
      <w:r>
        <w:t>as</w:t>
      </w:r>
      <w:r>
        <w:rPr>
          <w:spacing w:val="-5"/>
        </w:rPr>
        <w:t xml:space="preserve"> </w:t>
      </w:r>
      <w:r>
        <w:t>that</w:t>
      </w:r>
      <w:r>
        <w:rPr>
          <w:spacing w:val="-5"/>
        </w:rPr>
        <w:t xml:space="preserve"> </w:t>
      </w:r>
      <w:r>
        <w:t>of</w:t>
      </w:r>
      <w:r>
        <w:rPr>
          <w:spacing w:val="-5"/>
        </w:rPr>
        <w:t xml:space="preserve"> </w:t>
      </w:r>
      <w:r>
        <w:t>the</w:t>
      </w:r>
      <w:r>
        <w:rPr>
          <w:spacing w:val="-5"/>
        </w:rPr>
        <w:t xml:space="preserve"> </w:t>
      </w:r>
      <w:r>
        <w:t>thunder-bolt,</w:t>
      </w:r>
      <w:r>
        <w:rPr>
          <w:spacing w:val="-5"/>
        </w:rPr>
        <w:t xml:space="preserve"> </w:t>
      </w:r>
      <w:r>
        <w:t>these</w:t>
      </w:r>
      <w:r>
        <w:rPr>
          <w:spacing w:val="-5"/>
        </w:rPr>
        <w:t xml:space="preserve"> </w:t>
      </w:r>
      <w:r>
        <w:t>arrows</w:t>
      </w:r>
      <w:r>
        <w:rPr>
          <w:spacing w:val="-6"/>
        </w:rPr>
        <w:t xml:space="preserve"> </w:t>
      </w:r>
      <w:r>
        <w:t>are</w:t>
      </w:r>
      <w:r>
        <w:rPr>
          <w:spacing w:val="-5"/>
        </w:rPr>
        <w:t xml:space="preserve"> </w:t>
      </w:r>
      <w:r>
        <w:t>afflicting</w:t>
      </w:r>
      <w:r>
        <w:rPr>
          <w:spacing w:val="-5"/>
        </w:rPr>
        <w:t xml:space="preserve"> </w:t>
      </w:r>
      <w:r>
        <w:rPr>
          <w:spacing w:val="-3"/>
        </w:rPr>
        <w:t>my</w:t>
      </w:r>
      <w:r>
        <w:rPr>
          <w:spacing w:val="-5"/>
        </w:rPr>
        <w:t xml:space="preserve"> </w:t>
      </w:r>
      <w:r>
        <w:t>vital</w:t>
      </w:r>
      <w:r>
        <w:rPr>
          <w:spacing w:val="-5"/>
        </w:rPr>
        <w:t xml:space="preserve"> </w:t>
      </w:r>
      <w:r>
        <w:t>forces.</w:t>
      </w:r>
      <w:r>
        <w:rPr>
          <w:spacing w:val="-5"/>
        </w:rPr>
        <w:t xml:space="preserve"> </w:t>
      </w:r>
      <w:r>
        <w:t>These</w:t>
      </w:r>
      <w:r>
        <w:rPr>
          <w:spacing w:val="-5"/>
        </w:rPr>
        <w:t xml:space="preserve"> </w:t>
      </w:r>
      <w:r>
        <w:t xml:space="preserve">are not </w:t>
      </w:r>
      <w:r>
        <w:rPr>
          <w:spacing w:val="-4"/>
        </w:rPr>
        <w:t xml:space="preserve">Sikhandin’s. </w:t>
      </w:r>
      <w:r>
        <w:t xml:space="preserve">Of the touch of maces and spiked bludgeons, those arrows are destroying </w:t>
      </w:r>
      <w:r>
        <w:rPr>
          <w:spacing w:val="-3"/>
        </w:rPr>
        <w:t xml:space="preserve">my </w:t>
      </w:r>
      <w:r>
        <w:t xml:space="preserve">vital forces like messengers of Death commissioned (by the grim king himself). These are not </w:t>
      </w:r>
      <w:r>
        <w:rPr>
          <w:spacing w:val="-4"/>
        </w:rPr>
        <w:t xml:space="preserve">Sikhandin’s. </w:t>
      </w:r>
      <w:r>
        <w:t xml:space="preserve">Like angry snakes of virulent poison, projecting their tongues out, these are penetrating into </w:t>
      </w:r>
      <w:r>
        <w:rPr>
          <w:spacing w:val="-3"/>
        </w:rPr>
        <w:t xml:space="preserve">my </w:t>
      </w:r>
      <w:r>
        <w:t xml:space="preserve">vitals. These are not </w:t>
      </w:r>
      <w:r>
        <w:rPr>
          <w:spacing w:val="-3"/>
        </w:rPr>
        <w:t xml:space="preserve">Sikhandin’s--these </w:t>
      </w:r>
      <w:r>
        <w:t xml:space="preserve">that cut me to the quick like the cold of winter cutting kine to the quick. Save the heroic wielder of Gandiva, viz., the ape-bannered </w:t>
      </w:r>
      <w:r>
        <w:rPr>
          <w:spacing w:val="-3"/>
        </w:rPr>
        <w:t xml:space="preserve">Jishnu, </w:t>
      </w:r>
      <w:r>
        <w:t xml:space="preserve">even all other kings united together cannot cause me pain. Saying these words, Bhishma, the valiant son of Santanu, as if for the object of consuming the Pandavas, hurled a dart </w:t>
      </w:r>
      <w:r>
        <w:rPr>
          <w:spacing w:val="-3"/>
        </w:rPr>
        <w:t xml:space="preserve">at </w:t>
      </w:r>
      <w:r>
        <w:t xml:space="preserve">Partha. Partha, </w:t>
      </w:r>
      <w:r>
        <w:rPr>
          <w:spacing w:val="-3"/>
        </w:rPr>
        <w:t xml:space="preserve">however, </w:t>
      </w:r>
      <w:r>
        <w:t xml:space="preserve">caused that dart to drop down, cutting it into three fragments </w:t>
      </w:r>
      <w:r>
        <w:lastRenderedPageBreak/>
        <w:t xml:space="preserve">with three shafts, in the very sight, O Bharata, of all the </w:t>
      </w:r>
      <w:r>
        <w:rPr>
          <w:spacing w:val="-3"/>
        </w:rPr>
        <w:t xml:space="preserve">Kuru </w:t>
      </w:r>
      <w:r>
        <w:t xml:space="preserve">heroes of thy </w:t>
      </w:r>
      <w:r>
        <w:rPr>
          <w:spacing w:val="-5"/>
        </w:rPr>
        <w:t xml:space="preserve">army. </w:t>
      </w:r>
      <w:r>
        <w:t xml:space="preserve">Desirous of obtaining either death or victory, the son of Ganga then took up a sword and a shield decked with gold. Before, </w:t>
      </w:r>
      <w:r>
        <w:rPr>
          <w:spacing w:val="-3"/>
        </w:rPr>
        <w:t xml:space="preserve">however, </w:t>
      </w:r>
      <w:r>
        <w:t xml:space="preserve">he could come down from his </w:t>
      </w:r>
      <w:r>
        <w:rPr>
          <w:spacing w:val="-4"/>
        </w:rPr>
        <w:t xml:space="preserve">car, </w:t>
      </w:r>
      <w:r>
        <w:t xml:space="preserve">Arjuna cut off by means of his arrows, that shield into a hundred fragments. And that feat of his seemed exceedingly wonderful. Then the king </w:t>
      </w:r>
      <w:r>
        <w:rPr>
          <w:spacing w:val="-3"/>
        </w:rPr>
        <w:t xml:space="preserve">Yudhishthira </w:t>
      </w:r>
      <w:r>
        <w:t xml:space="preserve">urged his own troops, saying, </w:t>
      </w:r>
      <w:r>
        <w:rPr>
          <w:spacing w:val="-3"/>
        </w:rPr>
        <w:t xml:space="preserve">‘Rush </w:t>
      </w:r>
      <w:r>
        <w:t xml:space="preserve">ye </w:t>
      </w:r>
      <w:r>
        <w:rPr>
          <w:spacing w:val="-3"/>
        </w:rPr>
        <w:t xml:space="preserve">at </w:t>
      </w:r>
      <w:r>
        <w:rPr>
          <w:spacing w:val="-7"/>
        </w:rPr>
        <w:t xml:space="preserve">Ganga’s </w:t>
      </w:r>
      <w:r>
        <w:t xml:space="preserve">son. Do not entertain the slightest </w:t>
      </w:r>
      <w:r>
        <w:rPr>
          <w:spacing w:val="-7"/>
        </w:rPr>
        <w:t xml:space="preserve">fear’. </w:t>
      </w:r>
      <w:r>
        <w:t xml:space="preserve">Then, armed with bearded darts, and lances, and arrows, from all sides, with axes, and excellent scimitars, and long shafts of great sharpness, with calf-toothed arrows, and broad-headed shafts, they all rushed </w:t>
      </w:r>
      <w:r>
        <w:rPr>
          <w:spacing w:val="-3"/>
        </w:rPr>
        <w:t xml:space="preserve">at </w:t>
      </w:r>
      <w:r>
        <w:t xml:space="preserve">that single </w:t>
      </w:r>
      <w:r>
        <w:rPr>
          <w:spacing w:val="-3"/>
        </w:rPr>
        <w:t xml:space="preserve">warrior. </w:t>
      </w:r>
      <w:r>
        <w:t xml:space="preserve">Then arose from among the Pandava host a loud shout. Then thy sons also, O king, desirous of </w:t>
      </w:r>
      <w:r>
        <w:rPr>
          <w:spacing w:val="-5"/>
        </w:rPr>
        <w:t xml:space="preserve">Bhishma’s </w:t>
      </w:r>
      <w:r>
        <w:t xml:space="preserve">victory, surrounded him and uttered leonine shouts. Fierce was the battle fought there between thy troops and those of the enemy on that the tenth </w:t>
      </w:r>
      <w:r>
        <w:rPr>
          <w:spacing w:val="-6"/>
        </w:rPr>
        <w:t xml:space="preserve">day, </w:t>
      </w:r>
      <w:r>
        <w:t xml:space="preserve">O king, when Bhishma and Arjuna met together. Like unto the vortex that occurs </w:t>
      </w:r>
      <w:r>
        <w:rPr>
          <w:spacing w:val="-3"/>
        </w:rPr>
        <w:t xml:space="preserve">at </w:t>
      </w:r>
      <w:r>
        <w:t xml:space="preserve">the spot where the Ganga meets the Ocean, for a short while a vortex occurred there where the troops of both armies met and struck one another down. And the Earth, wet with gore, assumed a fierce form. And the even and the uneven spots on her surface could no longer be distinguished. Although Bhishma was pierced in all his vital limbs, yet on that the tenth day he stayed (calmly) in battle, having slain ten thousand warriors. Then that great bowman, Partha, stationed </w:t>
      </w:r>
      <w:r>
        <w:rPr>
          <w:spacing w:val="-3"/>
        </w:rPr>
        <w:t xml:space="preserve">at </w:t>
      </w:r>
      <w:r>
        <w:t xml:space="preserve">the head of his troops, broke the centre of the </w:t>
      </w:r>
      <w:r>
        <w:rPr>
          <w:spacing w:val="-3"/>
        </w:rPr>
        <w:t xml:space="preserve">Kuru </w:t>
      </w:r>
      <w:r>
        <w:rPr>
          <w:spacing w:val="-5"/>
        </w:rPr>
        <w:t xml:space="preserve">army. </w:t>
      </w:r>
      <w:r>
        <w:t xml:space="preserve">Ourselves then, afraid of </w:t>
      </w:r>
      <w:r>
        <w:rPr>
          <w:spacing w:val="-6"/>
        </w:rPr>
        <w:t xml:space="preserve">Kunti’s </w:t>
      </w:r>
      <w:r>
        <w:t xml:space="preserve">son Dhananjaya having white steeds attached to his </w:t>
      </w:r>
      <w:r>
        <w:rPr>
          <w:spacing w:val="-4"/>
        </w:rPr>
        <w:t xml:space="preserve">car, </w:t>
      </w:r>
      <w:r>
        <w:t xml:space="preserve">and afflicted by him with polished weapons, fled away from the battle. The Sauviras, the Kitavas, the Easterners, the </w:t>
      </w:r>
      <w:r>
        <w:rPr>
          <w:spacing w:val="-3"/>
        </w:rPr>
        <w:t xml:space="preserve">Westerners, </w:t>
      </w:r>
      <w:r>
        <w:t xml:space="preserve">the Northerners, the Malavas, the Abhishahas, the Surasenas, the Sivis, the </w:t>
      </w:r>
      <w:r>
        <w:rPr>
          <w:spacing w:val="-4"/>
        </w:rPr>
        <w:t xml:space="preserve">Vasatis, </w:t>
      </w:r>
      <w:r>
        <w:t xml:space="preserve">the Salwas, the Sayas, the Trigartas, the Amvashthas, and the Kaikeyas. 1--these and </w:t>
      </w:r>
      <w:r>
        <w:rPr>
          <w:spacing w:val="-3"/>
        </w:rPr>
        <w:t xml:space="preserve">many </w:t>
      </w:r>
      <w:r>
        <w:t xml:space="preserve">other illustrious warriors,--afflicted with arrows and pained by their wounds, abandoned Bhishma in that battle while he was fighting with the diadem-decked (Arjuna). Then a great </w:t>
      </w:r>
      <w:r>
        <w:rPr>
          <w:spacing w:val="-3"/>
        </w:rPr>
        <w:t xml:space="preserve">many </w:t>
      </w:r>
      <w:r>
        <w:t xml:space="preserve">warriors, surrounding that single warrior on all sides, defeated the </w:t>
      </w:r>
      <w:r>
        <w:rPr>
          <w:spacing w:val="-2"/>
        </w:rPr>
        <w:t xml:space="preserve">Kurus </w:t>
      </w:r>
      <w:r>
        <w:t xml:space="preserve">(that protected him) and covered him with shower of arrows. Throw down, Seize, Fight, </w:t>
      </w:r>
      <w:r>
        <w:rPr>
          <w:spacing w:val="-3"/>
        </w:rPr>
        <w:t xml:space="preserve">Cut </w:t>
      </w:r>
      <w:r>
        <w:t xml:space="preserve">into pieces,--this was the furious </w:t>
      </w:r>
      <w:r>
        <w:rPr>
          <w:spacing w:val="-4"/>
        </w:rPr>
        <w:t xml:space="preserve">uproar, </w:t>
      </w:r>
      <w:r>
        <w:t xml:space="preserve">O king, heard in the vicinity of </w:t>
      </w:r>
      <w:r>
        <w:rPr>
          <w:spacing w:val="-5"/>
        </w:rPr>
        <w:t xml:space="preserve">Bhishma’s </w:t>
      </w:r>
      <w:r>
        <w:rPr>
          <w:spacing w:val="-4"/>
        </w:rPr>
        <w:t xml:space="preserve">car. </w:t>
      </w:r>
      <w:r>
        <w:t xml:space="preserve">Having slain in that battle, O monarch, (his foes) by hundreds and thousands, there was not in </w:t>
      </w:r>
      <w:r>
        <w:rPr>
          <w:spacing w:val="-5"/>
        </w:rPr>
        <w:t xml:space="preserve">Bhishma’s </w:t>
      </w:r>
      <w:r>
        <w:t>body</w:t>
      </w:r>
      <w:r>
        <w:rPr>
          <w:spacing w:val="-5"/>
        </w:rPr>
        <w:t xml:space="preserve"> </w:t>
      </w:r>
      <w:r>
        <w:t>space</w:t>
      </w:r>
      <w:r>
        <w:rPr>
          <w:spacing w:val="-5"/>
        </w:rPr>
        <w:t xml:space="preserve"> </w:t>
      </w:r>
      <w:r>
        <w:t>of</w:t>
      </w:r>
      <w:r>
        <w:rPr>
          <w:spacing w:val="-5"/>
        </w:rPr>
        <w:t xml:space="preserve"> </w:t>
      </w:r>
      <w:r>
        <w:t>even</w:t>
      </w:r>
      <w:r>
        <w:rPr>
          <w:spacing w:val="-5"/>
        </w:rPr>
        <w:t xml:space="preserve"> </w:t>
      </w:r>
      <w:r>
        <w:t>two</w:t>
      </w:r>
      <w:r>
        <w:rPr>
          <w:spacing w:val="-5"/>
        </w:rPr>
        <w:t xml:space="preserve"> </w:t>
      </w:r>
      <w:r>
        <w:t>fingers’</w:t>
      </w:r>
      <w:r>
        <w:rPr>
          <w:spacing w:val="-5"/>
        </w:rPr>
        <w:t xml:space="preserve"> </w:t>
      </w:r>
      <w:r>
        <w:t>breadth</w:t>
      </w:r>
      <w:r>
        <w:rPr>
          <w:spacing w:val="-5"/>
        </w:rPr>
        <w:t xml:space="preserve"> </w:t>
      </w:r>
      <w:r>
        <w:t>that</w:t>
      </w:r>
      <w:r>
        <w:rPr>
          <w:spacing w:val="-5"/>
        </w:rPr>
        <w:t xml:space="preserve"> </w:t>
      </w:r>
      <w:r>
        <w:t>was</w:t>
      </w:r>
      <w:r>
        <w:rPr>
          <w:spacing w:val="-5"/>
        </w:rPr>
        <w:t xml:space="preserve"> </w:t>
      </w:r>
      <w:r>
        <w:t>not</w:t>
      </w:r>
      <w:r>
        <w:rPr>
          <w:spacing w:val="-5"/>
        </w:rPr>
        <w:t xml:space="preserve"> </w:t>
      </w:r>
      <w:r>
        <w:t>pierced</w:t>
      </w:r>
      <w:r>
        <w:rPr>
          <w:spacing w:val="-5"/>
        </w:rPr>
        <w:t xml:space="preserve"> </w:t>
      </w:r>
      <w:r>
        <w:t>with</w:t>
      </w:r>
      <w:r>
        <w:rPr>
          <w:spacing w:val="-5"/>
        </w:rPr>
        <w:t xml:space="preserve"> </w:t>
      </w:r>
      <w:r>
        <w:t>arrows.</w:t>
      </w:r>
      <w:r>
        <w:rPr>
          <w:spacing w:val="-5"/>
        </w:rPr>
        <w:t xml:space="preserve"> </w:t>
      </w:r>
      <w:r>
        <w:t>Thus</w:t>
      </w:r>
      <w:r>
        <w:rPr>
          <w:spacing w:val="-5"/>
        </w:rPr>
        <w:t xml:space="preserve"> </w:t>
      </w:r>
      <w:r>
        <w:t>was</w:t>
      </w:r>
      <w:r>
        <w:rPr>
          <w:spacing w:val="-5"/>
        </w:rPr>
        <w:t xml:space="preserve"> </w:t>
      </w:r>
      <w:r>
        <w:t>thy</w:t>
      </w:r>
      <w:r>
        <w:rPr>
          <w:spacing w:val="-5"/>
        </w:rPr>
        <w:t xml:space="preserve"> </w:t>
      </w:r>
      <w:r>
        <w:t>sire</w:t>
      </w:r>
      <w:r>
        <w:rPr>
          <w:spacing w:val="-5"/>
        </w:rPr>
        <w:t xml:space="preserve"> </w:t>
      </w:r>
      <w:r>
        <w:t>mangled</w:t>
      </w:r>
      <w:r>
        <w:rPr>
          <w:spacing w:val="-5"/>
        </w:rPr>
        <w:t xml:space="preserve"> </w:t>
      </w:r>
      <w:r>
        <w:t>with arrows</w:t>
      </w:r>
      <w:r>
        <w:rPr>
          <w:spacing w:val="-3"/>
        </w:rPr>
        <w:t xml:space="preserve"> </w:t>
      </w:r>
      <w:r>
        <w:t>of</w:t>
      </w:r>
      <w:r>
        <w:rPr>
          <w:spacing w:val="-3"/>
        </w:rPr>
        <w:t xml:space="preserve"> </w:t>
      </w:r>
      <w:r>
        <w:t>keen</w:t>
      </w:r>
      <w:r>
        <w:rPr>
          <w:spacing w:val="-3"/>
        </w:rPr>
        <w:t xml:space="preserve"> </w:t>
      </w:r>
      <w:r>
        <w:t>points</w:t>
      </w:r>
      <w:r>
        <w:rPr>
          <w:spacing w:val="-2"/>
        </w:rPr>
        <w:t xml:space="preserve"> </w:t>
      </w:r>
      <w:r>
        <w:t>by</w:t>
      </w:r>
      <w:r>
        <w:rPr>
          <w:spacing w:val="-3"/>
        </w:rPr>
        <w:t xml:space="preserve"> </w:t>
      </w:r>
      <w:r>
        <w:t>Phalguni</w:t>
      </w:r>
      <w:r>
        <w:rPr>
          <w:spacing w:val="-3"/>
        </w:rPr>
        <w:t xml:space="preserve"> </w:t>
      </w:r>
      <w:r>
        <w:t>in</w:t>
      </w:r>
      <w:r>
        <w:rPr>
          <w:spacing w:val="-2"/>
        </w:rPr>
        <w:t xml:space="preserve"> </w:t>
      </w:r>
      <w:r>
        <w:t>that</w:t>
      </w:r>
      <w:r>
        <w:rPr>
          <w:spacing w:val="-3"/>
        </w:rPr>
        <w:t xml:space="preserve"> </w:t>
      </w:r>
      <w:r>
        <w:t>battle.</w:t>
      </w:r>
      <w:r>
        <w:rPr>
          <w:spacing w:val="-3"/>
        </w:rPr>
        <w:t xml:space="preserve"> </w:t>
      </w:r>
      <w:r>
        <w:t>And</w:t>
      </w:r>
      <w:r>
        <w:rPr>
          <w:spacing w:val="-2"/>
        </w:rPr>
        <w:t xml:space="preserve"> </w:t>
      </w:r>
      <w:r>
        <w:t>then</w:t>
      </w:r>
      <w:r>
        <w:rPr>
          <w:spacing w:val="-3"/>
        </w:rPr>
        <w:t xml:space="preserve"> </w:t>
      </w:r>
      <w:r>
        <w:t>he</w:t>
      </w:r>
      <w:r>
        <w:rPr>
          <w:spacing w:val="-3"/>
        </w:rPr>
        <w:t xml:space="preserve"> </w:t>
      </w:r>
      <w:r>
        <w:t>fell</w:t>
      </w:r>
      <w:r>
        <w:rPr>
          <w:spacing w:val="-2"/>
        </w:rPr>
        <w:t xml:space="preserve"> </w:t>
      </w:r>
      <w:r>
        <w:t>down</w:t>
      </w:r>
      <w:r>
        <w:rPr>
          <w:spacing w:val="-3"/>
        </w:rPr>
        <w:t xml:space="preserve"> </w:t>
      </w:r>
      <w:r>
        <w:t>from</w:t>
      </w:r>
      <w:r>
        <w:rPr>
          <w:spacing w:val="-3"/>
        </w:rPr>
        <w:t xml:space="preserve"> </w:t>
      </w:r>
      <w:r>
        <w:t>his</w:t>
      </w:r>
      <w:r>
        <w:rPr>
          <w:spacing w:val="-2"/>
        </w:rPr>
        <w:t xml:space="preserve"> </w:t>
      </w:r>
      <w:r>
        <w:t>car</w:t>
      </w:r>
      <w:r>
        <w:rPr>
          <w:spacing w:val="-3"/>
        </w:rPr>
        <w:t xml:space="preserve"> </w:t>
      </w:r>
      <w:r>
        <w:t>with</w:t>
      </w:r>
      <w:r>
        <w:rPr>
          <w:spacing w:val="-3"/>
        </w:rPr>
        <w:t xml:space="preserve"> </w:t>
      </w:r>
      <w:r>
        <w:t>his</w:t>
      </w:r>
      <w:r>
        <w:rPr>
          <w:spacing w:val="-3"/>
        </w:rPr>
        <w:t xml:space="preserve"> </w:t>
      </w:r>
      <w:r>
        <w:t>head</w:t>
      </w:r>
      <w:r>
        <w:rPr>
          <w:spacing w:val="-2"/>
        </w:rPr>
        <w:t xml:space="preserve"> </w:t>
      </w:r>
      <w:r>
        <w:t>to</w:t>
      </w:r>
      <w:r>
        <w:rPr>
          <w:spacing w:val="-3"/>
        </w:rPr>
        <w:t xml:space="preserve"> </w:t>
      </w:r>
      <w:r>
        <w:t>the</w:t>
      </w:r>
      <w:r>
        <w:rPr>
          <w:spacing w:val="-3"/>
        </w:rPr>
        <w:t xml:space="preserve"> </w:t>
      </w:r>
      <w:r>
        <w:t>east,</w:t>
      </w:r>
      <w:r>
        <w:rPr>
          <w:spacing w:val="-2"/>
        </w:rPr>
        <w:t xml:space="preserve"> </w:t>
      </w:r>
      <w:r>
        <w:t>a</w:t>
      </w:r>
      <w:r>
        <w:rPr>
          <w:spacing w:val="-3"/>
        </w:rPr>
        <w:t xml:space="preserve"> </w:t>
      </w:r>
      <w:r>
        <w:t>little before</w:t>
      </w:r>
      <w:r>
        <w:rPr>
          <w:spacing w:val="-3"/>
        </w:rPr>
        <w:t xml:space="preserve"> </w:t>
      </w:r>
      <w:r>
        <w:t>sunset,</w:t>
      </w:r>
      <w:r>
        <w:rPr>
          <w:spacing w:val="-3"/>
        </w:rPr>
        <w:t xml:space="preserve"> </w:t>
      </w:r>
      <w:r>
        <w:t>in</w:t>
      </w:r>
      <w:r>
        <w:rPr>
          <w:spacing w:val="-2"/>
        </w:rPr>
        <w:t xml:space="preserve"> </w:t>
      </w:r>
      <w:r>
        <w:t>the</w:t>
      </w:r>
      <w:r>
        <w:rPr>
          <w:spacing w:val="-3"/>
        </w:rPr>
        <w:t xml:space="preserve"> </w:t>
      </w:r>
      <w:r>
        <w:t>very</w:t>
      </w:r>
      <w:r>
        <w:rPr>
          <w:spacing w:val="-3"/>
        </w:rPr>
        <w:t xml:space="preserve"> </w:t>
      </w:r>
      <w:r>
        <w:t>sight</w:t>
      </w:r>
      <w:r>
        <w:rPr>
          <w:spacing w:val="-2"/>
        </w:rPr>
        <w:t xml:space="preserve"> </w:t>
      </w:r>
      <w:r>
        <w:t>of</w:t>
      </w:r>
      <w:r>
        <w:rPr>
          <w:spacing w:val="-3"/>
        </w:rPr>
        <w:t xml:space="preserve"> </w:t>
      </w:r>
      <w:r>
        <w:t>thy</w:t>
      </w:r>
      <w:r>
        <w:rPr>
          <w:spacing w:val="-2"/>
        </w:rPr>
        <w:t xml:space="preserve"> </w:t>
      </w:r>
      <w:r>
        <w:t>sons.</w:t>
      </w:r>
      <w:r>
        <w:rPr>
          <w:spacing w:val="-3"/>
        </w:rPr>
        <w:t xml:space="preserve"> </w:t>
      </w:r>
      <w:r>
        <w:t>And</w:t>
      </w:r>
      <w:r>
        <w:rPr>
          <w:spacing w:val="-3"/>
        </w:rPr>
        <w:t xml:space="preserve"> </w:t>
      </w:r>
      <w:r>
        <w:t>while</w:t>
      </w:r>
      <w:r>
        <w:rPr>
          <w:spacing w:val="-2"/>
        </w:rPr>
        <w:t xml:space="preserve"> </w:t>
      </w:r>
      <w:r>
        <w:t>Bhishma</w:t>
      </w:r>
      <w:r>
        <w:rPr>
          <w:spacing w:val="-3"/>
        </w:rPr>
        <w:t xml:space="preserve"> </w:t>
      </w:r>
      <w:r>
        <w:t>fell,</w:t>
      </w:r>
      <w:r>
        <w:rPr>
          <w:spacing w:val="-3"/>
        </w:rPr>
        <w:t xml:space="preserve"> </w:t>
      </w:r>
      <w:r>
        <w:t>loud</w:t>
      </w:r>
      <w:r>
        <w:rPr>
          <w:spacing w:val="-2"/>
        </w:rPr>
        <w:t xml:space="preserve"> </w:t>
      </w:r>
      <w:r>
        <w:t>cries</w:t>
      </w:r>
      <w:r>
        <w:rPr>
          <w:spacing w:val="-3"/>
        </w:rPr>
        <w:t xml:space="preserve"> </w:t>
      </w:r>
      <w:r>
        <w:t>of</w:t>
      </w:r>
      <w:r>
        <w:rPr>
          <w:spacing w:val="-2"/>
        </w:rPr>
        <w:t xml:space="preserve"> </w:t>
      </w:r>
      <w:r>
        <w:t>alas</w:t>
      </w:r>
      <w:r>
        <w:rPr>
          <w:spacing w:val="-3"/>
        </w:rPr>
        <w:t xml:space="preserve"> </w:t>
      </w:r>
      <w:r>
        <w:t>and</w:t>
      </w:r>
      <w:r>
        <w:rPr>
          <w:spacing w:val="-3"/>
        </w:rPr>
        <w:t xml:space="preserve"> </w:t>
      </w:r>
      <w:r>
        <w:t>oh,</w:t>
      </w:r>
      <w:r>
        <w:rPr>
          <w:spacing w:val="-2"/>
        </w:rPr>
        <w:t xml:space="preserve"> </w:t>
      </w:r>
      <w:r>
        <w:t>O</w:t>
      </w:r>
      <w:r>
        <w:rPr>
          <w:spacing w:val="-3"/>
        </w:rPr>
        <w:t xml:space="preserve"> </w:t>
      </w:r>
      <w:r>
        <w:t>Bharata,</w:t>
      </w:r>
      <w:r>
        <w:rPr>
          <w:spacing w:val="-3"/>
        </w:rPr>
        <w:t xml:space="preserve"> </w:t>
      </w:r>
      <w:r>
        <w:t>were</w:t>
      </w:r>
      <w:r>
        <w:rPr>
          <w:spacing w:val="-2"/>
        </w:rPr>
        <w:t xml:space="preserve"> </w:t>
      </w:r>
      <w:r>
        <w:t xml:space="preserve">heard in the welkin uttered by the celestials and the kings of the earth. And beholding the high-souled grandsire falling down (from his car), the hearts of all of us fell with him. That foremost of all bowmen, that mighty-armed </w:t>
      </w:r>
      <w:r>
        <w:rPr>
          <w:spacing w:val="-3"/>
        </w:rPr>
        <w:t xml:space="preserve">hero, </w:t>
      </w:r>
      <w:r>
        <w:t>fell down, like an uprooted standard of Indra, making the earth tremble the while. 2 Pierced all over with arrows, his body</w:t>
      </w:r>
      <w:r>
        <w:rPr>
          <w:spacing w:val="-4"/>
        </w:rPr>
        <w:t xml:space="preserve"> </w:t>
      </w:r>
      <w:r>
        <w:t>touched</w:t>
      </w:r>
      <w:r>
        <w:rPr>
          <w:spacing w:val="-3"/>
        </w:rPr>
        <w:t xml:space="preserve"> </w:t>
      </w:r>
      <w:r>
        <w:t>not</w:t>
      </w:r>
      <w:r>
        <w:rPr>
          <w:spacing w:val="-4"/>
        </w:rPr>
        <w:t xml:space="preserve"> </w:t>
      </w:r>
      <w:r>
        <w:t>the</w:t>
      </w:r>
      <w:r>
        <w:rPr>
          <w:spacing w:val="-3"/>
        </w:rPr>
        <w:t xml:space="preserve"> </w:t>
      </w:r>
      <w:r>
        <w:t>ground.</w:t>
      </w:r>
      <w:r>
        <w:rPr>
          <w:spacing w:val="-4"/>
        </w:rPr>
        <w:t xml:space="preserve"> </w:t>
      </w:r>
      <w:r>
        <w:rPr>
          <w:spacing w:val="-5"/>
        </w:rPr>
        <w:t>At</w:t>
      </w:r>
      <w:r>
        <w:rPr>
          <w:spacing w:val="-3"/>
        </w:rPr>
        <w:t xml:space="preserve"> </w:t>
      </w:r>
      <w:r>
        <w:t>that</w:t>
      </w:r>
      <w:r>
        <w:rPr>
          <w:spacing w:val="-4"/>
        </w:rPr>
        <w:t xml:space="preserve"> </w:t>
      </w:r>
      <w:r>
        <w:lastRenderedPageBreak/>
        <w:t>moment,</w:t>
      </w:r>
      <w:r>
        <w:rPr>
          <w:spacing w:val="-3"/>
        </w:rPr>
        <w:t xml:space="preserve"> </w:t>
      </w:r>
      <w:r>
        <w:t>O</w:t>
      </w:r>
      <w:r>
        <w:rPr>
          <w:spacing w:val="-3"/>
        </w:rPr>
        <w:t xml:space="preserve"> </w:t>
      </w:r>
      <w:r>
        <w:t>bull</w:t>
      </w:r>
      <w:r>
        <w:rPr>
          <w:spacing w:val="-4"/>
        </w:rPr>
        <w:t xml:space="preserve"> </w:t>
      </w:r>
      <w:r>
        <w:t>of</w:t>
      </w:r>
      <w:r>
        <w:rPr>
          <w:spacing w:val="-3"/>
        </w:rPr>
        <w:t xml:space="preserve"> </w:t>
      </w:r>
      <w:r>
        <w:rPr>
          <w:spacing w:val="-6"/>
        </w:rPr>
        <w:t>Bharata’s</w:t>
      </w:r>
      <w:r>
        <w:rPr>
          <w:spacing w:val="-4"/>
        </w:rPr>
        <w:t xml:space="preserve"> </w:t>
      </w:r>
      <w:r>
        <w:t>race,</w:t>
      </w:r>
      <w:r>
        <w:rPr>
          <w:spacing w:val="-3"/>
        </w:rPr>
        <w:t xml:space="preserve"> </w:t>
      </w:r>
      <w:r>
        <w:t>a</w:t>
      </w:r>
      <w:r>
        <w:rPr>
          <w:spacing w:val="-4"/>
        </w:rPr>
        <w:t xml:space="preserve"> </w:t>
      </w:r>
      <w:r>
        <w:t>divine</w:t>
      </w:r>
      <w:r>
        <w:rPr>
          <w:spacing w:val="-3"/>
        </w:rPr>
        <w:t xml:space="preserve"> </w:t>
      </w:r>
      <w:r>
        <w:t>nature</w:t>
      </w:r>
      <w:r>
        <w:rPr>
          <w:spacing w:val="-4"/>
        </w:rPr>
        <w:t xml:space="preserve"> </w:t>
      </w:r>
      <w:r>
        <w:t>took</w:t>
      </w:r>
      <w:r>
        <w:rPr>
          <w:spacing w:val="-3"/>
        </w:rPr>
        <w:t xml:space="preserve"> </w:t>
      </w:r>
      <w:r>
        <w:t>possession</w:t>
      </w:r>
      <w:r>
        <w:rPr>
          <w:spacing w:val="-3"/>
        </w:rPr>
        <w:t xml:space="preserve"> </w:t>
      </w:r>
      <w:r>
        <w:t>of</w:t>
      </w:r>
      <w:r>
        <w:rPr>
          <w:spacing w:val="-4"/>
        </w:rPr>
        <w:t xml:space="preserve"> </w:t>
      </w:r>
      <w:r>
        <w:t>that</w:t>
      </w:r>
      <w:r>
        <w:rPr>
          <w:spacing w:val="-3"/>
        </w:rPr>
        <w:t xml:space="preserve"> </w:t>
      </w:r>
      <w:r>
        <w:t xml:space="preserve">great bowman lying on a bed of arrows. The clouds poured a (cool) shower (over him) and the Earth trembled. While falling he had marked that the Sun was then in the southern solstice. That </w:t>
      </w:r>
      <w:r>
        <w:rPr>
          <w:spacing w:val="-3"/>
        </w:rPr>
        <w:t xml:space="preserve">hero, </w:t>
      </w:r>
      <w:r>
        <w:t xml:space="preserve">therefore, permitted not his senses to depart, thinking of that (inauspicious) season (of death). And all around in the welkin he heard celestial voices saying, </w:t>
      </w:r>
      <w:r>
        <w:rPr>
          <w:spacing w:val="-6"/>
        </w:rPr>
        <w:t xml:space="preserve">‘Why, </w:t>
      </w:r>
      <w:r>
        <w:t xml:space="preserve">Oh </w:t>
      </w:r>
      <w:r>
        <w:rPr>
          <w:spacing w:val="-6"/>
        </w:rPr>
        <w:t xml:space="preserve">why, </w:t>
      </w:r>
      <w:r>
        <w:t xml:space="preserve">should </w:t>
      </w:r>
      <w:r>
        <w:rPr>
          <w:spacing w:val="-7"/>
        </w:rPr>
        <w:t xml:space="preserve">Ganga’s </w:t>
      </w:r>
      <w:r>
        <w:t xml:space="preserve">son, that foremost of all warriors of weapons, yield up his life during the southern declension?’ Hearing these words, the son of Ganga answered, ‘I am alive!’ Although fallen upon the earth, the </w:t>
      </w:r>
      <w:r>
        <w:rPr>
          <w:spacing w:val="-3"/>
        </w:rPr>
        <w:t xml:space="preserve">Kuru </w:t>
      </w:r>
      <w:r>
        <w:t xml:space="preserve">grandsire Bhishma, expectant of the northern declension, suffered not his life to depart. Ascertaining that to be his resolve, Ganga, the daughter of Himavat, sent unto him the great Rishis in swanlike form. Then those Rishis in the forms of swans inhabiting the Manasa lake, quickly rose </w:t>
      </w:r>
      <w:r>
        <w:rPr>
          <w:spacing w:val="-4"/>
        </w:rPr>
        <w:t xml:space="preserve">up, </w:t>
      </w:r>
      <w:r>
        <w:t xml:space="preserve">and came together, for obtaining a sight of the </w:t>
      </w:r>
      <w:r>
        <w:rPr>
          <w:spacing w:val="-3"/>
        </w:rPr>
        <w:t xml:space="preserve">Kuru </w:t>
      </w:r>
      <w:r>
        <w:t xml:space="preserve">grandsire Bhishma, to that spot where that foremost of men was lying on his bed of arrows. Then those Rishis in swanlike forms, coming to Bhishma, beheld that perpetuator of </w:t>
      </w:r>
      <w:r>
        <w:rPr>
          <w:spacing w:val="-6"/>
        </w:rPr>
        <w:t xml:space="preserve">Kuru’s </w:t>
      </w:r>
      <w:r>
        <w:t>race lying on his bed</w:t>
      </w:r>
      <w:r>
        <w:rPr>
          <w:spacing w:val="-25"/>
        </w:rPr>
        <w:t xml:space="preserve"> </w:t>
      </w:r>
      <w:r>
        <w:t>of</w:t>
      </w:r>
      <w:r w:rsidR="00D50D1C">
        <w:t xml:space="preserve"> </w:t>
      </w:r>
      <w:r>
        <w:t xml:space="preserve">arrows. Beholding that high-souled son of Ganga, that chief of the Bharatas, they walked round him, and the Sun being then in the southern solstice, they said, addressing one </w:t>
      </w:r>
      <w:r>
        <w:rPr>
          <w:spacing w:val="-3"/>
        </w:rPr>
        <w:t xml:space="preserve">another, </w:t>
      </w:r>
      <w:r>
        <w:t>these words, ‘Being a high-souled person, why</w:t>
      </w:r>
      <w:r>
        <w:rPr>
          <w:spacing w:val="-4"/>
        </w:rPr>
        <w:t xml:space="preserve"> </w:t>
      </w:r>
      <w:r>
        <w:t>should</w:t>
      </w:r>
      <w:r>
        <w:rPr>
          <w:spacing w:val="-4"/>
        </w:rPr>
        <w:t xml:space="preserve"> </w:t>
      </w:r>
      <w:r>
        <w:t>Bhishma</w:t>
      </w:r>
      <w:r>
        <w:rPr>
          <w:spacing w:val="-4"/>
        </w:rPr>
        <w:t xml:space="preserve"> </w:t>
      </w:r>
      <w:r>
        <w:t>pass</w:t>
      </w:r>
      <w:r>
        <w:rPr>
          <w:spacing w:val="-4"/>
        </w:rPr>
        <w:t xml:space="preserve"> </w:t>
      </w:r>
      <w:r>
        <w:t>out</w:t>
      </w:r>
      <w:r>
        <w:rPr>
          <w:spacing w:val="-3"/>
        </w:rPr>
        <w:t xml:space="preserve"> </w:t>
      </w:r>
      <w:r>
        <w:t>(of</w:t>
      </w:r>
      <w:r>
        <w:rPr>
          <w:spacing w:val="-4"/>
        </w:rPr>
        <w:t xml:space="preserve"> </w:t>
      </w:r>
      <w:r>
        <w:t>the</w:t>
      </w:r>
      <w:r>
        <w:rPr>
          <w:spacing w:val="-4"/>
        </w:rPr>
        <w:t xml:space="preserve"> </w:t>
      </w:r>
      <w:r>
        <w:t>world)</w:t>
      </w:r>
      <w:r>
        <w:rPr>
          <w:spacing w:val="-4"/>
        </w:rPr>
        <w:t xml:space="preserve"> </w:t>
      </w:r>
      <w:r>
        <w:t>during</w:t>
      </w:r>
      <w:r>
        <w:rPr>
          <w:spacing w:val="-4"/>
        </w:rPr>
        <w:t xml:space="preserve"> </w:t>
      </w:r>
      <w:r>
        <w:t>the</w:t>
      </w:r>
      <w:r>
        <w:rPr>
          <w:spacing w:val="-3"/>
        </w:rPr>
        <w:t xml:space="preserve"> </w:t>
      </w:r>
      <w:r>
        <w:t>southern</w:t>
      </w:r>
      <w:r>
        <w:rPr>
          <w:spacing w:val="-4"/>
        </w:rPr>
        <w:t xml:space="preserve"> </w:t>
      </w:r>
      <w:r>
        <w:t>declension?’</w:t>
      </w:r>
      <w:r>
        <w:rPr>
          <w:spacing w:val="-4"/>
        </w:rPr>
        <w:t xml:space="preserve"> </w:t>
      </w:r>
      <w:r>
        <w:t>Having</w:t>
      </w:r>
      <w:r>
        <w:rPr>
          <w:spacing w:val="-4"/>
        </w:rPr>
        <w:t xml:space="preserve"> </w:t>
      </w:r>
      <w:r>
        <w:t>said</w:t>
      </w:r>
      <w:r>
        <w:rPr>
          <w:spacing w:val="-3"/>
        </w:rPr>
        <w:t xml:space="preserve"> </w:t>
      </w:r>
      <w:r>
        <w:t>these</w:t>
      </w:r>
      <w:r>
        <w:rPr>
          <w:spacing w:val="-4"/>
        </w:rPr>
        <w:t xml:space="preserve"> </w:t>
      </w:r>
      <w:r>
        <w:t>words,</w:t>
      </w:r>
      <w:r>
        <w:rPr>
          <w:spacing w:val="-4"/>
        </w:rPr>
        <w:t xml:space="preserve"> </w:t>
      </w:r>
      <w:r>
        <w:t>those</w:t>
      </w:r>
      <w:r>
        <w:rPr>
          <w:spacing w:val="-4"/>
        </w:rPr>
        <w:t xml:space="preserve"> </w:t>
      </w:r>
      <w:r>
        <w:t xml:space="preserve">swans went </w:t>
      </w:r>
      <w:r>
        <w:rPr>
          <w:spacing w:val="-5"/>
        </w:rPr>
        <w:t xml:space="preserve">away, </w:t>
      </w:r>
      <w:r>
        <w:t>proceeding towards the southern direction. Endued with great intelligence, Bhishma, O Bharata. beholding them, reflected for a moment. And the son of Santanu then said unto them. ‘I will never pass out (of the world)</w:t>
      </w:r>
      <w:r>
        <w:rPr>
          <w:spacing w:val="-3"/>
        </w:rPr>
        <w:t xml:space="preserve"> </w:t>
      </w:r>
      <w:r>
        <w:t>as</w:t>
      </w:r>
      <w:r>
        <w:rPr>
          <w:spacing w:val="-3"/>
        </w:rPr>
        <w:t xml:space="preserve"> </w:t>
      </w:r>
      <w:r>
        <w:t>long</w:t>
      </w:r>
      <w:r>
        <w:rPr>
          <w:spacing w:val="-2"/>
        </w:rPr>
        <w:t xml:space="preserve"> </w:t>
      </w:r>
      <w:r>
        <w:t>as</w:t>
      </w:r>
      <w:r>
        <w:rPr>
          <w:spacing w:val="-3"/>
        </w:rPr>
        <w:t xml:space="preserve"> </w:t>
      </w:r>
      <w:r>
        <w:t>the</w:t>
      </w:r>
      <w:r>
        <w:rPr>
          <w:spacing w:val="-2"/>
        </w:rPr>
        <w:t xml:space="preserve"> </w:t>
      </w:r>
      <w:r>
        <w:t>Sun</w:t>
      </w:r>
      <w:r>
        <w:rPr>
          <w:spacing w:val="-3"/>
        </w:rPr>
        <w:t xml:space="preserve"> </w:t>
      </w:r>
      <w:r>
        <w:t>is</w:t>
      </w:r>
      <w:r>
        <w:rPr>
          <w:spacing w:val="-2"/>
        </w:rPr>
        <w:t xml:space="preserve"> </w:t>
      </w:r>
      <w:r>
        <w:t>in</w:t>
      </w:r>
      <w:r>
        <w:rPr>
          <w:spacing w:val="-3"/>
        </w:rPr>
        <w:t xml:space="preserve"> </w:t>
      </w:r>
      <w:r>
        <w:t>the</w:t>
      </w:r>
      <w:r>
        <w:rPr>
          <w:spacing w:val="-2"/>
        </w:rPr>
        <w:t xml:space="preserve"> </w:t>
      </w:r>
      <w:r>
        <w:t>southern</w:t>
      </w:r>
      <w:r>
        <w:rPr>
          <w:spacing w:val="-3"/>
        </w:rPr>
        <w:t xml:space="preserve"> </w:t>
      </w:r>
      <w:r>
        <w:t>solstice.</w:t>
      </w:r>
      <w:r>
        <w:rPr>
          <w:spacing w:val="-2"/>
        </w:rPr>
        <w:t xml:space="preserve"> </w:t>
      </w:r>
      <w:r>
        <w:t>Even</w:t>
      </w:r>
      <w:r>
        <w:rPr>
          <w:spacing w:val="-3"/>
        </w:rPr>
        <w:t xml:space="preserve"> </w:t>
      </w:r>
      <w:r>
        <w:t>this</w:t>
      </w:r>
      <w:r>
        <w:rPr>
          <w:spacing w:val="-2"/>
        </w:rPr>
        <w:t xml:space="preserve"> </w:t>
      </w:r>
      <w:r>
        <w:t>is</w:t>
      </w:r>
      <w:r>
        <w:rPr>
          <w:spacing w:val="-3"/>
        </w:rPr>
        <w:t xml:space="preserve"> my</w:t>
      </w:r>
      <w:r>
        <w:rPr>
          <w:spacing w:val="-2"/>
        </w:rPr>
        <w:t xml:space="preserve"> </w:t>
      </w:r>
      <w:r>
        <w:t>resolve.</w:t>
      </w:r>
      <w:r>
        <w:rPr>
          <w:spacing w:val="-3"/>
        </w:rPr>
        <w:t xml:space="preserve"> </w:t>
      </w:r>
      <w:r>
        <w:t>I</w:t>
      </w:r>
      <w:r>
        <w:rPr>
          <w:spacing w:val="-2"/>
        </w:rPr>
        <w:t xml:space="preserve"> </w:t>
      </w:r>
      <w:r>
        <w:t>will</w:t>
      </w:r>
      <w:r>
        <w:rPr>
          <w:spacing w:val="-3"/>
        </w:rPr>
        <w:t xml:space="preserve"> </w:t>
      </w:r>
      <w:r>
        <w:t>proceed</w:t>
      </w:r>
      <w:r>
        <w:rPr>
          <w:spacing w:val="-2"/>
        </w:rPr>
        <w:t xml:space="preserve"> </w:t>
      </w:r>
      <w:r>
        <w:t>to</w:t>
      </w:r>
      <w:r>
        <w:rPr>
          <w:spacing w:val="-3"/>
        </w:rPr>
        <w:t xml:space="preserve"> my</w:t>
      </w:r>
      <w:r>
        <w:rPr>
          <w:spacing w:val="-2"/>
        </w:rPr>
        <w:t xml:space="preserve"> </w:t>
      </w:r>
      <w:r>
        <w:t>own</w:t>
      </w:r>
      <w:r>
        <w:rPr>
          <w:spacing w:val="-3"/>
        </w:rPr>
        <w:t xml:space="preserve"> </w:t>
      </w:r>
      <w:r>
        <w:t>ancient</w:t>
      </w:r>
      <w:r>
        <w:rPr>
          <w:spacing w:val="-2"/>
        </w:rPr>
        <w:t xml:space="preserve"> </w:t>
      </w:r>
      <w:r>
        <w:t xml:space="preserve">abode when the Sun reacheth the northern solstice. </w:t>
      </w:r>
      <w:r>
        <w:rPr>
          <w:spacing w:val="-14"/>
        </w:rPr>
        <w:t xml:space="preserve">Ye </w:t>
      </w:r>
      <w:r>
        <w:t xml:space="preserve">swans, I tell you this </w:t>
      </w:r>
      <w:r>
        <w:rPr>
          <w:spacing w:val="-3"/>
        </w:rPr>
        <w:t xml:space="preserve">truly. </w:t>
      </w:r>
      <w:r>
        <w:t xml:space="preserve">Expectant of the northern declension I will hold </w:t>
      </w:r>
      <w:r>
        <w:rPr>
          <w:spacing w:val="-3"/>
        </w:rPr>
        <w:t xml:space="preserve">my </w:t>
      </w:r>
      <w:r>
        <w:t xml:space="preserve">life. Since I have the fullest control over the yielding up of </w:t>
      </w:r>
      <w:r>
        <w:rPr>
          <w:spacing w:val="-3"/>
        </w:rPr>
        <w:t xml:space="preserve">my </w:t>
      </w:r>
      <w:r>
        <w:t xml:space="preserve">life, I will, therefore, hold life, expectant of death during the northern declension. The boon that was granted to me by </w:t>
      </w:r>
      <w:r>
        <w:rPr>
          <w:spacing w:val="-3"/>
        </w:rPr>
        <w:t xml:space="preserve">my </w:t>
      </w:r>
      <w:r>
        <w:t xml:space="preserve">illustrious sire, to the effect that </w:t>
      </w:r>
      <w:r>
        <w:rPr>
          <w:spacing w:val="-3"/>
        </w:rPr>
        <w:t xml:space="preserve">my </w:t>
      </w:r>
      <w:r>
        <w:t xml:space="preserve">death would depend on </w:t>
      </w:r>
      <w:r>
        <w:rPr>
          <w:spacing w:val="-3"/>
        </w:rPr>
        <w:t xml:space="preserve">my </w:t>
      </w:r>
      <w:r>
        <w:t xml:space="preserve">own wish </w:t>
      </w:r>
      <w:r>
        <w:rPr>
          <w:spacing w:val="-5"/>
        </w:rPr>
        <w:t xml:space="preserve">O, </w:t>
      </w:r>
      <w:r>
        <w:t xml:space="preserve">let that boon become true. I will hold </w:t>
      </w:r>
      <w:r>
        <w:rPr>
          <w:spacing w:val="-3"/>
        </w:rPr>
        <w:t xml:space="preserve">my </w:t>
      </w:r>
      <w:r>
        <w:t xml:space="preserve">life, since I have control in the matter of laying it </w:t>
      </w:r>
      <w:r>
        <w:rPr>
          <w:spacing w:val="-6"/>
        </w:rPr>
        <w:t xml:space="preserve">down.’ </w:t>
      </w:r>
      <w:r>
        <w:t>Having said these words to those swans, he continued to lie down on his bed of arrows.</w:t>
      </w:r>
    </w:p>
    <w:p w14:paraId="5959DF21" w14:textId="243C1D59" w:rsidR="00BD6E04" w:rsidRDefault="00BD6E04" w:rsidP="00D50D1C">
      <w:pPr>
        <w:pStyle w:val="Body"/>
      </w:pPr>
      <w:r>
        <w:t xml:space="preserve">“When that crest of the </w:t>
      </w:r>
      <w:r>
        <w:rPr>
          <w:spacing w:val="-3"/>
        </w:rPr>
        <w:t xml:space="preserve">Kuru </w:t>
      </w:r>
      <w:r>
        <w:t xml:space="preserve">race, viz., Bhishma of great </w:t>
      </w:r>
      <w:r>
        <w:rPr>
          <w:spacing w:val="-3"/>
        </w:rPr>
        <w:t xml:space="preserve">energy, </w:t>
      </w:r>
      <w:r>
        <w:t xml:space="preserve">fell down, the Pandavas and the Srinjayas uttered leonine shouts. When the grandsire of the Bharatas who was endued with great might was overthrown, thy son, O bull of </w:t>
      </w:r>
      <w:r>
        <w:rPr>
          <w:spacing w:val="-6"/>
        </w:rPr>
        <w:t xml:space="preserve">Bharata’s </w:t>
      </w:r>
      <w:r>
        <w:t xml:space="preserve">race, knew not what to </w:t>
      </w:r>
      <w:r>
        <w:rPr>
          <w:spacing w:val="-3"/>
        </w:rPr>
        <w:t xml:space="preserve">do. </w:t>
      </w:r>
      <w:r>
        <w:t xml:space="preserve">And all the </w:t>
      </w:r>
      <w:r>
        <w:rPr>
          <w:spacing w:val="-2"/>
        </w:rPr>
        <w:t xml:space="preserve">Kurus </w:t>
      </w:r>
      <w:r>
        <w:t xml:space="preserve">were entirely deprived of their senses. And the </w:t>
      </w:r>
      <w:r>
        <w:rPr>
          <w:spacing w:val="-2"/>
        </w:rPr>
        <w:t xml:space="preserve">Kurus </w:t>
      </w:r>
      <w:r>
        <w:t xml:space="preserve">headed by Kripa, and Duryodhana, sighed and wept. And from grief they remained for a long while deprived of their senses. And they remained perfectly still, O monarch, without setting their hearts on battle. As if seized by thighs, they stood motionless, without proceeding against the Pandavas. When </w:t>
      </w:r>
      <w:r>
        <w:rPr>
          <w:spacing w:val="-5"/>
        </w:rPr>
        <w:t xml:space="preserve">Santanu’s </w:t>
      </w:r>
      <w:r>
        <w:t xml:space="preserve">son Bhishma of mighty </w:t>
      </w:r>
      <w:r>
        <w:rPr>
          <w:spacing w:val="-3"/>
        </w:rPr>
        <w:t xml:space="preserve">energy, </w:t>
      </w:r>
      <w:r>
        <w:t xml:space="preserve">who was (regarded as) unslayable, was slain, all of us thought that </w:t>
      </w:r>
      <w:r>
        <w:lastRenderedPageBreak/>
        <w:t xml:space="preserve">the destruction of the </w:t>
      </w:r>
      <w:r>
        <w:rPr>
          <w:spacing w:val="-3"/>
        </w:rPr>
        <w:t xml:space="preserve">Kuru </w:t>
      </w:r>
      <w:r>
        <w:t xml:space="preserve">king was </w:t>
      </w:r>
      <w:r>
        <w:rPr>
          <w:spacing w:val="-3"/>
        </w:rPr>
        <w:t xml:space="preserve">at </w:t>
      </w:r>
      <w:r>
        <w:t xml:space="preserve">hand. 1 </w:t>
      </w:r>
      <w:r>
        <w:rPr>
          <w:spacing w:val="-3"/>
        </w:rPr>
        <w:t xml:space="preserve">Vanquished </w:t>
      </w:r>
      <w:r>
        <w:t xml:space="preserve">by Savyasachin, with our foremost heroes slain, and ourselves mangled with sharp arrows, we knew not what to </w:t>
      </w:r>
      <w:r>
        <w:rPr>
          <w:spacing w:val="-3"/>
        </w:rPr>
        <w:t xml:space="preserve">do. </w:t>
      </w:r>
      <w:r>
        <w:t xml:space="preserve">And the heroic Pandavas possessed of massive arms that looked like spiked maces, having obtained the victory and won a highly blessed state in the other world, 1 all blew their great conches. And the Somakas and the Panchalas all rejoiced, O king. Then when thousands of trumpets were blown, the mighty Bhimasena slapped his arm-pits and uttered loud shouts. When the all-powerful son of Ganga was slain, the heroic warriors of both armies, laying down their weapons, began to reflect thoughtfully. And some uttered loud shrieks and some fled </w:t>
      </w:r>
      <w:r>
        <w:rPr>
          <w:spacing w:val="-5"/>
        </w:rPr>
        <w:t xml:space="preserve">away, </w:t>
      </w:r>
      <w:r>
        <w:t>and some were deprived of their senses. And some censured the practices of the Kshatriya order and some applauded Bhishma. And the Rishis and the Pitris all applauded Bhishma of high vows. And the deceased ancestors of the Bharatas also praised Bhishma. Meanwhile the valiant and intelligent Bhishma, the son of Santa</w:t>
      </w:r>
      <w:r>
        <w:rPr>
          <w:spacing w:val="-3"/>
        </w:rPr>
        <w:t xml:space="preserve">nu, </w:t>
      </w:r>
      <w:r>
        <w:t xml:space="preserve">having recourse to that </w:t>
      </w:r>
      <w:r>
        <w:rPr>
          <w:spacing w:val="-7"/>
        </w:rPr>
        <w:t xml:space="preserve">Yoga </w:t>
      </w:r>
      <w:r>
        <w:t xml:space="preserve">which is taught in the great Upanishads and engaged in mental prayers, remained quiet, expectant of his </w:t>
      </w:r>
      <w:r>
        <w:rPr>
          <w:spacing w:val="-9"/>
        </w:rPr>
        <w:t>hour.”</w:t>
      </w:r>
    </w:p>
    <w:p w14:paraId="67D1E275" w14:textId="77777777" w:rsidR="00BD6E04" w:rsidRDefault="00BD6E04" w:rsidP="00BD6E04">
      <w:pPr>
        <w:pStyle w:val="BodyText"/>
        <w:spacing w:before="9"/>
        <w:rPr>
          <w:sz w:val="10"/>
        </w:rPr>
      </w:pPr>
    </w:p>
    <w:p w14:paraId="79E98ACD" w14:textId="77777777" w:rsidR="00BD6E04" w:rsidRDefault="00BD6E04" w:rsidP="00D50D1C">
      <w:pPr>
        <w:pStyle w:val="Heading3"/>
      </w:pPr>
      <w:r>
        <w:rPr>
          <w:u w:color="231F20"/>
        </w:rPr>
        <w:t>Book 7</w:t>
      </w:r>
    </w:p>
    <w:p w14:paraId="29D4B588" w14:textId="77777777" w:rsidR="00D50D1C" w:rsidRDefault="00BD6E04" w:rsidP="00D50D1C">
      <w:pPr>
        <w:pStyle w:val="Heading4"/>
      </w:pPr>
      <w:r>
        <w:t xml:space="preserve">Battle of Kurukshetra: Drona </w:t>
      </w:r>
    </w:p>
    <w:p w14:paraId="0F7ED4AF" w14:textId="3FB8A668" w:rsidR="00BD6E04" w:rsidRDefault="00BD6E04" w:rsidP="00D50D1C">
      <w:pPr>
        <w:pStyle w:val="Heading4"/>
      </w:pPr>
      <w:r>
        <w:t>Section CXCI</w:t>
      </w:r>
    </w:p>
    <w:p w14:paraId="054EBF1D" w14:textId="6A5764A6" w:rsidR="00BD6E04" w:rsidRDefault="00BD6E04" w:rsidP="00D50D1C">
      <w:pPr>
        <w:pStyle w:val="Body"/>
      </w:pPr>
      <w:r>
        <w:rPr>
          <w:spacing w:val="-3"/>
        </w:rPr>
        <w:t xml:space="preserve">“Sanjaya </w:t>
      </w:r>
      <w:r>
        <w:t>said, ‘Then Drona caused a great carnage among the Panchalas, like the slaughter caused by Sakra himself in rage amongst the Danavas in the days of yore. The great car-warriors of the Pandava</w:t>
      </w:r>
      <w:r>
        <w:rPr>
          <w:spacing w:val="-5"/>
        </w:rPr>
        <w:t xml:space="preserve"> army, </w:t>
      </w:r>
      <w:r>
        <w:t>endued with might and</w:t>
      </w:r>
      <w:r>
        <w:rPr>
          <w:spacing w:val="-3"/>
        </w:rPr>
        <w:t xml:space="preserve"> energy, </w:t>
      </w:r>
      <w:r>
        <w:t xml:space="preserve">though slaughtered, O king, by </w:t>
      </w:r>
      <w:r>
        <w:rPr>
          <w:spacing w:val="-7"/>
        </w:rPr>
        <w:t xml:space="preserve">Drona’s </w:t>
      </w:r>
      <w:r>
        <w:t>weapons, were not yet afraid of Drona in that battle.</w:t>
      </w:r>
      <w:r w:rsidR="00D50D1C">
        <w:t xml:space="preserve"> </w:t>
      </w:r>
      <w:r>
        <w:t xml:space="preserve">Indeed, O monarch, those mighty car-warriors, viz., the Panchalas and the Srinjayas, all rushed against Drona himself, for fighting with him. Loud and fierce were the yells they uttered as they rushed towards Drona for encompassing him on all sides and were slaughtered by him with shafts and darts. Beholding the slaughter of the Panchalas in that battle by the illustrious Drona, and seeing his, weapons overwhelm all sides, fear entered the hearts of the Pandavas. Beholding that dreadful carnage of steeds and human beings in that battle, the Pandavas, O monarch, became hopeless of victory. (They began to say unto each other) ‘Is it not evident that Drona, that warrior conversant with the mightiest of weapons, will consume us all like a raging conflagration consuming a heap of straw in the season of spring? There is none competent to even look at him in battle. Conversant with the ways of morality, Arjuna (who alone is a match for him) will not fight with him.’ Beholding the sons of Kunti afflicted with the shafts of Drona and inspired with fear, Kesava, endued with great intelligence and, devoted to their welfare, addressed Arjuna and said, ‘This foremost of all bowmen is incapable of being ever vanquished by force in battle, by the very gods with Vasava at </w:t>
      </w:r>
      <w:r>
        <w:lastRenderedPageBreak/>
        <w:t>their head. When, however, he lays aside his weapons, he becomes capable of being slain on the field even by human beings. Casting aside virtue, ye sons of Pandu, adopt now some contrivance for gaining the victory, so that Drona of the golden car may not slay us all in battle. Upon the full of (his son) Aswatthaman he will cease to fight, I think. Let sonic man, therefore, tell him that Aswatthaman, hath been slain in battle.’ This advice, however, O kin was not approved by Kunti’s son, Dhananjaya. Others approved of it. But Yudhishthira accepted it with great difficulty. Then the mighty-armed Bhima, O king, slew with a mace a foe-crushing, terrible and huge elephant named Aswatthaman, of his own army, belonging to Indravarman, the chief of the Malavas.</w:t>
      </w:r>
      <w:r w:rsidR="00D50D1C">
        <w:t xml:space="preserve"> </w:t>
      </w:r>
      <w:r>
        <w:t>Approaching Drona then in that battle with some bashfulness Bhimasena began to exclaim aloud, ‘Aswatthaman</w:t>
      </w:r>
      <w:r w:rsidR="00D50D1C">
        <w:t xml:space="preserve"> </w:t>
      </w:r>
      <w:r>
        <w:t xml:space="preserve">hath been </w:t>
      </w:r>
      <w:r>
        <w:rPr>
          <w:spacing w:val="-5"/>
        </w:rPr>
        <w:t xml:space="preserve">slain.’ </w:t>
      </w:r>
      <w:r>
        <w:t xml:space="preserve">That elephant named Aswatthaman having been thus slain, Bhima spoke of </w:t>
      </w:r>
      <w:r>
        <w:rPr>
          <w:spacing w:val="-5"/>
        </w:rPr>
        <w:t xml:space="preserve">Aswatthaman’s </w:t>
      </w:r>
      <w:r>
        <w:t>slaugh</w:t>
      </w:r>
      <w:r>
        <w:rPr>
          <w:spacing w:val="-4"/>
        </w:rPr>
        <w:t xml:space="preserve">ter. </w:t>
      </w:r>
      <w:r>
        <w:t xml:space="preserve">Keeping the true fact within his mind, he said what was untrue, Hearing those highly disagreeable words of Bhima and reflecting upon them, </w:t>
      </w:r>
      <w:r>
        <w:rPr>
          <w:spacing w:val="-7"/>
        </w:rPr>
        <w:t xml:space="preserve">Drona’s </w:t>
      </w:r>
      <w:r>
        <w:t xml:space="preserve">limbs seemed to dissolve like sands in </w:t>
      </w:r>
      <w:r>
        <w:rPr>
          <w:spacing w:val="-4"/>
        </w:rPr>
        <w:t xml:space="preserve">water. </w:t>
      </w:r>
      <w:r>
        <w:t xml:space="preserve">Recollecting </w:t>
      </w:r>
      <w:r>
        <w:rPr>
          <w:spacing w:val="-3"/>
        </w:rPr>
        <w:t xml:space="preserve">however, </w:t>
      </w:r>
      <w:r>
        <w:t xml:space="preserve">the prowess of his son, he soon came to regard that intelligence as false. Hearing, therefore, of his </w:t>
      </w:r>
      <w:r>
        <w:rPr>
          <w:spacing w:val="-3"/>
        </w:rPr>
        <w:t xml:space="preserve">slaughter, </w:t>
      </w:r>
      <w:r>
        <w:t>Drona did not become unmanned. Indeed, soon recovering his senses, he became comforted, remembering that his son was incapable of being resisted by foes. Rushing towards the son of Prishata and desirous of slaying that hero who had been</w:t>
      </w:r>
      <w:r>
        <w:rPr>
          <w:spacing w:val="-5"/>
        </w:rPr>
        <w:t xml:space="preserve"> </w:t>
      </w:r>
      <w:r>
        <w:t>ordained</w:t>
      </w:r>
      <w:r>
        <w:rPr>
          <w:spacing w:val="-4"/>
        </w:rPr>
        <w:t xml:space="preserve"> </w:t>
      </w:r>
      <w:r>
        <w:t>as</w:t>
      </w:r>
      <w:r>
        <w:rPr>
          <w:spacing w:val="-4"/>
        </w:rPr>
        <w:t xml:space="preserve"> </w:t>
      </w:r>
      <w:r>
        <w:t>his</w:t>
      </w:r>
      <w:r>
        <w:rPr>
          <w:spacing w:val="-4"/>
        </w:rPr>
        <w:t xml:space="preserve"> </w:t>
      </w:r>
      <w:r>
        <w:rPr>
          <w:spacing w:val="-3"/>
        </w:rPr>
        <w:t>slayer,</w:t>
      </w:r>
      <w:r>
        <w:rPr>
          <w:spacing w:val="-4"/>
        </w:rPr>
        <w:t xml:space="preserve"> </w:t>
      </w:r>
      <w:r>
        <w:t>he</w:t>
      </w:r>
      <w:r>
        <w:rPr>
          <w:spacing w:val="-5"/>
        </w:rPr>
        <w:t xml:space="preserve"> </w:t>
      </w:r>
      <w:r>
        <w:t>covered</w:t>
      </w:r>
      <w:r>
        <w:rPr>
          <w:spacing w:val="-4"/>
        </w:rPr>
        <w:t xml:space="preserve"> </w:t>
      </w:r>
      <w:r>
        <w:t>him</w:t>
      </w:r>
      <w:r>
        <w:rPr>
          <w:spacing w:val="-4"/>
        </w:rPr>
        <w:t xml:space="preserve"> </w:t>
      </w:r>
      <w:r>
        <w:t>with</w:t>
      </w:r>
      <w:r>
        <w:rPr>
          <w:spacing w:val="-4"/>
        </w:rPr>
        <w:t xml:space="preserve"> </w:t>
      </w:r>
      <w:r>
        <w:t>a</w:t>
      </w:r>
      <w:r>
        <w:rPr>
          <w:spacing w:val="-4"/>
        </w:rPr>
        <w:t xml:space="preserve"> </w:t>
      </w:r>
      <w:r>
        <w:t>thousand</w:t>
      </w:r>
      <w:r>
        <w:rPr>
          <w:spacing w:val="-4"/>
        </w:rPr>
        <w:t xml:space="preserve"> </w:t>
      </w:r>
      <w:r>
        <w:t>keen</w:t>
      </w:r>
      <w:r>
        <w:rPr>
          <w:spacing w:val="-5"/>
        </w:rPr>
        <w:t xml:space="preserve"> </w:t>
      </w:r>
      <w:r>
        <w:t>shafts,</w:t>
      </w:r>
      <w:r>
        <w:rPr>
          <w:spacing w:val="-4"/>
        </w:rPr>
        <w:t xml:space="preserve"> </w:t>
      </w:r>
      <w:r>
        <w:t>equipped</w:t>
      </w:r>
      <w:r>
        <w:rPr>
          <w:spacing w:val="-4"/>
        </w:rPr>
        <w:t xml:space="preserve"> </w:t>
      </w:r>
      <w:r>
        <w:t>with</w:t>
      </w:r>
      <w:r>
        <w:rPr>
          <w:spacing w:val="-4"/>
        </w:rPr>
        <w:t xml:space="preserve"> </w:t>
      </w:r>
      <w:r>
        <w:t>kanka</w:t>
      </w:r>
      <w:r>
        <w:rPr>
          <w:spacing w:val="-4"/>
        </w:rPr>
        <w:t xml:space="preserve"> </w:t>
      </w:r>
      <w:r>
        <w:t>feathers.</w:t>
      </w:r>
      <w:r>
        <w:rPr>
          <w:spacing w:val="-4"/>
        </w:rPr>
        <w:t xml:space="preserve"> </w:t>
      </w:r>
      <w:r>
        <w:t>Then</w:t>
      </w:r>
      <w:r>
        <w:rPr>
          <w:spacing w:val="-5"/>
        </w:rPr>
        <w:t xml:space="preserve"> </w:t>
      </w:r>
      <w:r>
        <w:t>twenty thousand</w:t>
      </w:r>
      <w:r>
        <w:rPr>
          <w:spacing w:val="-5"/>
        </w:rPr>
        <w:t xml:space="preserve"> </w:t>
      </w:r>
      <w:r>
        <w:t>Panchala</w:t>
      </w:r>
      <w:r>
        <w:rPr>
          <w:spacing w:val="-4"/>
        </w:rPr>
        <w:t xml:space="preserve"> </w:t>
      </w:r>
      <w:r>
        <w:t>car-warriors</w:t>
      </w:r>
      <w:r>
        <w:rPr>
          <w:spacing w:val="-4"/>
        </w:rPr>
        <w:t xml:space="preserve"> </w:t>
      </w:r>
      <w:r>
        <w:t>of</w:t>
      </w:r>
      <w:r>
        <w:rPr>
          <w:spacing w:val="-4"/>
        </w:rPr>
        <w:t xml:space="preserve"> </w:t>
      </w:r>
      <w:r>
        <w:t>great</w:t>
      </w:r>
      <w:r>
        <w:rPr>
          <w:spacing w:val="-4"/>
        </w:rPr>
        <w:t xml:space="preserve"> </w:t>
      </w:r>
      <w:r>
        <w:t>energy</w:t>
      </w:r>
      <w:r>
        <w:rPr>
          <w:spacing w:val="-4"/>
        </w:rPr>
        <w:t xml:space="preserve"> </w:t>
      </w:r>
      <w:r>
        <w:t>covered</w:t>
      </w:r>
      <w:r>
        <w:rPr>
          <w:spacing w:val="-4"/>
        </w:rPr>
        <w:t xml:space="preserve"> </w:t>
      </w:r>
      <w:r>
        <w:t>him,</w:t>
      </w:r>
      <w:r>
        <w:rPr>
          <w:spacing w:val="-5"/>
        </w:rPr>
        <w:t xml:space="preserve"> </w:t>
      </w:r>
      <w:r>
        <w:t>while</w:t>
      </w:r>
      <w:r>
        <w:rPr>
          <w:spacing w:val="-4"/>
        </w:rPr>
        <w:t xml:space="preserve"> </w:t>
      </w:r>
      <w:r>
        <w:t>he</w:t>
      </w:r>
      <w:r>
        <w:rPr>
          <w:spacing w:val="-4"/>
        </w:rPr>
        <w:t xml:space="preserve"> </w:t>
      </w:r>
      <w:r>
        <w:t>was</w:t>
      </w:r>
      <w:r>
        <w:rPr>
          <w:spacing w:val="-4"/>
        </w:rPr>
        <w:t xml:space="preserve"> </w:t>
      </w:r>
      <w:r>
        <w:t>thus</w:t>
      </w:r>
      <w:r>
        <w:rPr>
          <w:spacing w:val="-4"/>
        </w:rPr>
        <w:t xml:space="preserve"> </w:t>
      </w:r>
      <w:r>
        <w:t>careering</w:t>
      </w:r>
      <w:r>
        <w:rPr>
          <w:spacing w:val="-4"/>
        </w:rPr>
        <w:t xml:space="preserve"> </w:t>
      </w:r>
      <w:r>
        <w:t>in</w:t>
      </w:r>
      <w:r>
        <w:rPr>
          <w:spacing w:val="-4"/>
        </w:rPr>
        <w:t xml:space="preserve"> </w:t>
      </w:r>
      <w:r>
        <w:t>battle,</w:t>
      </w:r>
      <w:r>
        <w:rPr>
          <w:spacing w:val="-5"/>
        </w:rPr>
        <w:t xml:space="preserve"> </w:t>
      </w:r>
      <w:r>
        <w:t>with</w:t>
      </w:r>
      <w:r>
        <w:rPr>
          <w:spacing w:val="-4"/>
        </w:rPr>
        <w:t xml:space="preserve"> </w:t>
      </w:r>
      <w:r>
        <w:t>their</w:t>
      </w:r>
      <w:r>
        <w:rPr>
          <w:spacing w:val="-4"/>
        </w:rPr>
        <w:t xml:space="preserve"> </w:t>
      </w:r>
      <w:r>
        <w:t>shafts. Completely</w:t>
      </w:r>
      <w:r>
        <w:rPr>
          <w:spacing w:val="-3"/>
        </w:rPr>
        <w:t xml:space="preserve"> </w:t>
      </w:r>
      <w:r>
        <w:t>shrouded</w:t>
      </w:r>
      <w:r>
        <w:rPr>
          <w:spacing w:val="-3"/>
        </w:rPr>
        <w:t xml:space="preserve"> </w:t>
      </w:r>
      <w:r>
        <w:t>with</w:t>
      </w:r>
      <w:r>
        <w:rPr>
          <w:spacing w:val="-3"/>
        </w:rPr>
        <w:t xml:space="preserve"> </w:t>
      </w:r>
      <w:r>
        <w:t>those</w:t>
      </w:r>
      <w:r>
        <w:rPr>
          <w:spacing w:val="-3"/>
        </w:rPr>
        <w:t xml:space="preserve"> </w:t>
      </w:r>
      <w:r>
        <w:t>shafts,</w:t>
      </w:r>
      <w:r>
        <w:rPr>
          <w:spacing w:val="-3"/>
        </w:rPr>
        <w:t xml:space="preserve"> </w:t>
      </w:r>
      <w:r>
        <w:t>we</w:t>
      </w:r>
      <w:r>
        <w:rPr>
          <w:spacing w:val="-3"/>
        </w:rPr>
        <w:t xml:space="preserve"> </w:t>
      </w:r>
      <w:r>
        <w:t>could</w:t>
      </w:r>
      <w:r>
        <w:rPr>
          <w:spacing w:val="-2"/>
        </w:rPr>
        <w:t xml:space="preserve"> </w:t>
      </w:r>
      <w:r>
        <w:t>not</w:t>
      </w:r>
      <w:r>
        <w:rPr>
          <w:spacing w:val="-3"/>
        </w:rPr>
        <w:t xml:space="preserve"> any </w:t>
      </w:r>
      <w:r>
        <w:t>longer</w:t>
      </w:r>
      <w:r>
        <w:rPr>
          <w:spacing w:val="-3"/>
        </w:rPr>
        <w:t xml:space="preserve"> </w:t>
      </w:r>
      <w:r>
        <w:t>see</w:t>
      </w:r>
      <w:r>
        <w:rPr>
          <w:spacing w:val="-3"/>
        </w:rPr>
        <w:t xml:space="preserve"> </w:t>
      </w:r>
      <w:r>
        <w:t>that</w:t>
      </w:r>
      <w:r>
        <w:rPr>
          <w:spacing w:val="-3"/>
        </w:rPr>
        <w:t xml:space="preserve"> </w:t>
      </w:r>
      <w:r>
        <w:t>great</w:t>
      </w:r>
      <w:r>
        <w:rPr>
          <w:spacing w:val="-2"/>
        </w:rPr>
        <w:t xml:space="preserve"> </w:t>
      </w:r>
      <w:r>
        <w:t>car-warrior</w:t>
      </w:r>
      <w:r>
        <w:rPr>
          <w:spacing w:val="-3"/>
        </w:rPr>
        <w:t xml:space="preserve"> </w:t>
      </w:r>
      <w:r>
        <w:t>who</w:t>
      </w:r>
      <w:r>
        <w:rPr>
          <w:spacing w:val="-3"/>
        </w:rPr>
        <w:t xml:space="preserve"> </w:t>
      </w:r>
      <w:r>
        <w:t>then</w:t>
      </w:r>
      <w:r>
        <w:rPr>
          <w:spacing w:val="-3"/>
        </w:rPr>
        <w:t xml:space="preserve"> </w:t>
      </w:r>
      <w:r>
        <w:t>resembled,</w:t>
      </w:r>
      <w:r w:rsidR="00D50D1C">
        <w:t xml:space="preserve"> </w:t>
      </w:r>
      <w:r>
        <w:t xml:space="preserve">O monarch, the sun, covered with clouds in the season of rains. Filled with wrath and desirous of compassing the destruction of those brave Panchalas, that mighty </w:t>
      </w:r>
      <w:r>
        <w:rPr>
          <w:spacing w:val="-3"/>
        </w:rPr>
        <w:t xml:space="preserve">car-warrior, </w:t>
      </w:r>
      <w:r>
        <w:t xml:space="preserve">that scorcher of foes, viz., Drona, dispelling all those shafts of the Panchalas, then invoked into existence the Brahma weapon. </w:t>
      </w:r>
      <w:r>
        <w:rPr>
          <w:spacing w:val="-5"/>
        </w:rPr>
        <w:t xml:space="preserve">At </w:t>
      </w:r>
      <w:r>
        <w:t xml:space="preserve">that time, Drona looked resplendent like a smokeless, blazing fire. Once more filled with rage the valiant son of Bharadwaja slaughtering all the Somakas, seemed to be invested with great </w:t>
      </w:r>
      <w:r>
        <w:rPr>
          <w:spacing w:val="-3"/>
        </w:rPr>
        <w:t xml:space="preserve">splendour. </w:t>
      </w:r>
      <w:r>
        <w:t>In that dreadful battle, he felled the heads of the Panchalas and cut off their massive arms, looking like spiked maces and decked with golden ornaments. Indeed, those Kshatriyas, slaughtered</w:t>
      </w:r>
      <w:r>
        <w:rPr>
          <w:spacing w:val="-4"/>
        </w:rPr>
        <w:t xml:space="preserve"> </w:t>
      </w:r>
      <w:r>
        <w:t>in</w:t>
      </w:r>
      <w:r>
        <w:rPr>
          <w:spacing w:val="-3"/>
        </w:rPr>
        <w:t xml:space="preserve"> </w:t>
      </w:r>
      <w:r>
        <w:t>battle</w:t>
      </w:r>
      <w:r>
        <w:rPr>
          <w:spacing w:val="-4"/>
        </w:rPr>
        <w:t xml:space="preserve"> </w:t>
      </w:r>
      <w:r>
        <w:t>by</w:t>
      </w:r>
      <w:r>
        <w:rPr>
          <w:spacing w:val="-3"/>
        </w:rPr>
        <w:t xml:space="preserve"> </w:t>
      </w:r>
      <w:r>
        <w:rPr>
          <w:spacing w:val="-5"/>
        </w:rPr>
        <w:t>Bharadwaja’s</w:t>
      </w:r>
      <w:r>
        <w:rPr>
          <w:spacing w:val="-4"/>
        </w:rPr>
        <w:t xml:space="preserve"> </w:t>
      </w:r>
      <w:r>
        <w:t>son</w:t>
      </w:r>
      <w:r>
        <w:rPr>
          <w:spacing w:val="-3"/>
        </w:rPr>
        <w:t xml:space="preserve"> </w:t>
      </w:r>
      <w:r>
        <w:t>fell</w:t>
      </w:r>
      <w:r>
        <w:rPr>
          <w:spacing w:val="-4"/>
        </w:rPr>
        <w:t xml:space="preserve"> </w:t>
      </w:r>
      <w:r>
        <w:t>down</w:t>
      </w:r>
      <w:r>
        <w:rPr>
          <w:spacing w:val="-3"/>
        </w:rPr>
        <w:t xml:space="preserve"> </w:t>
      </w:r>
      <w:r>
        <w:t>on</w:t>
      </w:r>
      <w:r>
        <w:rPr>
          <w:spacing w:val="-4"/>
        </w:rPr>
        <w:t xml:space="preserve"> </w:t>
      </w:r>
      <w:r>
        <w:t>the</w:t>
      </w:r>
      <w:r>
        <w:rPr>
          <w:spacing w:val="-3"/>
        </w:rPr>
        <w:t xml:space="preserve"> </w:t>
      </w:r>
      <w:r>
        <w:t>earth</w:t>
      </w:r>
      <w:r>
        <w:rPr>
          <w:spacing w:val="-4"/>
        </w:rPr>
        <w:t xml:space="preserve"> </w:t>
      </w:r>
      <w:r>
        <w:t>and</w:t>
      </w:r>
      <w:r>
        <w:rPr>
          <w:spacing w:val="-3"/>
        </w:rPr>
        <w:t xml:space="preserve"> </w:t>
      </w:r>
      <w:r>
        <w:t>lay</w:t>
      </w:r>
      <w:r>
        <w:rPr>
          <w:spacing w:val="-4"/>
        </w:rPr>
        <w:t xml:space="preserve"> </w:t>
      </w:r>
      <w:r>
        <w:t>scattered</w:t>
      </w:r>
      <w:r>
        <w:rPr>
          <w:spacing w:val="-3"/>
        </w:rPr>
        <w:t xml:space="preserve"> </w:t>
      </w:r>
      <w:r>
        <w:t>like</w:t>
      </w:r>
      <w:r>
        <w:rPr>
          <w:spacing w:val="-4"/>
        </w:rPr>
        <w:t xml:space="preserve"> </w:t>
      </w:r>
      <w:r>
        <w:t>trees</w:t>
      </w:r>
      <w:r>
        <w:rPr>
          <w:spacing w:val="-3"/>
        </w:rPr>
        <w:t xml:space="preserve"> </w:t>
      </w:r>
      <w:r>
        <w:t>uprooted</w:t>
      </w:r>
      <w:r>
        <w:rPr>
          <w:spacing w:val="-4"/>
        </w:rPr>
        <w:t xml:space="preserve"> </w:t>
      </w:r>
      <w:r>
        <w:t>by</w:t>
      </w:r>
      <w:r>
        <w:rPr>
          <w:spacing w:val="-3"/>
        </w:rPr>
        <w:t xml:space="preserve"> </w:t>
      </w:r>
      <w:r>
        <w:t>the</w:t>
      </w:r>
      <w:r>
        <w:rPr>
          <w:spacing w:val="-3"/>
        </w:rPr>
        <w:t xml:space="preserve"> </w:t>
      </w:r>
      <w:r>
        <w:t xml:space="preserve">tempest. In consequence of fallen elephants and steeds, O Bharata, the earth, miry with flesh and blood, became impassable. Having slain twenty thousand Panchala car-warriors, Drona, in that battle, shone resplendent like a smokeless, blazing fire. Once more filled with rage, the valiant son of Bharadwaja cut off, with a broad-headed </w:t>
      </w:r>
      <w:r>
        <w:rPr>
          <w:spacing w:val="-5"/>
        </w:rPr>
        <w:t xml:space="preserve">arrow, </w:t>
      </w:r>
      <w:r>
        <w:t xml:space="preserve">the head of </w:t>
      </w:r>
      <w:r>
        <w:rPr>
          <w:spacing w:val="-4"/>
        </w:rPr>
        <w:t xml:space="preserve">Vasudana </w:t>
      </w:r>
      <w:r>
        <w:t xml:space="preserve">from his trunk. Once more slaying five hundred Matsyas, and six thousand elephants, he slew ten thousand steeds. Beholding Drona stationed on the field for the extermination of the Kshatriya </w:t>
      </w:r>
      <w:r>
        <w:lastRenderedPageBreak/>
        <w:t>race, the Rishis Viswamitra,</w:t>
      </w:r>
      <w:r>
        <w:rPr>
          <w:spacing w:val="-7"/>
        </w:rPr>
        <w:t xml:space="preserve"> </w:t>
      </w:r>
      <w:r>
        <w:t>and</w:t>
      </w:r>
      <w:r>
        <w:rPr>
          <w:spacing w:val="-6"/>
        </w:rPr>
        <w:t xml:space="preserve"> </w:t>
      </w:r>
      <w:r>
        <w:t>Jamadagni,</w:t>
      </w:r>
      <w:r>
        <w:rPr>
          <w:spacing w:val="-6"/>
        </w:rPr>
        <w:t xml:space="preserve"> </w:t>
      </w:r>
      <w:r>
        <w:t>and</w:t>
      </w:r>
      <w:r>
        <w:rPr>
          <w:spacing w:val="-6"/>
        </w:rPr>
        <w:t xml:space="preserve"> </w:t>
      </w:r>
      <w:r>
        <w:t>Bharadwaja,</w:t>
      </w:r>
      <w:r>
        <w:rPr>
          <w:spacing w:val="-6"/>
        </w:rPr>
        <w:t xml:space="preserve"> </w:t>
      </w:r>
      <w:r>
        <w:t>and</w:t>
      </w:r>
      <w:r>
        <w:rPr>
          <w:spacing w:val="-6"/>
        </w:rPr>
        <w:t xml:space="preserve"> </w:t>
      </w:r>
      <w:r>
        <w:t>Gautama,</w:t>
      </w:r>
      <w:r>
        <w:rPr>
          <w:spacing w:val="-6"/>
        </w:rPr>
        <w:t xml:space="preserve"> </w:t>
      </w:r>
      <w:r>
        <w:t>and</w:t>
      </w:r>
      <w:r>
        <w:rPr>
          <w:spacing w:val="-7"/>
        </w:rPr>
        <w:t xml:space="preserve"> </w:t>
      </w:r>
      <w:r>
        <w:rPr>
          <w:spacing w:val="-3"/>
        </w:rPr>
        <w:t>Vasishtha,</w:t>
      </w:r>
      <w:r>
        <w:rPr>
          <w:spacing w:val="-6"/>
        </w:rPr>
        <w:t xml:space="preserve"> </w:t>
      </w:r>
      <w:r>
        <w:t>and</w:t>
      </w:r>
      <w:r>
        <w:rPr>
          <w:spacing w:val="-6"/>
        </w:rPr>
        <w:t xml:space="preserve"> </w:t>
      </w:r>
      <w:r>
        <w:t>Kasyapa,</w:t>
      </w:r>
      <w:r>
        <w:rPr>
          <w:spacing w:val="-6"/>
        </w:rPr>
        <w:t xml:space="preserve"> </w:t>
      </w:r>
      <w:r>
        <w:t>and</w:t>
      </w:r>
      <w:r>
        <w:rPr>
          <w:spacing w:val="-6"/>
        </w:rPr>
        <w:t xml:space="preserve"> </w:t>
      </w:r>
      <w:r>
        <w:t>Atri,</w:t>
      </w:r>
      <w:r>
        <w:rPr>
          <w:spacing w:val="-6"/>
        </w:rPr>
        <w:t xml:space="preserve"> </w:t>
      </w:r>
      <w:r>
        <w:t>and</w:t>
      </w:r>
      <w:r>
        <w:rPr>
          <w:spacing w:val="-6"/>
        </w:rPr>
        <w:t xml:space="preserve"> </w:t>
      </w:r>
      <w:r>
        <w:t>the</w:t>
      </w:r>
      <w:r>
        <w:rPr>
          <w:spacing w:val="-6"/>
        </w:rPr>
        <w:t xml:space="preserve"> </w:t>
      </w:r>
      <w:r>
        <w:t>Srikatas, the</w:t>
      </w:r>
      <w:r>
        <w:rPr>
          <w:spacing w:val="-3"/>
        </w:rPr>
        <w:t xml:space="preserve"> </w:t>
      </w:r>
      <w:r>
        <w:t>Prisnis,</w:t>
      </w:r>
      <w:r>
        <w:rPr>
          <w:spacing w:val="-3"/>
        </w:rPr>
        <w:t xml:space="preserve"> </w:t>
      </w:r>
      <w:r>
        <w:t>Garga,</w:t>
      </w:r>
      <w:r>
        <w:rPr>
          <w:spacing w:val="-3"/>
        </w:rPr>
        <w:t xml:space="preserve"> </w:t>
      </w:r>
      <w:r>
        <w:t>the</w:t>
      </w:r>
      <w:r>
        <w:rPr>
          <w:spacing w:val="-3"/>
        </w:rPr>
        <w:t xml:space="preserve"> </w:t>
      </w:r>
      <w:r>
        <w:t>Valkhilyas,</w:t>
      </w:r>
      <w:r>
        <w:rPr>
          <w:spacing w:val="-2"/>
        </w:rPr>
        <w:t xml:space="preserve"> </w:t>
      </w:r>
      <w:r>
        <w:t>the</w:t>
      </w:r>
      <w:r>
        <w:rPr>
          <w:spacing w:val="-3"/>
        </w:rPr>
        <w:t xml:space="preserve"> </w:t>
      </w:r>
      <w:r>
        <w:t>Marichis,</w:t>
      </w:r>
      <w:r>
        <w:rPr>
          <w:spacing w:val="-3"/>
        </w:rPr>
        <w:t xml:space="preserve"> </w:t>
      </w:r>
      <w:r>
        <w:t>the</w:t>
      </w:r>
      <w:r>
        <w:rPr>
          <w:spacing w:val="-3"/>
        </w:rPr>
        <w:t xml:space="preserve"> </w:t>
      </w:r>
      <w:r>
        <w:t>descendants</w:t>
      </w:r>
      <w:r>
        <w:rPr>
          <w:spacing w:val="-2"/>
        </w:rPr>
        <w:t xml:space="preserve"> </w:t>
      </w:r>
      <w:r>
        <w:t>of</w:t>
      </w:r>
      <w:r>
        <w:rPr>
          <w:spacing w:val="-3"/>
        </w:rPr>
        <w:t xml:space="preserve"> </w:t>
      </w:r>
      <w:r>
        <w:t>Bhrigu</w:t>
      </w:r>
      <w:r>
        <w:rPr>
          <w:spacing w:val="-3"/>
        </w:rPr>
        <w:t xml:space="preserve"> </w:t>
      </w:r>
      <w:r>
        <w:t>and</w:t>
      </w:r>
      <w:r>
        <w:rPr>
          <w:spacing w:val="-3"/>
        </w:rPr>
        <w:t xml:space="preserve"> </w:t>
      </w:r>
      <w:r>
        <w:t>Angiras,</w:t>
      </w:r>
      <w:r>
        <w:rPr>
          <w:spacing w:val="-2"/>
        </w:rPr>
        <w:t xml:space="preserve"> </w:t>
      </w:r>
      <w:r>
        <w:t>and</w:t>
      </w:r>
      <w:r>
        <w:rPr>
          <w:spacing w:val="-3"/>
        </w:rPr>
        <w:t xml:space="preserve"> </w:t>
      </w:r>
      <w:r>
        <w:t>diverse</w:t>
      </w:r>
      <w:r>
        <w:rPr>
          <w:spacing w:val="-3"/>
        </w:rPr>
        <w:t xml:space="preserve"> </w:t>
      </w:r>
      <w:r>
        <w:t>other</w:t>
      </w:r>
      <w:r>
        <w:rPr>
          <w:spacing w:val="-3"/>
        </w:rPr>
        <w:t xml:space="preserve"> </w:t>
      </w:r>
      <w:r>
        <w:t>sages</w:t>
      </w:r>
      <w:r w:rsidR="00D50D1C">
        <w:t xml:space="preserve"> </w:t>
      </w:r>
      <w:r>
        <w:t>of subtle forms quickly came thither, with the Bearer of sacrificial libations at their head, and, desirous of taking Drona unto the region of Brahman, addressed Drona, that ornament of battle, and said, ‘Thou art fighting unrigh- teously. The hour of thy death is come. Laying aside thy weapons in battle, O Drona, behold us stationed here. After this, it behoveth thee not to perpetrate such exceedingly cruel deeds. Thou art versed in the Vedas and their branches. Thou art devoted to the duties enjoined by truth, especially, thou art a Brahmana. Such acts do not become thee. Lay aside thy weapons. Drive away the film of error that shrouds thee. Adhere now to the eternal path. The period for which thou art to dwell in the world of men is now full. Thou hast, with the Brahma weapon, burnt men on earth that are unacquainted with weapons. This act that thou hast perpetrated, O regenerate one, is not righteous.</w:t>
      </w:r>
      <w:r w:rsidR="00D50D1C">
        <w:t xml:space="preserve"> </w:t>
      </w:r>
      <w:r>
        <w:t>Lay</w:t>
      </w:r>
      <w:r>
        <w:rPr>
          <w:spacing w:val="-4"/>
        </w:rPr>
        <w:t xml:space="preserve"> </w:t>
      </w:r>
      <w:r>
        <w:t>aside</w:t>
      </w:r>
      <w:r>
        <w:rPr>
          <w:spacing w:val="-4"/>
        </w:rPr>
        <w:t xml:space="preserve"> </w:t>
      </w:r>
      <w:r>
        <w:t>thy</w:t>
      </w:r>
      <w:r>
        <w:rPr>
          <w:spacing w:val="-4"/>
        </w:rPr>
        <w:t xml:space="preserve"> </w:t>
      </w:r>
      <w:r>
        <w:t>weapons</w:t>
      </w:r>
      <w:r>
        <w:rPr>
          <w:spacing w:val="-4"/>
        </w:rPr>
        <w:t xml:space="preserve"> </w:t>
      </w:r>
      <w:r>
        <w:t>in</w:t>
      </w:r>
      <w:r>
        <w:rPr>
          <w:spacing w:val="-3"/>
        </w:rPr>
        <w:t xml:space="preserve"> </w:t>
      </w:r>
      <w:r>
        <w:t>battle</w:t>
      </w:r>
      <w:r>
        <w:rPr>
          <w:spacing w:val="-4"/>
        </w:rPr>
        <w:t xml:space="preserve"> </w:t>
      </w:r>
      <w:r>
        <w:t>without</w:t>
      </w:r>
      <w:r>
        <w:rPr>
          <w:spacing w:val="-4"/>
        </w:rPr>
        <w:t xml:space="preserve"> delay, </w:t>
      </w:r>
      <w:r>
        <w:t>O</w:t>
      </w:r>
      <w:r>
        <w:rPr>
          <w:spacing w:val="-3"/>
        </w:rPr>
        <w:t xml:space="preserve"> </w:t>
      </w:r>
      <w:r>
        <w:t>Drona,</w:t>
      </w:r>
      <w:r>
        <w:rPr>
          <w:spacing w:val="-4"/>
        </w:rPr>
        <w:t xml:space="preserve"> </w:t>
      </w:r>
      <w:r>
        <w:t>do</w:t>
      </w:r>
      <w:r>
        <w:rPr>
          <w:spacing w:val="-4"/>
        </w:rPr>
        <w:t xml:space="preserve"> </w:t>
      </w:r>
      <w:r>
        <w:t>not</w:t>
      </w:r>
      <w:r>
        <w:rPr>
          <w:spacing w:val="-4"/>
        </w:rPr>
        <w:t xml:space="preserve"> </w:t>
      </w:r>
      <w:r>
        <w:t>wait</w:t>
      </w:r>
      <w:r>
        <w:rPr>
          <w:spacing w:val="-4"/>
        </w:rPr>
        <w:t xml:space="preserve"> </w:t>
      </w:r>
      <w:r>
        <w:t>longer</w:t>
      </w:r>
      <w:r>
        <w:rPr>
          <w:spacing w:val="-3"/>
        </w:rPr>
        <w:t xml:space="preserve"> </w:t>
      </w:r>
      <w:r>
        <w:t>on</w:t>
      </w:r>
      <w:r>
        <w:rPr>
          <w:spacing w:val="-4"/>
        </w:rPr>
        <w:t xml:space="preserve"> </w:t>
      </w:r>
      <w:r>
        <w:t>earth.</w:t>
      </w:r>
      <w:r>
        <w:rPr>
          <w:spacing w:val="-4"/>
        </w:rPr>
        <w:t xml:space="preserve"> </w:t>
      </w:r>
      <w:r>
        <w:t>Do</w:t>
      </w:r>
      <w:r>
        <w:rPr>
          <w:spacing w:val="-4"/>
        </w:rPr>
        <w:t xml:space="preserve"> </w:t>
      </w:r>
      <w:r>
        <w:t>not,</w:t>
      </w:r>
      <w:r>
        <w:rPr>
          <w:spacing w:val="-3"/>
        </w:rPr>
        <w:t xml:space="preserve"> </w:t>
      </w:r>
      <w:r>
        <w:t>O</w:t>
      </w:r>
      <w:r>
        <w:rPr>
          <w:spacing w:val="-4"/>
        </w:rPr>
        <w:t xml:space="preserve"> </w:t>
      </w:r>
      <w:r>
        <w:t>regenerate</w:t>
      </w:r>
      <w:r>
        <w:rPr>
          <w:spacing w:val="-4"/>
        </w:rPr>
        <w:t xml:space="preserve"> </w:t>
      </w:r>
      <w:r>
        <w:t>one,</w:t>
      </w:r>
      <w:r>
        <w:rPr>
          <w:spacing w:val="-4"/>
        </w:rPr>
        <w:t xml:space="preserve"> </w:t>
      </w:r>
      <w:r>
        <w:t xml:space="preserve">perpetrate such a sinful </w:t>
      </w:r>
      <w:r>
        <w:rPr>
          <w:spacing w:val="-6"/>
        </w:rPr>
        <w:t xml:space="preserve">act.’ </w:t>
      </w:r>
      <w:r>
        <w:t>Hearing these words of their as also those spoken by Bhimasena, and beholding Dhrishtadyumna</w:t>
      </w:r>
      <w:r>
        <w:rPr>
          <w:spacing w:val="-3"/>
        </w:rPr>
        <w:t xml:space="preserve"> </w:t>
      </w:r>
      <w:r>
        <w:t>before</w:t>
      </w:r>
      <w:r>
        <w:rPr>
          <w:spacing w:val="-3"/>
        </w:rPr>
        <w:t xml:space="preserve"> </w:t>
      </w:r>
      <w:r>
        <w:t>him,</w:t>
      </w:r>
      <w:r>
        <w:rPr>
          <w:spacing w:val="-3"/>
        </w:rPr>
        <w:t xml:space="preserve"> </w:t>
      </w:r>
      <w:r>
        <w:t>Drona</w:t>
      </w:r>
      <w:r>
        <w:rPr>
          <w:spacing w:val="-2"/>
        </w:rPr>
        <w:t xml:space="preserve"> </w:t>
      </w:r>
      <w:r>
        <w:t>became</w:t>
      </w:r>
      <w:r>
        <w:rPr>
          <w:spacing w:val="-3"/>
        </w:rPr>
        <w:t xml:space="preserve"> </w:t>
      </w:r>
      <w:r>
        <w:t>exceedingly</w:t>
      </w:r>
      <w:r>
        <w:rPr>
          <w:spacing w:val="-3"/>
        </w:rPr>
        <w:t xml:space="preserve"> </w:t>
      </w:r>
      <w:r>
        <w:t>cheerless</w:t>
      </w:r>
      <w:r>
        <w:rPr>
          <w:spacing w:val="-3"/>
        </w:rPr>
        <w:t xml:space="preserve"> </w:t>
      </w:r>
      <w:r>
        <w:t>in</w:t>
      </w:r>
      <w:r>
        <w:rPr>
          <w:spacing w:val="-2"/>
        </w:rPr>
        <w:t xml:space="preserve"> </w:t>
      </w:r>
      <w:r>
        <w:t>battle.</w:t>
      </w:r>
      <w:r>
        <w:rPr>
          <w:spacing w:val="-3"/>
        </w:rPr>
        <w:t xml:space="preserve"> </w:t>
      </w:r>
      <w:r>
        <w:t>Burning</w:t>
      </w:r>
      <w:r>
        <w:rPr>
          <w:spacing w:val="-3"/>
        </w:rPr>
        <w:t xml:space="preserve"> </w:t>
      </w:r>
      <w:r>
        <w:t>with</w:t>
      </w:r>
      <w:r>
        <w:rPr>
          <w:spacing w:val="-3"/>
        </w:rPr>
        <w:t xml:space="preserve"> </w:t>
      </w:r>
      <w:r>
        <w:t>grief</w:t>
      </w:r>
      <w:r>
        <w:rPr>
          <w:spacing w:val="-2"/>
        </w:rPr>
        <w:t xml:space="preserve"> </w:t>
      </w:r>
      <w:r>
        <w:t>and</w:t>
      </w:r>
      <w:r>
        <w:rPr>
          <w:spacing w:val="-3"/>
        </w:rPr>
        <w:t xml:space="preserve"> </w:t>
      </w:r>
      <w:r>
        <w:t>exceedingly</w:t>
      </w:r>
      <w:r>
        <w:rPr>
          <w:spacing w:val="-3"/>
        </w:rPr>
        <w:t xml:space="preserve"> </w:t>
      </w:r>
      <w:r>
        <w:t>afflicted,</w:t>
      </w:r>
      <w:r w:rsidR="00D50D1C">
        <w:t xml:space="preserve"> </w:t>
      </w:r>
      <w:r>
        <w:t xml:space="preserve">he enquired of </w:t>
      </w:r>
      <w:r>
        <w:rPr>
          <w:spacing w:val="-6"/>
        </w:rPr>
        <w:t xml:space="preserve">Kunti’s </w:t>
      </w:r>
      <w:r>
        <w:t>son</w:t>
      </w:r>
      <w:r>
        <w:rPr>
          <w:spacing w:val="-3"/>
        </w:rPr>
        <w:t xml:space="preserve"> Yudhishthira </w:t>
      </w:r>
      <w:r>
        <w:t xml:space="preserve">as to whether his son (Aswatthaman) had been slain or not. Drona firmly believed that </w:t>
      </w:r>
      <w:r>
        <w:rPr>
          <w:spacing w:val="-3"/>
        </w:rPr>
        <w:t xml:space="preserve">Yudhishthira </w:t>
      </w:r>
      <w:r>
        <w:t xml:space="preserve">would never speak an untruth even for the sake of the sovereignty of the three worlds. </w:t>
      </w:r>
      <w:r>
        <w:rPr>
          <w:spacing w:val="-3"/>
        </w:rPr>
        <w:t xml:space="preserve">For </w:t>
      </w:r>
      <w:r>
        <w:t xml:space="preserve">this reason, that bull among Brahmanas asked </w:t>
      </w:r>
      <w:r>
        <w:rPr>
          <w:spacing w:val="-3"/>
        </w:rPr>
        <w:t xml:space="preserve">Yudhishthira </w:t>
      </w:r>
      <w:r>
        <w:t xml:space="preserve">and not </w:t>
      </w:r>
      <w:r>
        <w:rPr>
          <w:spacing w:val="-3"/>
        </w:rPr>
        <w:t xml:space="preserve">any </w:t>
      </w:r>
      <w:r>
        <w:t xml:space="preserve">body else. </w:t>
      </w:r>
      <w:r>
        <w:rPr>
          <w:spacing w:val="-3"/>
        </w:rPr>
        <w:t xml:space="preserve">He </w:t>
      </w:r>
      <w:r>
        <w:t xml:space="preserve">had hoped for truth from </w:t>
      </w:r>
      <w:r>
        <w:rPr>
          <w:spacing w:val="-3"/>
        </w:rPr>
        <w:t xml:space="preserve">Yudhishthira </w:t>
      </w:r>
      <w:r>
        <w:t xml:space="preserve">from the </w:t>
      </w:r>
      <w:r>
        <w:rPr>
          <w:spacing w:val="-5"/>
        </w:rPr>
        <w:t xml:space="preserve">latter’s </w:t>
      </w:r>
      <w:r>
        <w:rPr>
          <w:spacing w:val="-3"/>
        </w:rPr>
        <w:t>infancy.</w:t>
      </w:r>
    </w:p>
    <w:p w14:paraId="05B4635A" w14:textId="3688B16B" w:rsidR="00BD6E04" w:rsidRDefault="00BD6E04" w:rsidP="00D50D1C">
      <w:pPr>
        <w:pStyle w:val="Body"/>
      </w:pPr>
      <w:r>
        <w:t xml:space="preserve">“Meanwhile, O monarch, Govinda, knowing that Drona, that foremost of warriors, was capable of sweeping all the Pandavas off the face of the earth, became much distressed. Addressing </w:t>
      </w:r>
      <w:r>
        <w:rPr>
          <w:spacing w:val="-3"/>
        </w:rPr>
        <w:t xml:space="preserve">Yudhishthira </w:t>
      </w:r>
      <w:r>
        <w:t xml:space="preserve">he said, </w:t>
      </w:r>
      <w:r>
        <w:rPr>
          <w:spacing w:val="-3"/>
        </w:rPr>
        <w:t xml:space="preserve">‘If </w:t>
      </w:r>
      <w:r>
        <w:t>Drona fighteth,</w:t>
      </w:r>
      <w:r>
        <w:rPr>
          <w:spacing w:val="-4"/>
        </w:rPr>
        <w:t xml:space="preserve"> </w:t>
      </w:r>
      <w:r>
        <w:t>filled</w:t>
      </w:r>
      <w:r>
        <w:rPr>
          <w:spacing w:val="-4"/>
        </w:rPr>
        <w:t xml:space="preserve"> </w:t>
      </w:r>
      <w:r>
        <w:t>with</w:t>
      </w:r>
      <w:r>
        <w:rPr>
          <w:spacing w:val="-4"/>
        </w:rPr>
        <w:t xml:space="preserve"> </w:t>
      </w:r>
      <w:r>
        <w:t>rage,</w:t>
      </w:r>
      <w:r>
        <w:rPr>
          <w:spacing w:val="-3"/>
        </w:rPr>
        <w:t xml:space="preserve"> </w:t>
      </w:r>
      <w:r>
        <w:t>for</w:t>
      </w:r>
      <w:r>
        <w:rPr>
          <w:spacing w:val="-4"/>
        </w:rPr>
        <w:t xml:space="preserve"> </w:t>
      </w:r>
      <w:r>
        <w:t>even</w:t>
      </w:r>
      <w:r>
        <w:rPr>
          <w:spacing w:val="-4"/>
        </w:rPr>
        <w:t xml:space="preserve"> </w:t>
      </w:r>
      <w:r>
        <w:t>half-a-day,</w:t>
      </w:r>
      <w:r>
        <w:rPr>
          <w:spacing w:val="-3"/>
        </w:rPr>
        <w:t xml:space="preserve"> </w:t>
      </w:r>
      <w:r>
        <w:t>I</w:t>
      </w:r>
      <w:r>
        <w:rPr>
          <w:spacing w:val="-4"/>
        </w:rPr>
        <w:t xml:space="preserve"> </w:t>
      </w:r>
      <w:r>
        <w:t>tell</w:t>
      </w:r>
      <w:r>
        <w:rPr>
          <w:spacing w:val="-4"/>
        </w:rPr>
        <w:t xml:space="preserve"> </w:t>
      </w:r>
      <w:r>
        <w:t>thee</w:t>
      </w:r>
      <w:r>
        <w:rPr>
          <w:spacing w:val="-3"/>
        </w:rPr>
        <w:t xml:space="preserve"> truly,</w:t>
      </w:r>
      <w:r>
        <w:rPr>
          <w:spacing w:val="-4"/>
        </w:rPr>
        <w:t xml:space="preserve"> </w:t>
      </w:r>
      <w:r>
        <w:t>thy</w:t>
      </w:r>
      <w:r>
        <w:rPr>
          <w:spacing w:val="-4"/>
        </w:rPr>
        <w:t xml:space="preserve"> </w:t>
      </w:r>
      <w:r>
        <w:t>army</w:t>
      </w:r>
      <w:r>
        <w:rPr>
          <w:spacing w:val="-4"/>
        </w:rPr>
        <w:t xml:space="preserve"> </w:t>
      </w:r>
      <w:r>
        <w:t>will</w:t>
      </w:r>
      <w:r>
        <w:rPr>
          <w:spacing w:val="-3"/>
        </w:rPr>
        <w:t xml:space="preserve"> </w:t>
      </w:r>
      <w:r>
        <w:t>then</w:t>
      </w:r>
      <w:r>
        <w:rPr>
          <w:spacing w:val="-4"/>
        </w:rPr>
        <w:t xml:space="preserve"> </w:t>
      </w:r>
      <w:r>
        <w:t>be</w:t>
      </w:r>
      <w:r>
        <w:rPr>
          <w:spacing w:val="-4"/>
        </w:rPr>
        <w:t xml:space="preserve"> </w:t>
      </w:r>
      <w:r>
        <w:t>annihilated.</w:t>
      </w:r>
      <w:r>
        <w:rPr>
          <w:spacing w:val="-3"/>
        </w:rPr>
        <w:t xml:space="preserve"> </w:t>
      </w:r>
      <w:r>
        <w:t>Save</w:t>
      </w:r>
      <w:r>
        <w:rPr>
          <w:spacing w:val="-4"/>
        </w:rPr>
        <w:t xml:space="preserve"> </w:t>
      </w:r>
      <w:r>
        <w:t>us,</w:t>
      </w:r>
      <w:r>
        <w:rPr>
          <w:spacing w:val="-4"/>
        </w:rPr>
        <w:t xml:space="preserve"> </w:t>
      </w:r>
      <w:r>
        <w:t>then,</w:t>
      </w:r>
      <w:r>
        <w:rPr>
          <w:spacing w:val="-3"/>
        </w:rPr>
        <w:t xml:space="preserve"> </w:t>
      </w:r>
      <w:r>
        <w:t>from Drona. under such circumstances, falsehood is better than truth. By telling an untruth for saving a life, one is not touched</w:t>
      </w:r>
      <w:r>
        <w:rPr>
          <w:spacing w:val="-5"/>
        </w:rPr>
        <w:t xml:space="preserve"> </w:t>
      </w:r>
      <w:r>
        <w:t>by</w:t>
      </w:r>
      <w:r>
        <w:rPr>
          <w:spacing w:val="-4"/>
        </w:rPr>
        <w:t xml:space="preserve"> </w:t>
      </w:r>
      <w:r>
        <w:t>sin.</w:t>
      </w:r>
      <w:r>
        <w:rPr>
          <w:spacing w:val="-4"/>
        </w:rPr>
        <w:t xml:space="preserve"> </w:t>
      </w:r>
      <w:r>
        <w:t>There</w:t>
      </w:r>
      <w:r>
        <w:rPr>
          <w:spacing w:val="-4"/>
        </w:rPr>
        <w:t xml:space="preserve"> </w:t>
      </w:r>
      <w:r>
        <w:t>is</w:t>
      </w:r>
      <w:r>
        <w:rPr>
          <w:spacing w:val="-4"/>
        </w:rPr>
        <w:t xml:space="preserve"> </w:t>
      </w:r>
      <w:r>
        <w:t>no</w:t>
      </w:r>
      <w:r>
        <w:rPr>
          <w:spacing w:val="-4"/>
        </w:rPr>
        <w:t xml:space="preserve"> </w:t>
      </w:r>
      <w:r>
        <w:t>sin</w:t>
      </w:r>
      <w:r>
        <w:rPr>
          <w:spacing w:val="-4"/>
        </w:rPr>
        <w:t xml:space="preserve"> </w:t>
      </w:r>
      <w:r>
        <w:t>in</w:t>
      </w:r>
      <w:r>
        <w:rPr>
          <w:spacing w:val="-4"/>
        </w:rPr>
        <w:t xml:space="preserve"> </w:t>
      </w:r>
      <w:r>
        <w:t>untruth</w:t>
      </w:r>
      <w:r>
        <w:rPr>
          <w:spacing w:val="-4"/>
        </w:rPr>
        <w:t xml:space="preserve"> </w:t>
      </w:r>
      <w:r>
        <w:t>spoken</w:t>
      </w:r>
      <w:r>
        <w:rPr>
          <w:spacing w:val="-4"/>
        </w:rPr>
        <w:t xml:space="preserve"> </w:t>
      </w:r>
      <w:r>
        <w:t>unto</w:t>
      </w:r>
      <w:r>
        <w:rPr>
          <w:spacing w:val="-4"/>
        </w:rPr>
        <w:t xml:space="preserve"> </w:t>
      </w:r>
      <w:r>
        <w:t>women,</w:t>
      </w:r>
      <w:r>
        <w:rPr>
          <w:spacing w:val="-4"/>
        </w:rPr>
        <w:t xml:space="preserve"> </w:t>
      </w:r>
      <w:r>
        <w:t>or</w:t>
      </w:r>
      <w:r>
        <w:rPr>
          <w:spacing w:val="-4"/>
        </w:rPr>
        <w:t xml:space="preserve"> </w:t>
      </w:r>
      <w:r>
        <w:t>in</w:t>
      </w:r>
      <w:r>
        <w:rPr>
          <w:spacing w:val="-4"/>
        </w:rPr>
        <w:t xml:space="preserve"> </w:t>
      </w:r>
      <w:r>
        <w:t>marriages,</w:t>
      </w:r>
      <w:r>
        <w:rPr>
          <w:spacing w:val="-4"/>
        </w:rPr>
        <w:t xml:space="preserve"> </w:t>
      </w:r>
      <w:r>
        <w:t>or</w:t>
      </w:r>
      <w:r>
        <w:rPr>
          <w:spacing w:val="-4"/>
        </w:rPr>
        <w:t xml:space="preserve"> </w:t>
      </w:r>
      <w:r>
        <w:t>for</w:t>
      </w:r>
      <w:r>
        <w:rPr>
          <w:spacing w:val="-4"/>
        </w:rPr>
        <w:t xml:space="preserve"> </w:t>
      </w:r>
      <w:r>
        <w:t>saving</w:t>
      </w:r>
      <w:r>
        <w:rPr>
          <w:spacing w:val="-4"/>
        </w:rPr>
        <w:t xml:space="preserve"> </w:t>
      </w:r>
      <w:r>
        <w:t>king,</w:t>
      </w:r>
      <w:r>
        <w:rPr>
          <w:spacing w:val="-4"/>
        </w:rPr>
        <w:t xml:space="preserve"> </w:t>
      </w:r>
      <w:r>
        <w:t>or</w:t>
      </w:r>
      <w:r>
        <w:rPr>
          <w:spacing w:val="-4"/>
        </w:rPr>
        <w:t xml:space="preserve"> </w:t>
      </w:r>
      <w:r>
        <w:t>for</w:t>
      </w:r>
      <w:r>
        <w:rPr>
          <w:spacing w:val="-4"/>
        </w:rPr>
        <w:t xml:space="preserve"> </w:t>
      </w:r>
      <w:r>
        <w:t xml:space="preserve">rescuing a </w:t>
      </w:r>
      <w:r>
        <w:rPr>
          <w:spacing w:val="-4"/>
        </w:rPr>
        <w:t xml:space="preserve">Brahmana.’ </w:t>
      </w:r>
      <w:r>
        <w:t xml:space="preserve">1 While Govinda and </w:t>
      </w:r>
      <w:r>
        <w:rPr>
          <w:spacing w:val="-3"/>
        </w:rPr>
        <w:t xml:space="preserve">Yudhishthira </w:t>
      </w:r>
      <w:r>
        <w:t xml:space="preserve">were thus talking with each </w:t>
      </w:r>
      <w:r>
        <w:rPr>
          <w:spacing w:val="-3"/>
        </w:rPr>
        <w:t xml:space="preserve">other, </w:t>
      </w:r>
      <w:r>
        <w:t xml:space="preserve">Bhimasena (addressing the king) said, </w:t>
      </w:r>
      <w:r>
        <w:rPr>
          <w:spacing w:val="-13"/>
        </w:rPr>
        <w:t xml:space="preserve">‘As </w:t>
      </w:r>
      <w:r>
        <w:t>soon, O monarch, as I heard of the means by which the high-souled Drona might be slain,</w:t>
      </w:r>
      <w:r>
        <w:rPr>
          <w:spacing w:val="-35"/>
        </w:rPr>
        <w:t xml:space="preserve"> </w:t>
      </w:r>
      <w:r>
        <w:t>putting</w:t>
      </w:r>
      <w:r w:rsidR="00D50D1C">
        <w:t xml:space="preserve"> </w:t>
      </w:r>
      <w:r>
        <w:t>forth</w:t>
      </w:r>
      <w:r>
        <w:rPr>
          <w:spacing w:val="-5"/>
        </w:rPr>
        <w:t xml:space="preserve"> </w:t>
      </w:r>
      <w:r>
        <w:rPr>
          <w:spacing w:val="-3"/>
        </w:rPr>
        <w:t>my</w:t>
      </w:r>
      <w:r>
        <w:rPr>
          <w:spacing w:val="-4"/>
        </w:rPr>
        <w:t xml:space="preserve"> </w:t>
      </w:r>
      <w:r>
        <w:t>prowess</w:t>
      </w:r>
      <w:r>
        <w:rPr>
          <w:spacing w:val="-4"/>
        </w:rPr>
        <w:t xml:space="preserve"> </w:t>
      </w:r>
      <w:r>
        <w:t>in</w:t>
      </w:r>
      <w:r>
        <w:rPr>
          <w:spacing w:val="-5"/>
        </w:rPr>
        <w:t xml:space="preserve"> </w:t>
      </w:r>
      <w:r>
        <w:t>battle,</w:t>
      </w:r>
      <w:r>
        <w:rPr>
          <w:spacing w:val="-4"/>
        </w:rPr>
        <w:t xml:space="preserve"> </w:t>
      </w:r>
      <w:r>
        <w:t>I</w:t>
      </w:r>
      <w:r>
        <w:rPr>
          <w:spacing w:val="-4"/>
        </w:rPr>
        <w:t xml:space="preserve"> </w:t>
      </w:r>
      <w:r>
        <w:t>immediately</w:t>
      </w:r>
      <w:r>
        <w:rPr>
          <w:spacing w:val="-5"/>
        </w:rPr>
        <w:t xml:space="preserve"> </w:t>
      </w:r>
      <w:r>
        <w:t>slew</w:t>
      </w:r>
      <w:r>
        <w:rPr>
          <w:spacing w:val="-4"/>
        </w:rPr>
        <w:t xml:space="preserve"> </w:t>
      </w:r>
      <w:r>
        <w:t>a</w:t>
      </w:r>
      <w:r>
        <w:rPr>
          <w:spacing w:val="-4"/>
        </w:rPr>
        <w:t xml:space="preserve"> </w:t>
      </w:r>
      <w:r>
        <w:t>mighty</w:t>
      </w:r>
      <w:r>
        <w:rPr>
          <w:spacing w:val="-4"/>
        </w:rPr>
        <w:t xml:space="preserve"> </w:t>
      </w:r>
      <w:r>
        <w:t>elephant,</w:t>
      </w:r>
      <w:r>
        <w:rPr>
          <w:spacing w:val="-5"/>
        </w:rPr>
        <w:t xml:space="preserve"> </w:t>
      </w:r>
      <w:r>
        <w:t>like</w:t>
      </w:r>
      <w:r>
        <w:rPr>
          <w:spacing w:val="-4"/>
        </w:rPr>
        <w:t xml:space="preserve"> </w:t>
      </w:r>
      <w:r>
        <w:t>unto</w:t>
      </w:r>
      <w:r>
        <w:rPr>
          <w:spacing w:val="-4"/>
        </w:rPr>
        <w:t xml:space="preserve"> </w:t>
      </w:r>
      <w:r>
        <w:t>the</w:t>
      </w:r>
      <w:r>
        <w:rPr>
          <w:spacing w:val="-5"/>
        </w:rPr>
        <w:t xml:space="preserve"> </w:t>
      </w:r>
      <w:r>
        <w:t>elephant</w:t>
      </w:r>
      <w:r>
        <w:rPr>
          <w:spacing w:val="-4"/>
        </w:rPr>
        <w:t xml:space="preserve"> </w:t>
      </w:r>
      <w:r>
        <w:t>of</w:t>
      </w:r>
      <w:r>
        <w:rPr>
          <w:spacing w:val="-4"/>
        </w:rPr>
        <w:t xml:space="preserve"> </w:t>
      </w:r>
      <w:r>
        <w:t>Sakra</w:t>
      </w:r>
      <w:r>
        <w:rPr>
          <w:spacing w:val="-5"/>
        </w:rPr>
        <w:t xml:space="preserve"> </w:t>
      </w:r>
      <w:r>
        <w:t>himself,</w:t>
      </w:r>
      <w:r>
        <w:rPr>
          <w:spacing w:val="-4"/>
        </w:rPr>
        <w:t xml:space="preserve"> </w:t>
      </w:r>
      <w:r>
        <w:t xml:space="preserve">belonging to Indravarman, the chief of the Malavas, who was standing within thy </w:t>
      </w:r>
      <w:r>
        <w:rPr>
          <w:spacing w:val="-5"/>
        </w:rPr>
        <w:t xml:space="preserve">army. </w:t>
      </w:r>
      <w:r>
        <w:t xml:space="preserve">I then went to Drona and told him, </w:t>
      </w:r>
      <w:r>
        <w:rPr>
          <w:spacing w:val="-5"/>
        </w:rPr>
        <w:t xml:space="preserve">‘Aswatthaman </w:t>
      </w:r>
      <w:r>
        <w:t xml:space="preserve">has been slain, O Brahmana! Cease, then, to fight. </w:t>
      </w:r>
      <w:r>
        <w:rPr>
          <w:spacing w:val="-6"/>
        </w:rPr>
        <w:t xml:space="preserve">Verily, </w:t>
      </w:r>
      <w:r>
        <w:t>O bull among men, the preceptor did not believe</w:t>
      </w:r>
      <w:r>
        <w:rPr>
          <w:spacing w:val="-3"/>
        </w:rPr>
        <w:t xml:space="preserve"> </w:t>
      </w:r>
      <w:r>
        <w:t>in</w:t>
      </w:r>
      <w:r>
        <w:rPr>
          <w:spacing w:val="-2"/>
        </w:rPr>
        <w:t xml:space="preserve"> </w:t>
      </w:r>
      <w:r>
        <w:t>the</w:t>
      </w:r>
      <w:r>
        <w:rPr>
          <w:spacing w:val="-2"/>
        </w:rPr>
        <w:t xml:space="preserve"> </w:t>
      </w:r>
      <w:r>
        <w:t>truth</w:t>
      </w:r>
      <w:r>
        <w:rPr>
          <w:spacing w:val="-2"/>
        </w:rPr>
        <w:t xml:space="preserve"> </w:t>
      </w:r>
      <w:r>
        <w:t>of</w:t>
      </w:r>
      <w:r>
        <w:rPr>
          <w:spacing w:val="-3"/>
        </w:rPr>
        <w:t xml:space="preserve"> </w:t>
      </w:r>
      <w:r>
        <w:t>words.</w:t>
      </w:r>
      <w:r>
        <w:rPr>
          <w:spacing w:val="-2"/>
        </w:rPr>
        <w:t xml:space="preserve"> </w:t>
      </w:r>
      <w:r>
        <w:t>Desirous</w:t>
      </w:r>
      <w:r>
        <w:rPr>
          <w:spacing w:val="-2"/>
        </w:rPr>
        <w:t xml:space="preserve"> </w:t>
      </w:r>
      <w:r>
        <w:t>of</w:t>
      </w:r>
      <w:r>
        <w:rPr>
          <w:spacing w:val="-2"/>
        </w:rPr>
        <w:t xml:space="preserve"> </w:t>
      </w:r>
      <w:r>
        <w:t>victory</w:t>
      </w:r>
      <w:r>
        <w:rPr>
          <w:spacing w:val="-3"/>
        </w:rPr>
        <w:t xml:space="preserve"> </w:t>
      </w:r>
      <w:r>
        <w:t>as</w:t>
      </w:r>
      <w:r>
        <w:rPr>
          <w:spacing w:val="-2"/>
        </w:rPr>
        <w:t xml:space="preserve"> </w:t>
      </w:r>
      <w:r>
        <w:t>thou</w:t>
      </w:r>
      <w:r>
        <w:rPr>
          <w:spacing w:val="-2"/>
        </w:rPr>
        <w:t xml:space="preserve"> </w:t>
      </w:r>
      <w:r>
        <w:t>art,</w:t>
      </w:r>
      <w:r>
        <w:rPr>
          <w:spacing w:val="-2"/>
        </w:rPr>
        <w:t xml:space="preserve"> </w:t>
      </w:r>
      <w:r>
        <w:t>accept</w:t>
      </w:r>
      <w:r>
        <w:rPr>
          <w:spacing w:val="-3"/>
        </w:rPr>
        <w:t xml:space="preserve"> </w:t>
      </w:r>
      <w:r>
        <w:t>the</w:t>
      </w:r>
      <w:r>
        <w:rPr>
          <w:spacing w:val="-2"/>
        </w:rPr>
        <w:t xml:space="preserve"> </w:t>
      </w:r>
      <w:r>
        <w:t>advice</w:t>
      </w:r>
      <w:r>
        <w:rPr>
          <w:spacing w:val="-2"/>
        </w:rPr>
        <w:t xml:space="preserve"> </w:t>
      </w:r>
      <w:r>
        <w:t>of</w:t>
      </w:r>
      <w:r>
        <w:rPr>
          <w:spacing w:val="-2"/>
        </w:rPr>
        <w:t xml:space="preserve"> </w:t>
      </w:r>
      <w:r>
        <w:t>Govinda.</w:t>
      </w:r>
      <w:r>
        <w:rPr>
          <w:spacing w:val="-3"/>
        </w:rPr>
        <w:t xml:space="preserve"> </w:t>
      </w:r>
      <w:r>
        <w:rPr>
          <w:spacing w:val="-6"/>
        </w:rPr>
        <w:t>Tell</w:t>
      </w:r>
      <w:r>
        <w:rPr>
          <w:spacing w:val="-2"/>
        </w:rPr>
        <w:t xml:space="preserve"> </w:t>
      </w:r>
      <w:r>
        <w:t>Drona,</w:t>
      </w:r>
      <w:r>
        <w:rPr>
          <w:spacing w:val="-2"/>
        </w:rPr>
        <w:t xml:space="preserve"> </w:t>
      </w:r>
      <w:r>
        <w:t>O</w:t>
      </w:r>
      <w:r>
        <w:rPr>
          <w:spacing w:val="-2"/>
        </w:rPr>
        <w:t xml:space="preserve"> </w:t>
      </w:r>
      <w:r>
        <w:t>King,</w:t>
      </w:r>
      <w:r>
        <w:rPr>
          <w:spacing w:val="-3"/>
        </w:rPr>
        <w:t xml:space="preserve"> </w:t>
      </w:r>
      <w:r>
        <w:t xml:space="preserve">that the son of </w:t>
      </w:r>
      <w:r>
        <w:rPr>
          <w:spacing w:val="-4"/>
        </w:rPr>
        <w:t xml:space="preserve">Saradwat’s </w:t>
      </w:r>
      <w:r>
        <w:t xml:space="preserve">daughter is no more. </w:t>
      </w:r>
      <w:r>
        <w:rPr>
          <w:spacing w:val="-6"/>
        </w:rPr>
        <w:t xml:space="preserve">Told </w:t>
      </w:r>
      <w:r>
        <w:t xml:space="preserve">by thee, that bull among Brahmanas will never fight. Thou, </w:t>
      </w:r>
      <w:r>
        <w:lastRenderedPageBreak/>
        <w:t xml:space="preserve">O ruler of men, art reputed to be truthful in the three </w:t>
      </w:r>
      <w:r>
        <w:rPr>
          <w:spacing w:val="-5"/>
        </w:rPr>
        <w:t xml:space="preserve">worlds.’ </w:t>
      </w:r>
      <w:r>
        <w:t xml:space="preserve">Hearing those words of Bhima and induced by the counsels of Krishna, and owing also to the inevitability of </w:t>
      </w:r>
      <w:r>
        <w:rPr>
          <w:spacing w:val="-3"/>
        </w:rPr>
        <w:t xml:space="preserve">destiny, </w:t>
      </w:r>
      <w:r>
        <w:t xml:space="preserve">O monarch, </w:t>
      </w:r>
      <w:r>
        <w:rPr>
          <w:spacing w:val="-3"/>
        </w:rPr>
        <w:t xml:space="preserve">Yudhishthira </w:t>
      </w:r>
      <w:r>
        <w:t>made up his mind to say what he</w:t>
      </w:r>
      <w:r>
        <w:rPr>
          <w:spacing w:val="-5"/>
        </w:rPr>
        <w:t xml:space="preserve"> </w:t>
      </w:r>
      <w:r>
        <w:t>desired.</w:t>
      </w:r>
      <w:r>
        <w:rPr>
          <w:spacing w:val="-5"/>
        </w:rPr>
        <w:t xml:space="preserve"> </w:t>
      </w:r>
      <w:r>
        <w:t>Fearing</w:t>
      </w:r>
      <w:r>
        <w:rPr>
          <w:spacing w:val="-4"/>
        </w:rPr>
        <w:t xml:space="preserve"> </w:t>
      </w:r>
      <w:r>
        <w:t>to</w:t>
      </w:r>
      <w:r>
        <w:rPr>
          <w:spacing w:val="-5"/>
        </w:rPr>
        <w:t xml:space="preserve"> </w:t>
      </w:r>
      <w:r>
        <w:t>utter</w:t>
      </w:r>
      <w:r>
        <w:rPr>
          <w:spacing w:val="-4"/>
        </w:rPr>
        <w:t xml:space="preserve"> </w:t>
      </w:r>
      <w:r>
        <w:t>an</w:t>
      </w:r>
      <w:r>
        <w:rPr>
          <w:spacing w:val="-5"/>
        </w:rPr>
        <w:t xml:space="preserve"> </w:t>
      </w:r>
      <w:r>
        <w:t>untruth,</w:t>
      </w:r>
      <w:r>
        <w:rPr>
          <w:spacing w:val="-4"/>
        </w:rPr>
        <w:t xml:space="preserve"> </w:t>
      </w:r>
      <w:r>
        <w:t>but</w:t>
      </w:r>
      <w:r>
        <w:rPr>
          <w:spacing w:val="-5"/>
        </w:rPr>
        <w:t xml:space="preserve"> </w:t>
      </w:r>
      <w:r>
        <w:t>earnestly</w:t>
      </w:r>
      <w:r>
        <w:rPr>
          <w:spacing w:val="-4"/>
        </w:rPr>
        <w:t xml:space="preserve"> </w:t>
      </w:r>
      <w:r>
        <w:t>desirous</w:t>
      </w:r>
      <w:r>
        <w:rPr>
          <w:spacing w:val="-5"/>
        </w:rPr>
        <w:t xml:space="preserve"> </w:t>
      </w:r>
      <w:r>
        <w:t>of</w:t>
      </w:r>
      <w:r>
        <w:rPr>
          <w:spacing w:val="-4"/>
        </w:rPr>
        <w:t xml:space="preserve"> </w:t>
      </w:r>
      <w:r>
        <w:t>victory,</w:t>
      </w:r>
      <w:r>
        <w:rPr>
          <w:spacing w:val="-5"/>
        </w:rPr>
        <w:t xml:space="preserve"> </w:t>
      </w:r>
      <w:r>
        <w:rPr>
          <w:spacing w:val="-3"/>
        </w:rPr>
        <w:t>Yudhishthira</w:t>
      </w:r>
      <w:r>
        <w:rPr>
          <w:spacing w:val="-4"/>
        </w:rPr>
        <w:t xml:space="preserve"> </w:t>
      </w:r>
      <w:r>
        <w:t>distinctly</w:t>
      </w:r>
      <w:r>
        <w:rPr>
          <w:spacing w:val="-5"/>
        </w:rPr>
        <w:t xml:space="preserve"> </w:t>
      </w:r>
      <w:r>
        <w:t>said</w:t>
      </w:r>
      <w:r>
        <w:rPr>
          <w:spacing w:val="-4"/>
        </w:rPr>
        <w:t xml:space="preserve"> </w:t>
      </w:r>
      <w:r>
        <w:t>that</w:t>
      </w:r>
      <w:r>
        <w:rPr>
          <w:spacing w:val="-5"/>
        </w:rPr>
        <w:t xml:space="preserve"> </w:t>
      </w:r>
      <w:r>
        <w:t xml:space="preserve">Aswatthaman was dead, adding indistinctly the world elephant (after the name), Before this, </w:t>
      </w:r>
      <w:r>
        <w:rPr>
          <w:spacing w:val="-5"/>
        </w:rPr>
        <w:t xml:space="preserve">Yudhishthira’s </w:t>
      </w:r>
      <w:r>
        <w:t xml:space="preserve">car had stayed </w:t>
      </w:r>
      <w:r>
        <w:rPr>
          <w:spacing w:val="-3"/>
        </w:rPr>
        <w:t xml:space="preserve">at </w:t>
      </w:r>
      <w:r>
        <w:t xml:space="preserve">a height of four fingers’ breadth from the surface of the earth; </w:t>
      </w:r>
      <w:r>
        <w:rPr>
          <w:spacing w:val="-3"/>
        </w:rPr>
        <w:t xml:space="preserve">after, however, </w:t>
      </w:r>
      <w:r>
        <w:t xml:space="preserve">he had said that untruth, his (vehicle and) animals touched the earth. Hearing those words from </w:t>
      </w:r>
      <w:r>
        <w:rPr>
          <w:spacing w:val="-3"/>
        </w:rPr>
        <w:t xml:space="preserve">Yudhishthira, </w:t>
      </w:r>
      <w:r>
        <w:t>the mighty car-warrior Drona, afflicted with</w:t>
      </w:r>
      <w:r>
        <w:rPr>
          <w:spacing w:val="-3"/>
        </w:rPr>
        <w:t xml:space="preserve"> </w:t>
      </w:r>
      <w:r>
        <w:t>grief,</w:t>
      </w:r>
      <w:r>
        <w:rPr>
          <w:spacing w:val="-2"/>
        </w:rPr>
        <w:t xml:space="preserve"> </w:t>
      </w:r>
      <w:r>
        <w:t>for</w:t>
      </w:r>
      <w:r>
        <w:rPr>
          <w:spacing w:val="-2"/>
        </w:rPr>
        <w:t xml:space="preserve"> </w:t>
      </w:r>
      <w:r>
        <w:t>the</w:t>
      </w:r>
      <w:r>
        <w:rPr>
          <w:spacing w:val="-2"/>
        </w:rPr>
        <w:t xml:space="preserve"> </w:t>
      </w:r>
      <w:r>
        <w:t>(supposed)</w:t>
      </w:r>
      <w:r>
        <w:rPr>
          <w:spacing w:val="-2"/>
        </w:rPr>
        <w:t xml:space="preserve"> </w:t>
      </w:r>
      <w:r>
        <w:t>death</w:t>
      </w:r>
      <w:r>
        <w:rPr>
          <w:spacing w:val="-3"/>
        </w:rPr>
        <w:t xml:space="preserve"> </w:t>
      </w:r>
      <w:r>
        <w:t>of</w:t>
      </w:r>
      <w:r>
        <w:rPr>
          <w:spacing w:val="-2"/>
        </w:rPr>
        <w:t xml:space="preserve"> </w:t>
      </w:r>
      <w:r>
        <w:t>his</w:t>
      </w:r>
      <w:r>
        <w:rPr>
          <w:spacing w:val="-2"/>
        </w:rPr>
        <w:t xml:space="preserve"> </w:t>
      </w:r>
      <w:r>
        <w:t>son,</w:t>
      </w:r>
      <w:r>
        <w:rPr>
          <w:spacing w:val="-2"/>
        </w:rPr>
        <w:t xml:space="preserve"> </w:t>
      </w:r>
      <w:r>
        <w:t>yielded</w:t>
      </w:r>
      <w:r>
        <w:rPr>
          <w:spacing w:val="-2"/>
        </w:rPr>
        <w:t xml:space="preserve"> </w:t>
      </w:r>
      <w:r>
        <w:t>to</w:t>
      </w:r>
      <w:r>
        <w:rPr>
          <w:spacing w:val="-3"/>
        </w:rPr>
        <w:t xml:space="preserve"> </w:t>
      </w:r>
      <w:r>
        <w:t>the</w:t>
      </w:r>
      <w:r>
        <w:rPr>
          <w:spacing w:val="-2"/>
        </w:rPr>
        <w:t xml:space="preserve"> </w:t>
      </w:r>
      <w:r>
        <w:t>influence</w:t>
      </w:r>
      <w:r>
        <w:rPr>
          <w:spacing w:val="-2"/>
        </w:rPr>
        <w:t xml:space="preserve"> </w:t>
      </w:r>
      <w:r>
        <w:t>of</w:t>
      </w:r>
      <w:r>
        <w:rPr>
          <w:spacing w:val="-2"/>
        </w:rPr>
        <w:t xml:space="preserve"> </w:t>
      </w:r>
      <w:r>
        <w:rPr>
          <w:spacing w:val="-3"/>
        </w:rPr>
        <w:t>despair.</w:t>
      </w:r>
      <w:r>
        <w:rPr>
          <w:spacing w:val="-2"/>
        </w:rPr>
        <w:t xml:space="preserve"> </w:t>
      </w:r>
      <w:r>
        <w:t>By</w:t>
      </w:r>
      <w:r>
        <w:rPr>
          <w:spacing w:val="-3"/>
        </w:rPr>
        <w:t xml:space="preserve"> </w:t>
      </w:r>
      <w:r>
        <w:t>the</w:t>
      </w:r>
      <w:r>
        <w:rPr>
          <w:spacing w:val="-2"/>
        </w:rPr>
        <w:t xml:space="preserve"> </w:t>
      </w:r>
      <w:r>
        <w:t>words,</w:t>
      </w:r>
      <w:r>
        <w:rPr>
          <w:spacing w:val="-2"/>
        </w:rPr>
        <w:t xml:space="preserve"> </w:t>
      </w:r>
      <w:r>
        <w:t>again,</w:t>
      </w:r>
      <w:r>
        <w:rPr>
          <w:spacing w:val="-2"/>
        </w:rPr>
        <w:t xml:space="preserve"> </w:t>
      </w:r>
      <w:r>
        <w:t>of</w:t>
      </w:r>
      <w:r>
        <w:rPr>
          <w:spacing w:val="-2"/>
        </w:rPr>
        <w:t xml:space="preserve"> </w:t>
      </w:r>
      <w:r>
        <w:t>the</w:t>
      </w:r>
      <w:r>
        <w:rPr>
          <w:spacing w:val="-2"/>
        </w:rPr>
        <w:t xml:space="preserve"> </w:t>
      </w:r>
      <w:r>
        <w:t>Rishis,</w:t>
      </w:r>
      <w:r w:rsidR="00D50D1C">
        <w:t xml:space="preserve"> </w:t>
      </w:r>
      <w:r>
        <w:t>he</w:t>
      </w:r>
      <w:r>
        <w:rPr>
          <w:spacing w:val="-5"/>
        </w:rPr>
        <w:t xml:space="preserve"> </w:t>
      </w:r>
      <w:r>
        <w:t>regarded</w:t>
      </w:r>
      <w:r>
        <w:rPr>
          <w:spacing w:val="-4"/>
        </w:rPr>
        <w:t xml:space="preserve"> </w:t>
      </w:r>
      <w:r>
        <w:t>himself</w:t>
      </w:r>
      <w:r>
        <w:rPr>
          <w:spacing w:val="-4"/>
        </w:rPr>
        <w:t xml:space="preserve"> </w:t>
      </w:r>
      <w:r>
        <w:t>a</w:t>
      </w:r>
      <w:r>
        <w:rPr>
          <w:spacing w:val="-5"/>
        </w:rPr>
        <w:t xml:space="preserve"> </w:t>
      </w:r>
      <w:r>
        <w:t>great</w:t>
      </w:r>
      <w:r>
        <w:rPr>
          <w:spacing w:val="-4"/>
        </w:rPr>
        <w:t xml:space="preserve"> </w:t>
      </w:r>
      <w:r>
        <w:t>offender</w:t>
      </w:r>
      <w:r>
        <w:rPr>
          <w:spacing w:val="-4"/>
        </w:rPr>
        <w:t xml:space="preserve"> </w:t>
      </w:r>
      <w:r>
        <w:t>against</w:t>
      </w:r>
      <w:r>
        <w:rPr>
          <w:spacing w:val="-4"/>
        </w:rPr>
        <w:t xml:space="preserve"> </w:t>
      </w:r>
      <w:r>
        <w:t>the</w:t>
      </w:r>
      <w:r>
        <w:rPr>
          <w:spacing w:val="-5"/>
        </w:rPr>
        <w:t xml:space="preserve"> </w:t>
      </w:r>
      <w:r>
        <w:t>high-souled</w:t>
      </w:r>
      <w:r>
        <w:rPr>
          <w:spacing w:val="-4"/>
        </w:rPr>
        <w:t xml:space="preserve"> </w:t>
      </w:r>
      <w:r>
        <w:t>Pandavas.</w:t>
      </w:r>
      <w:r>
        <w:rPr>
          <w:spacing w:val="-4"/>
        </w:rPr>
        <w:t xml:space="preserve"> </w:t>
      </w:r>
      <w:r>
        <w:t>Hearing</w:t>
      </w:r>
      <w:r>
        <w:rPr>
          <w:spacing w:val="-5"/>
        </w:rPr>
        <w:t xml:space="preserve"> </w:t>
      </w:r>
      <w:r>
        <w:t>now</w:t>
      </w:r>
      <w:r>
        <w:rPr>
          <w:spacing w:val="-4"/>
        </w:rPr>
        <w:t xml:space="preserve"> </w:t>
      </w:r>
      <w:r>
        <w:t>about</w:t>
      </w:r>
      <w:r>
        <w:rPr>
          <w:spacing w:val="-4"/>
        </w:rPr>
        <w:t xml:space="preserve"> </w:t>
      </w:r>
      <w:r>
        <w:t>the</w:t>
      </w:r>
      <w:r>
        <w:rPr>
          <w:spacing w:val="-4"/>
        </w:rPr>
        <w:t xml:space="preserve"> </w:t>
      </w:r>
      <w:r>
        <w:t>death</w:t>
      </w:r>
      <w:r>
        <w:rPr>
          <w:spacing w:val="-5"/>
        </w:rPr>
        <w:t xml:space="preserve"> </w:t>
      </w:r>
      <w:r>
        <w:t>of</w:t>
      </w:r>
      <w:r>
        <w:rPr>
          <w:spacing w:val="-4"/>
        </w:rPr>
        <w:t xml:space="preserve"> </w:t>
      </w:r>
      <w:r>
        <w:t>his</w:t>
      </w:r>
      <w:r>
        <w:rPr>
          <w:spacing w:val="-4"/>
        </w:rPr>
        <w:t xml:space="preserve"> </w:t>
      </w:r>
      <w:r>
        <w:t>son,</w:t>
      </w:r>
      <w:r>
        <w:rPr>
          <w:spacing w:val="-5"/>
        </w:rPr>
        <w:t xml:space="preserve"> </w:t>
      </w:r>
      <w:r>
        <w:t>he became</w:t>
      </w:r>
      <w:r>
        <w:rPr>
          <w:spacing w:val="-3"/>
        </w:rPr>
        <w:t xml:space="preserve"> </w:t>
      </w:r>
      <w:r>
        <w:t>perfectly</w:t>
      </w:r>
      <w:r>
        <w:rPr>
          <w:spacing w:val="-3"/>
        </w:rPr>
        <w:t xml:space="preserve"> </w:t>
      </w:r>
      <w:r>
        <w:t>cheerless</w:t>
      </w:r>
      <w:r>
        <w:rPr>
          <w:spacing w:val="-3"/>
        </w:rPr>
        <w:t xml:space="preserve"> </w:t>
      </w:r>
      <w:r>
        <w:t>and</w:t>
      </w:r>
      <w:r>
        <w:rPr>
          <w:spacing w:val="-3"/>
        </w:rPr>
        <w:t xml:space="preserve"> </w:t>
      </w:r>
      <w:r>
        <w:t>filled</w:t>
      </w:r>
      <w:r>
        <w:rPr>
          <w:spacing w:val="-3"/>
        </w:rPr>
        <w:t xml:space="preserve"> </w:t>
      </w:r>
      <w:r>
        <w:t>with</w:t>
      </w:r>
      <w:r>
        <w:rPr>
          <w:spacing w:val="-3"/>
        </w:rPr>
        <w:t xml:space="preserve"> </w:t>
      </w:r>
      <w:r>
        <w:t>anxiety;</w:t>
      </w:r>
      <w:r>
        <w:rPr>
          <w:spacing w:val="-2"/>
        </w:rPr>
        <w:t xml:space="preserve"> </w:t>
      </w:r>
      <w:r>
        <w:t>upon</w:t>
      </w:r>
      <w:r>
        <w:rPr>
          <w:spacing w:val="-3"/>
        </w:rPr>
        <w:t xml:space="preserve"> </w:t>
      </w:r>
      <w:r>
        <w:t>beholding</w:t>
      </w:r>
      <w:r>
        <w:rPr>
          <w:spacing w:val="-3"/>
        </w:rPr>
        <w:t xml:space="preserve"> </w:t>
      </w:r>
      <w:r>
        <w:t>Dhrishtadyumna,</w:t>
      </w:r>
      <w:r>
        <w:rPr>
          <w:spacing w:val="-3"/>
        </w:rPr>
        <w:t xml:space="preserve"> </w:t>
      </w:r>
      <w:r>
        <w:t>O</w:t>
      </w:r>
      <w:r>
        <w:rPr>
          <w:spacing w:val="-3"/>
        </w:rPr>
        <w:t xml:space="preserve"> </w:t>
      </w:r>
      <w:r>
        <w:t>king,</w:t>
      </w:r>
      <w:r>
        <w:rPr>
          <w:spacing w:val="-3"/>
        </w:rPr>
        <w:t xml:space="preserve"> </w:t>
      </w:r>
      <w:r>
        <w:t>that</w:t>
      </w:r>
      <w:r>
        <w:rPr>
          <w:spacing w:val="-2"/>
        </w:rPr>
        <w:t xml:space="preserve"> </w:t>
      </w:r>
      <w:r>
        <w:t>chastiser</w:t>
      </w:r>
      <w:r>
        <w:rPr>
          <w:spacing w:val="-3"/>
        </w:rPr>
        <w:t xml:space="preserve"> </w:t>
      </w:r>
      <w:r>
        <w:t>of</w:t>
      </w:r>
      <w:r>
        <w:rPr>
          <w:spacing w:val="-3"/>
        </w:rPr>
        <w:t xml:space="preserve"> </w:t>
      </w:r>
      <w:r>
        <w:t>foes could not fight as</w:t>
      </w:r>
      <w:r>
        <w:rPr>
          <w:spacing w:val="-1"/>
        </w:rPr>
        <w:t xml:space="preserve"> </w:t>
      </w:r>
      <w:r>
        <w:rPr>
          <w:spacing w:val="-6"/>
        </w:rPr>
        <w:t>before.’”</w:t>
      </w:r>
    </w:p>
    <w:p w14:paraId="745427FE" w14:textId="77777777" w:rsidR="00BD6E04" w:rsidRDefault="00BD6E04" w:rsidP="00BD6E04">
      <w:pPr>
        <w:pStyle w:val="BodyText"/>
        <w:rPr>
          <w:sz w:val="11"/>
        </w:rPr>
      </w:pPr>
    </w:p>
    <w:p w14:paraId="5B8F333B" w14:textId="77777777" w:rsidR="00BD6E04" w:rsidRDefault="00BD6E04" w:rsidP="00D50D1C">
      <w:pPr>
        <w:pStyle w:val="Heading4"/>
      </w:pPr>
      <w:r>
        <w:t>Section CXCII</w:t>
      </w:r>
    </w:p>
    <w:p w14:paraId="7207E43F" w14:textId="68E71241" w:rsidR="00BD6E04" w:rsidRDefault="00BD6E04" w:rsidP="00D50D1C">
      <w:pPr>
        <w:pStyle w:val="Body"/>
      </w:pPr>
      <w:r>
        <w:rPr>
          <w:spacing w:val="-3"/>
        </w:rPr>
        <w:t xml:space="preserve">“Sanjaya </w:t>
      </w:r>
      <w:r>
        <w:t xml:space="preserve">said, ‘Beholding Drona filled with great anxiety and almost deprived of his senses by grief, Dhrishtadyumna, the son of the Panchala king, rushed </w:t>
      </w:r>
      <w:r>
        <w:rPr>
          <w:spacing w:val="-3"/>
        </w:rPr>
        <w:t xml:space="preserve">at </w:t>
      </w:r>
      <w:r>
        <w:t xml:space="preserve">him. That hero had, for the destruction of Drona, been obtained by Drupada, that ruler of men, </w:t>
      </w:r>
      <w:r>
        <w:rPr>
          <w:spacing w:val="-3"/>
        </w:rPr>
        <w:t xml:space="preserve">at </w:t>
      </w:r>
      <w:r>
        <w:t xml:space="preserve">a great sacrifice, from the Bearer of sacrificial libations. Desirous of slaying Drona, he now took up a victory-giving and formidable bow whose twang resembled the roll of the clouds, whose string was possessed of great strength, and which was irrefragable and celestial. And he fixed on it a fierce </w:t>
      </w:r>
      <w:r>
        <w:rPr>
          <w:spacing w:val="-5"/>
        </w:rPr>
        <w:t xml:space="preserve">arrow, </w:t>
      </w:r>
      <w:r>
        <w:t xml:space="preserve">resembling a snake of virulent poison and possessed of the splendour of fire. That </w:t>
      </w:r>
      <w:r>
        <w:rPr>
          <w:spacing w:val="-5"/>
        </w:rPr>
        <w:t xml:space="preserve">arrow, </w:t>
      </w:r>
      <w:r>
        <w:t xml:space="preserve">resembling a fire of fierce flame, while within the circle of his </w:t>
      </w:r>
      <w:r>
        <w:rPr>
          <w:spacing w:val="-5"/>
        </w:rPr>
        <w:t xml:space="preserve">bow, </w:t>
      </w:r>
      <w:r>
        <w:t xml:space="preserve">looked like the autumnal sun of great splendour within a radiant circle. Beholding that blazing bow bent with force by </w:t>
      </w:r>
      <w:r>
        <w:rPr>
          <w:spacing w:val="-5"/>
        </w:rPr>
        <w:t xml:space="preserve">Prishata’s </w:t>
      </w:r>
      <w:r>
        <w:t xml:space="preserve">son, the troops regarded that to be the last hour (of the world). Seeing that arrow aimed </w:t>
      </w:r>
      <w:r>
        <w:rPr>
          <w:spacing w:val="-3"/>
        </w:rPr>
        <w:t xml:space="preserve">at </w:t>
      </w:r>
      <w:r>
        <w:t xml:space="preserve">him, the valiant son of Bharadwaja thought that the last hour of his body had come. The preceptor prepared with care to baffle that shaft. The weapons, </w:t>
      </w:r>
      <w:r>
        <w:rPr>
          <w:spacing w:val="-3"/>
        </w:rPr>
        <w:t xml:space="preserve">however, </w:t>
      </w:r>
      <w:r>
        <w:t xml:space="preserve">of that high-souled one, O monarch, no longer appeared </w:t>
      </w:r>
      <w:r>
        <w:rPr>
          <w:spacing w:val="-3"/>
        </w:rPr>
        <w:t xml:space="preserve">at </w:t>
      </w:r>
      <w:r>
        <w:t>his bidding. 1 His weapons had not been exhausted although he had shot them ceaselessly for four days and one night. On the expiry,</w:t>
      </w:r>
      <w:r>
        <w:rPr>
          <w:spacing w:val="-3"/>
        </w:rPr>
        <w:t xml:space="preserve"> however, </w:t>
      </w:r>
      <w:r>
        <w:t xml:space="preserve">of the third part of that of the fifth </w:t>
      </w:r>
      <w:r>
        <w:rPr>
          <w:spacing w:val="-6"/>
        </w:rPr>
        <w:t xml:space="preserve">day, </w:t>
      </w:r>
      <w:r>
        <w:t xml:space="preserve">his arrows became exhausted. Seeing the exhaustion of his arrows and afflicted with grief on account of his </w:t>
      </w:r>
      <w:r>
        <w:rPr>
          <w:spacing w:val="-9"/>
        </w:rPr>
        <w:t xml:space="preserve">son’s </w:t>
      </w:r>
      <w:r>
        <w:t xml:space="preserve">death, and in consequence also of the unwillingness of the celestial weapons to appear </w:t>
      </w:r>
      <w:r>
        <w:rPr>
          <w:spacing w:val="-3"/>
        </w:rPr>
        <w:t xml:space="preserve">at </w:t>
      </w:r>
      <w:r>
        <w:t xml:space="preserve">his bidding, he desired to lay aside his weapons, as requested by the words of the Rishis also. Though filled with great </w:t>
      </w:r>
      <w:r>
        <w:rPr>
          <w:spacing w:val="-3"/>
        </w:rPr>
        <w:t xml:space="preserve">energy, </w:t>
      </w:r>
      <w:r>
        <w:t xml:space="preserve">he could not </w:t>
      </w:r>
      <w:r>
        <w:rPr>
          <w:spacing w:val="-3"/>
        </w:rPr>
        <w:t xml:space="preserve">however, </w:t>
      </w:r>
      <w:r>
        <w:t xml:space="preserve">fight as before. Then taking up another celestial bow that Angiras had given him, and certain arrows that resembled a </w:t>
      </w:r>
      <w:r>
        <w:rPr>
          <w:spacing w:val="-5"/>
        </w:rPr>
        <w:t xml:space="preserve">Brahmana’s </w:t>
      </w:r>
      <w:r>
        <w:t xml:space="preserve">curse, he continued to fight with Dhrishtadyumna. </w:t>
      </w:r>
      <w:r>
        <w:rPr>
          <w:spacing w:val="-3"/>
        </w:rPr>
        <w:t xml:space="preserve">He </w:t>
      </w:r>
      <w:r>
        <w:t xml:space="preserve">covered the Panchala prince with a thick shower of arrows, and filled with rage, mangled his angry antagonist. </w:t>
      </w:r>
      <w:r>
        <w:rPr>
          <w:spacing w:val="-3"/>
        </w:rPr>
        <w:t xml:space="preserve">With </w:t>
      </w:r>
      <w:r>
        <w:t xml:space="preserve">his own keen shafts he cut off in </w:t>
      </w:r>
      <w:r>
        <w:lastRenderedPageBreak/>
        <w:t xml:space="preserve">a hundred fragments those of the prince as also the </w:t>
      </w:r>
      <w:r>
        <w:rPr>
          <w:spacing w:val="-5"/>
        </w:rPr>
        <w:t xml:space="preserve">latter’s </w:t>
      </w:r>
      <w:r>
        <w:t xml:space="preserve">standard and </w:t>
      </w:r>
      <w:r>
        <w:rPr>
          <w:spacing w:val="-5"/>
        </w:rPr>
        <w:t xml:space="preserve">bow. </w:t>
      </w:r>
      <w:r>
        <w:rPr>
          <w:spacing w:val="-3"/>
        </w:rPr>
        <w:t xml:space="preserve">He </w:t>
      </w:r>
      <w:r>
        <w:t xml:space="preserve">then his </w:t>
      </w:r>
      <w:r>
        <w:rPr>
          <w:spacing w:val="-4"/>
        </w:rPr>
        <w:t xml:space="preserve">antagonist’s </w:t>
      </w:r>
      <w:r>
        <w:rPr>
          <w:spacing w:val="-3"/>
        </w:rPr>
        <w:t xml:space="preserve">driver. </w:t>
      </w:r>
      <w:r>
        <w:t xml:space="preserve">Then Dhrishtadyumna, smiling, took up another </w:t>
      </w:r>
      <w:r>
        <w:rPr>
          <w:spacing w:val="-5"/>
        </w:rPr>
        <w:t xml:space="preserve">bow, </w:t>
      </w:r>
      <w:r>
        <w:t>and pierced Drona with a keen shaft in the centre of the chest. Deeply pierced therewith and losing his</w:t>
      </w:r>
      <w:r w:rsidR="00D50D1C">
        <w:t xml:space="preserve"> </w:t>
      </w:r>
      <w:r>
        <w:t>self-possession in that encounter, that mighty bowman, then, with a sharp and broad-headed arrow, once more cut off Dhrishtadyumna’s bow. Indeed, the invincible Drona then cut off all the weapons, O king, and all the bows that his antagonist had, with the exception only of his mace and sword. Filled with rage, he then pierced the angry Dhrishtadyumna, O chastiser of foes, nine keen arrows, capable of taking the life of every foe. Then the mighty</w:t>
      </w:r>
      <w:r w:rsidR="00D50D1C">
        <w:t xml:space="preserve"> </w:t>
      </w:r>
      <w:r>
        <w:t>car-warrior</w:t>
      </w:r>
      <w:r>
        <w:rPr>
          <w:spacing w:val="-6"/>
        </w:rPr>
        <w:t xml:space="preserve"> </w:t>
      </w:r>
      <w:r>
        <w:t>Dhrishtadyumna,</w:t>
      </w:r>
      <w:r>
        <w:rPr>
          <w:spacing w:val="-5"/>
        </w:rPr>
        <w:t xml:space="preserve"> </w:t>
      </w:r>
      <w:r>
        <w:t>of</w:t>
      </w:r>
      <w:r>
        <w:rPr>
          <w:spacing w:val="-5"/>
        </w:rPr>
        <w:t xml:space="preserve"> </w:t>
      </w:r>
      <w:r>
        <w:t>immeasurable</w:t>
      </w:r>
      <w:r>
        <w:rPr>
          <w:spacing w:val="-6"/>
        </w:rPr>
        <w:t xml:space="preserve"> </w:t>
      </w:r>
      <w:r>
        <w:t>soul,</w:t>
      </w:r>
      <w:r>
        <w:rPr>
          <w:spacing w:val="-5"/>
        </w:rPr>
        <w:t xml:space="preserve"> </w:t>
      </w:r>
      <w:r>
        <w:t>invoking</w:t>
      </w:r>
      <w:r>
        <w:rPr>
          <w:spacing w:val="-5"/>
        </w:rPr>
        <w:t xml:space="preserve"> </w:t>
      </w:r>
      <w:r>
        <w:t>into</w:t>
      </w:r>
      <w:r>
        <w:rPr>
          <w:spacing w:val="-6"/>
        </w:rPr>
        <w:t xml:space="preserve"> </w:t>
      </w:r>
      <w:r>
        <w:t>existence</w:t>
      </w:r>
      <w:r>
        <w:rPr>
          <w:spacing w:val="-5"/>
        </w:rPr>
        <w:t xml:space="preserve"> </w:t>
      </w:r>
      <w:r>
        <w:t>the</w:t>
      </w:r>
      <w:r>
        <w:rPr>
          <w:spacing w:val="-5"/>
        </w:rPr>
        <w:t xml:space="preserve"> </w:t>
      </w:r>
      <w:r>
        <w:t>Brahma</w:t>
      </w:r>
      <w:r>
        <w:rPr>
          <w:spacing w:val="-5"/>
        </w:rPr>
        <w:t xml:space="preserve"> </w:t>
      </w:r>
      <w:r>
        <w:t>weapon,</w:t>
      </w:r>
      <w:r>
        <w:rPr>
          <w:spacing w:val="-6"/>
        </w:rPr>
        <w:t xml:space="preserve"> </w:t>
      </w:r>
      <w:r>
        <w:t>caused</w:t>
      </w:r>
      <w:r>
        <w:rPr>
          <w:spacing w:val="-5"/>
        </w:rPr>
        <w:t xml:space="preserve"> </w:t>
      </w:r>
      <w:r>
        <w:t>the</w:t>
      </w:r>
      <w:r>
        <w:rPr>
          <w:spacing w:val="-5"/>
        </w:rPr>
        <w:t xml:space="preserve"> </w:t>
      </w:r>
      <w:r>
        <w:t xml:space="preserve">steeds of his own car to be mingled with those of his foes. Endued with the speed of the wind, those steeds that were red and of the hue of pigeons, O bull of </w:t>
      </w:r>
      <w:r>
        <w:rPr>
          <w:spacing w:val="-6"/>
        </w:rPr>
        <w:t xml:space="preserve">Bharata’s </w:t>
      </w:r>
      <w:r>
        <w:t xml:space="preserve">race, thus mingled together, looked exceedingly beautiful. Indeed, O king, those steeds thus mingled together on the field of battle, looked beautiful like roaring clouds in the season of rains, charged with lightning. Then that twice-born one of immeasurable soul cut off the shaft-joints, the wheeljoints, and (other) car-joints of Dhrishtadyumna. Deprived of his </w:t>
      </w:r>
      <w:r>
        <w:rPr>
          <w:spacing w:val="-5"/>
        </w:rPr>
        <w:t xml:space="preserve">bow, </w:t>
      </w:r>
      <w:r>
        <w:t xml:space="preserve">and made carless and steedless and driverless, the heroic Dhrishtadyumna, fallen into great distress, grasped a mace. Filled with rage, the mighty </w:t>
      </w:r>
      <w:r>
        <w:rPr>
          <w:spacing w:val="-3"/>
        </w:rPr>
        <w:t xml:space="preserve">car-warrior, </w:t>
      </w:r>
      <w:r>
        <w:t xml:space="preserve">Drona, of unbaffled prowess, by means of a number of keen shafts, cut off that mace, while it was on the point of being hurled </w:t>
      </w:r>
      <w:r>
        <w:rPr>
          <w:spacing w:val="-3"/>
        </w:rPr>
        <w:t xml:space="preserve">at </w:t>
      </w:r>
      <w:r>
        <w:t xml:space="preserve">him. Beholding his mace cut off by Drona with arrows, that tiger among men, (viz., the Panchala prince), took up a spotless sword and a bright shield decked with a hundred moons. </w:t>
      </w:r>
      <w:r>
        <w:rPr>
          <w:spacing w:val="-3"/>
        </w:rPr>
        <w:t xml:space="preserve">Without </w:t>
      </w:r>
      <w:r>
        <w:t xml:space="preserve">doubt, under those circumstances, the Panchala prince determined to make an end of that foremost of preceptors, that high-souled </w:t>
      </w:r>
      <w:r>
        <w:rPr>
          <w:spacing w:val="-3"/>
        </w:rPr>
        <w:t xml:space="preserve">warrior. </w:t>
      </w:r>
      <w:r>
        <w:t xml:space="preserve">Sometimes, sheltering himself in his car-box and sometimes riding on his car-shafts, the prince moved about, uplifting his swords and whirling his bright shield. The mighty car-warrior Dhrishtadyumna, desirous of achieving, from </w:t>
      </w:r>
      <w:r>
        <w:rPr>
          <w:spacing w:val="-4"/>
        </w:rPr>
        <w:t xml:space="preserve">folly, </w:t>
      </w:r>
      <w:r>
        <w:t xml:space="preserve">a difficult feat, hoped to pierce the chest of </w:t>
      </w:r>
      <w:r>
        <w:rPr>
          <w:spacing w:val="-5"/>
        </w:rPr>
        <w:t xml:space="preserve">Bharadwaja’s </w:t>
      </w:r>
      <w:r>
        <w:t xml:space="preserve">son in that battle. Sometimes, he stayed upon the yoke, and sometimes under the haunches of </w:t>
      </w:r>
      <w:r>
        <w:rPr>
          <w:spacing w:val="-7"/>
        </w:rPr>
        <w:t xml:space="preserve">Drona’s </w:t>
      </w:r>
      <w:r>
        <w:t>red steeds. These movements of his were highly applauded by all the troops. Indeed, while he stayed amid the trappings of the yoke or behind those red steeds, Drona found no opportunity to strike him. All this seemed exceedingly wonderful. The movements of both Drona</w:t>
      </w:r>
      <w:r>
        <w:rPr>
          <w:spacing w:val="-4"/>
        </w:rPr>
        <w:t xml:space="preserve"> </w:t>
      </w:r>
      <w:r>
        <w:t>and</w:t>
      </w:r>
      <w:r>
        <w:rPr>
          <w:spacing w:val="-3"/>
        </w:rPr>
        <w:t xml:space="preserve"> </w:t>
      </w:r>
      <w:r>
        <w:rPr>
          <w:spacing w:val="-5"/>
        </w:rPr>
        <w:t>Prishata’s</w:t>
      </w:r>
      <w:r>
        <w:rPr>
          <w:spacing w:val="-4"/>
        </w:rPr>
        <w:t xml:space="preserve"> </w:t>
      </w:r>
      <w:r>
        <w:t>son</w:t>
      </w:r>
      <w:r>
        <w:rPr>
          <w:spacing w:val="-3"/>
        </w:rPr>
        <w:t xml:space="preserve"> </w:t>
      </w:r>
      <w:r>
        <w:t>in</w:t>
      </w:r>
      <w:r>
        <w:rPr>
          <w:spacing w:val="-3"/>
        </w:rPr>
        <w:t xml:space="preserve"> </w:t>
      </w:r>
      <w:r>
        <w:t>that</w:t>
      </w:r>
      <w:r>
        <w:rPr>
          <w:spacing w:val="-4"/>
        </w:rPr>
        <w:t xml:space="preserve"> </w:t>
      </w:r>
      <w:r>
        <w:t>battle</w:t>
      </w:r>
      <w:r>
        <w:rPr>
          <w:spacing w:val="-3"/>
        </w:rPr>
        <w:t xml:space="preserve"> </w:t>
      </w:r>
      <w:r>
        <w:t>resembled</w:t>
      </w:r>
      <w:r>
        <w:rPr>
          <w:spacing w:val="-4"/>
        </w:rPr>
        <w:t xml:space="preserve"> </w:t>
      </w:r>
      <w:r>
        <w:t>the</w:t>
      </w:r>
      <w:r>
        <w:rPr>
          <w:spacing w:val="-3"/>
        </w:rPr>
        <w:t xml:space="preserve"> </w:t>
      </w:r>
      <w:r>
        <w:t>fight</w:t>
      </w:r>
      <w:r>
        <w:rPr>
          <w:spacing w:val="-3"/>
        </w:rPr>
        <w:t xml:space="preserve"> </w:t>
      </w:r>
      <w:r>
        <w:t>of</w:t>
      </w:r>
      <w:r>
        <w:rPr>
          <w:spacing w:val="-4"/>
        </w:rPr>
        <w:t xml:space="preserve"> </w:t>
      </w:r>
      <w:r>
        <w:t>hawk</w:t>
      </w:r>
      <w:r>
        <w:rPr>
          <w:spacing w:val="-3"/>
        </w:rPr>
        <w:t xml:space="preserve"> </w:t>
      </w:r>
      <w:r>
        <w:t>careering</w:t>
      </w:r>
      <w:r>
        <w:rPr>
          <w:spacing w:val="-4"/>
        </w:rPr>
        <w:t xml:space="preserve"> </w:t>
      </w:r>
      <w:r>
        <w:t>through</w:t>
      </w:r>
      <w:r>
        <w:rPr>
          <w:spacing w:val="-3"/>
        </w:rPr>
        <w:t xml:space="preserve"> </w:t>
      </w:r>
      <w:r>
        <w:t>the</w:t>
      </w:r>
      <w:r>
        <w:rPr>
          <w:spacing w:val="-3"/>
        </w:rPr>
        <w:t xml:space="preserve"> </w:t>
      </w:r>
      <w:r>
        <w:t>welkin</w:t>
      </w:r>
      <w:r>
        <w:rPr>
          <w:spacing w:val="-4"/>
        </w:rPr>
        <w:t xml:space="preserve"> </w:t>
      </w:r>
      <w:r>
        <w:t>for</w:t>
      </w:r>
      <w:r>
        <w:rPr>
          <w:spacing w:val="-3"/>
        </w:rPr>
        <w:t xml:space="preserve"> </w:t>
      </w:r>
      <w:r>
        <w:t>a</w:t>
      </w:r>
      <w:r>
        <w:rPr>
          <w:spacing w:val="-3"/>
        </w:rPr>
        <w:t xml:space="preserve"> </w:t>
      </w:r>
      <w:r>
        <w:t>piece</w:t>
      </w:r>
      <w:r>
        <w:rPr>
          <w:spacing w:val="-4"/>
        </w:rPr>
        <w:t xml:space="preserve"> </w:t>
      </w:r>
      <w:r>
        <w:t>of</w:t>
      </w:r>
      <w:r>
        <w:rPr>
          <w:spacing w:val="-3"/>
        </w:rPr>
        <w:t xml:space="preserve"> </w:t>
      </w:r>
      <w:r>
        <w:t xml:space="preserve">meat. Then Drona, by means of a dart pierced the white steeds of his antagonist, one after </w:t>
      </w:r>
      <w:r>
        <w:rPr>
          <w:spacing w:val="-3"/>
        </w:rPr>
        <w:t xml:space="preserve">another, </w:t>
      </w:r>
      <w:r>
        <w:t xml:space="preserve">not striking, </w:t>
      </w:r>
      <w:r>
        <w:rPr>
          <w:spacing w:val="-3"/>
        </w:rPr>
        <w:t xml:space="preserve">however, </w:t>
      </w:r>
      <w:r>
        <w:t xml:space="preserve">the red ones amongst them (that belonged to himself) 1. Deprived of life, those steeds of Dhrishtadyumna fell down upon the earth. Thereupon, the red steeds of Drona himself, O king, where freed from the entanglements of </w:t>
      </w:r>
      <w:r>
        <w:rPr>
          <w:spacing w:val="-3"/>
        </w:rPr>
        <w:t xml:space="preserve">Dhrishtadyumna’s </w:t>
      </w:r>
      <w:r>
        <w:rPr>
          <w:spacing w:val="-4"/>
        </w:rPr>
        <w:t xml:space="preserve">car. </w:t>
      </w:r>
      <w:r>
        <w:t xml:space="preserve">Beholding his steeds slain by that foremost of Brahmanas, </w:t>
      </w:r>
      <w:r>
        <w:rPr>
          <w:spacing w:val="-5"/>
        </w:rPr>
        <w:t xml:space="preserve">Prishata’s </w:t>
      </w:r>
      <w:r>
        <w:t>sons, that</w:t>
      </w:r>
      <w:r>
        <w:rPr>
          <w:spacing w:val="-13"/>
        </w:rPr>
        <w:t xml:space="preserve"> </w:t>
      </w:r>
      <w:r>
        <w:t>mighty</w:t>
      </w:r>
      <w:r w:rsidR="00D50D1C">
        <w:t xml:space="preserve"> </w:t>
      </w:r>
      <w:r>
        <w:rPr>
          <w:spacing w:val="-3"/>
        </w:rPr>
        <w:t xml:space="preserve">car-warrior, </w:t>
      </w:r>
      <w:r>
        <w:t xml:space="preserve">that foremost of fighters, </w:t>
      </w:r>
      <w:r>
        <w:lastRenderedPageBreak/>
        <w:t xml:space="preserve">could not brook it. Though deprived of his </w:t>
      </w:r>
      <w:r>
        <w:rPr>
          <w:spacing w:val="-4"/>
        </w:rPr>
        <w:t xml:space="preserve">car, </w:t>
      </w:r>
      <w:r>
        <w:t xml:space="preserve">still that foremost of all swordsmen, armed with his sword, sprang towards Drona, O monarch, like </w:t>
      </w:r>
      <w:r>
        <w:rPr>
          <w:spacing w:val="-7"/>
        </w:rPr>
        <w:t xml:space="preserve">Vinata’s </w:t>
      </w:r>
      <w:r>
        <w:t xml:space="preserve">son (Garuda) making a swoop </w:t>
      </w:r>
      <w:r>
        <w:rPr>
          <w:spacing w:val="-3"/>
        </w:rPr>
        <w:t xml:space="preserve">at </w:t>
      </w:r>
      <w:r>
        <w:t xml:space="preserve">a snake. The form, O king, of Dhrishtadyumna </w:t>
      </w:r>
      <w:r>
        <w:rPr>
          <w:spacing w:val="-3"/>
        </w:rPr>
        <w:t xml:space="preserve">at </w:t>
      </w:r>
      <w:r>
        <w:t xml:space="preserve">that time, when he sought to slay the son of Bharadwaja, resembled the form of </w:t>
      </w:r>
      <w:r>
        <w:rPr>
          <w:spacing w:val="-3"/>
        </w:rPr>
        <w:t xml:space="preserve">Vishnu </w:t>
      </w:r>
      <w:r>
        <w:t xml:space="preserve">himself in days of yore when </w:t>
      </w:r>
      <w:r>
        <w:rPr>
          <w:spacing w:val="-3"/>
        </w:rPr>
        <w:t xml:space="preserve">at </w:t>
      </w:r>
      <w:r>
        <w:t xml:space="preserve">the point of slaying Hiranyakasipu. </w:t>
      </w:r>
      <w:r>
        <w:rPr>
          <w:spacing w:val="-3"/>
        </w:rPr>
        <w:t xml:space="preserve">He </w:t>
      </w:r>
      <w:r>
        <w:t>performed diverse evolutions, in fact. O Kauravya, the son of Prishata, careering in that battle, exhibited the well-known one</w:t>
      </w:r>
      <w:r w:rsidR="00D50D1C">
        <w:t xml:space="preserve"> </w:t>
      </w:r>
      <w:r>
        <w:t xml:space="preserve">and twenty different kinds of motion. Armed with the sword, and shield in hand, </w:t>
      </w:r>
      <w:r>
        <w:rPr>
          <w:spacing w:val="-5"/>
        </w:rPr>
        <w:t xml:space="preserve">Prishata’s </w:t>
      </w:r>
      <w:r>
        <w:t>son wheeled about and whirled his sword on high, and made side thrusts, and rushed forward, and ran sideways, and leapt high, and assailed the flanks of his antagonists and receded backwards, and closed with his foes, and pressed them hard.</w:t>
      </w:r>
      <w:r w:rsidR="00D50D1C">
        <w:t xml:space="preserve"> </w:t>
      </w:r>
      <w:r>
        <w:t xml:space="preserve">Having practised them well, he also showed the evolutions called Bharata, Kausika Satwata, as he careened in that battle for compassing the destruction of Drona, Beholding those beautiful evolutions of Dhrishtadyumna, as he careered on the field, sword and shield in hand, all the warriors, as also the celestials assembled there, were filled with </w:t>
      </w:r>
      <w:r>
        <w:rPr>
          <w:spacing w:val="-3"/>
        </w:rPr>
        <w:t xml:space="preserve">wonder. </w:t>
      </w:r>
      <w:r>
        <w:t xml:space="preserve">The regenerate Drona then, shooting a thousand arrows in the thick of fight, cut off the sword of Dhrishtadyumna as also his shield, decked with a hundred moons. Those arrows that Drona shot, while fighting from such a near point, were of the length of a span. Such arrows are used only in close fight. </w:t>
      </w:r>
      <w:r>
        <w:rPr>
          <w:spacing w:val="-3"/>
        </w:rPr>
        <w:t xml:space="preserve">None </w:t>
      </w:r>
      <w:r>
        <w:t xml:space="preserve">else have arrows of that kind, except Kripa, and Partha, and Aswatthaman and Karna, Pradyumna and </w:t>
      </w:r>
      <w:r>
        <w:rPr>
          <w:spacing w:val="-3"/>
        </w:rPr>
        <w:t xml:space="preserve">Yuyudhana; </w:t>
      </w:r>
      <w:r>
        <w:t xml:space="preserve">Abhimanyu also had such arrows. Then the </w:t>
      </w:r>
      <w:r>
        <w:rPr>
          <w:spacing w:val="-3"/>
        </w:rPr>
        <w:t xml:space="preserve">preceptor, </w:t>
      </w:r>
      <w:r>
        <w:t xml:space="preserve">desirous of slaying his disciple who was unto him even as his own son, fixed on his bow-string a shaft endued with great </w:t>
      </w:r>
      <w:r>
        <w:rPr>
          <w:spacing w:val="-3"/>
        </w:rPr>
        <w:t xml:space="preserve">impetuosity. </w:t>
      </w:r>
      <w:r>
        <w:t xml:space="preserve">That shaft, </w:t>
      </w:r>
      <w:r>
        <w:rPr>
          <w:spacing w:val="-3"/>
        </w:rPr>
        <w:t xml:space="preserve">however, </w:t>
      </w:r>
      <w:r>
        <w:t xml:space="preserve">Satyaki cut off by means of ten arrows, in the very sight of thy son as also of the high-souled Karna, as thus rescued Dhrishtadyumna who was on the point of succumbing to Drona. Then Kesava and Dhananjaya beheld Satyaki of prowess incapable of being baffled, who, O Bharata, was thus careering in the car-tracks (of the </w:t>
      </w:r>
      <w:r>
        <w:rPr>
          <w:spacing w:val="-3"/>
        </w:rPr>
        <w:t xml:space="preserve">Kuru </w:t>
      </w:r>
      <w:r>
        <w:t xml:space="preserve">warriors) and within the range of the shafts of Drona and Karna and Kripa. Saying. ‘Excellent, Excellent!’ both of them loudly applauded Satyaki of unfading </w:t>
      </w:r>
      <w:r>
        <w:rPr>
          <w:spacing w:val="-3"/>
        </w:rPr>
        <w:t xml:space="preserve">glory, </w:t>
      </w:r>
      <w:r>
        <w:t xml:space="preserve">who was thus destroying the celestial weapons of all those warriors. Then Kesava and Dhananjaya rushed towards the Kurus. Addressing Krishna, Dhananjaya said, ‘Behold, O Kesava, that perpetuator of </w:t>
      </w:r>
      <w:r>
        <w:rPr>
          <w:spacing w:val="-5"/>
        </w:rPr>
        <w:t xml:space="preserve">Madhu’s </w:t>
      </w:r>
      <w:r>
        <w:t xml:space="preserve">race, viz., Satyaki of true prowess, sporting before the preceptor and those mighty car-warriors and gladdening me and the twins and Bhima and king </w:t>
      </w:r>
      <w:r>
        <w:rPr>
          <w:spacing w:val="-3"/>
        </w:rPr>
        <w:t xml:space="preserve">Yudhishthira. With </w:t>
      </w:r>
      <w:r>
        <w:t xml:space="preserve">skill acquired by practice and without insolence, behold that enhancer of the fame of the </w:t>
      </w:r>
      <w:r>
        <w:rPr>
          <w:spacing w:val="-3"/>
        </w:rPr>
        <w:t xml:space="preserve">Vrishnis, </w:t>
      </w:r>
      <w:r>
        <w:t xml:space="preserve">viz., Satyaki, careering in battle, sporting the while with those mighty car-warriors. All these troops, as also the Siddhas (in the welkin), beholding him invincible in battle, are filled with </w:t>
      </w:r>
      <w:r>
        <w:rPr>
          <w:spacing w:val="-3"/>
        </w:rPr>
        <w:t xml:space="preserve">wonder, </w:t>
      </w:r>
      <w:r>
        <w:t xml:space="preserve">and applauding him, saying, ‘Excellent, Excellent!’ Indeed, O king, the warriors of both armies all applauded the Satwata </w:t>
      </w:r>
      <w:r>
        <w:rPr>
          <w:spacing w:val="-3"/>
        </w:rPr>
        <w:t xml:space="preserve">hero, </w:t>
      </w:r>
      <w:r>
        <w:t xml:space="preserve">for his </w:t>
      </w:r>
      <w:r>
        <w:rPr>
          <w:spacing w:val="-6"/>
        </w:rPr>
        <w:t>feats.’”</w:t>
      </w:r>
    </w:p>
    <w:p w14:paraId="33CC47D3" w14:textId="77777777" w:rsidR="00BD6E04" w:rsidRDefault="00BD6E04" w:rsidP="00BD6E04">
      <w:pPr>
        <w:pStyle w:val="BodyText"/>
        <w:spacing w:before="7"/>
        <w:rPr>
          <w:sz w:val="10"/>
        </w:rPr>
      </w:pPr>
    </w:p>
    <w:p w14:paraId="3EEC4058" w14:textId="77777777" w:rsidR="00BD6E04" w:rsidRDefault="00BD6E04" w:rsidP="00D50D1C">
      <w:pPr>
        <w:pStyle w:val="Heading4"/>
      </w:pPr>
      <w:r>
        <w:lastRenderedPageBreak/>
        <w:t>Section CXCIII</w:t>
      </w:r>
    </w:p>
    <w:p w14:paraId="41AD373D" w14:textId="3DC0B5F4" w:rsidR="00BD6E04" w:rsidRDefault="00BD6E04" w:rsidP="00D50D1C">
      <w:pPr>
        <w:pStyle w:val="Body"/>
      </w:pPr>
      <w:r>
        <w:t>“Sanjaya said, ‘Beholding those feats of the Satwata hero, Duryodhana and others, filled with rage, quickly encompassed the grandson of Sini on all sides. Kripa and Karna, of also thy sorts, O sire, in that battle, quickly approaching the grandson of Sini, began to strike him with keen arrows. Then king Yudhishthira, and the two other Pandavas, viz., the two sons of Madri and Bhimasena of great might surrounded Satyaki (for protecting him).</w:t>
      </w:r>
      <w:r w:rsidR="00D50D1C">
        <w:t xml:space="preserve"> </w:t>
      </w:r>
      <w:r>
        <w:t xml:space="preserve">Karna, and the mighty car-warrior Kripa, and Duryodhana and others, all resisted Satyaki, pouring showers of arrows on him. The grand son of Sini, </w:t>
      </w:r>
      <w:r>
        <w:rPr>
          <w:spacing w:val="-3"/>
        </w:rPr>
        <w:t xml:space="preserve">however, </w:t>
      </w:r>
      <w:r>
        <w:t xml:space="preserve">contending with all those car-warriors, baffled, O monarch, that terrible downpour of arrows, so suddenly created by his foes. Indeed, in that dreadful battle, Satyaki, by means of his own celestial weapons, duly resisted all those celestial weapons aimed </w:t>
      </w:r>
      <w:r>
        <w:rPr>
          <w:spacing w:val="-3"/>
        </w:rPr>
        <w:t xml:space="preserve">at </w:t>
      </w:r>
      <w:r>
        <w:t xml:space="preserve">him by those illustrious warriors. The field of battle became full of </w:t>
      </w:r>
      <w:r>
        <w:rPr>
          <w:spacing w:val="-3"/>
        </w:rPr>
        <w:t xml:space="preserve">many </w:t>
      </w:r>
      <w:r>
        <w:t xml:space="preserve">cruel sights upon that encounter of those royal combatants, resembling that scene of yore when Rudra, filled with rage, had destroyed all creatures. </w:t>
      </w:r>
      <w:r>
        <w:rPr>
          <w:spacing w:val="-3"/>
        </w:rPr>
        <w:t xml:space="preserve">Human </w:t>
      </w:r>
      <w:r>
        <w:t>arms and heads and bows, O Bharata,</w:t>
      </w:r>
      <w:r>
        <w:rPr>
          <w:spacing w:val="-5"/>
        </w:rPr>
        <w:t xml:space="preserve"> </w:t>
      </w:r>
      <w:r>
        <w:t>and</w:t>
      </w:r>
      <w:r>
        <w:rPr>
          <w:spacing w:val="-4"/>
        </w:rPr>
        <w:t xml:space="preserve"> </w:t>
      </w:r>
      <w:r>
        <w:t>umbrellas</w:t>
      </w:r>
      <w:r>
        <w:rPr>
          <w:spacing w:val="-5"/>
        </w:rPr>
        <w:t xml:space="preserve"> </w:t>
      </w:r>
      <w:r>
        <w:t>displaced</w:t>
      </w:r>
      <w:r>
        <w:rPr>
          <w:spacing w:val="-4"/>
        </w:rPr>
        <w:t xml:space="preserve"> </w:t>
      </w:r>
      <w:r>
        <w:t>(from</w:t>
      </w:r>
      <w:r>
        <w:rPr>
          <w:spacing w:val="-4"/>
        </w:rPr>
        <w:t xml:space="preserve"> </w:t>
      </w:r>
      <w:r>
        <w:t>cars),</w:t>
      </w:r>
      <w:r>
        <w:rPr>
          <w:spacing w:val="-5"/>
        </w:rPr>
        <w:t xml:space="preserve"> </w:t>
      </w:r>
      <w:r>
        <w:t>and</w:t>
      </w:r>
      <w:r>
        <w:rPr>
          <w:spacing w:val="-4"/>
        </w:rPr>
        <w:t xml:space="preserve"> </w:t>
      </w:r>
      <w:r>
        <w:t>yak-tails,</w:t>
      </w:r>
      <w:r>
        <w:rPr>
          <w:spacing w:val="-5"/>
        </w:rPr>
        <w:t xml:space="preserve"> </w:t>
      </w:r>
      <w:r>
        <w:t>were</w:t>
      </w:r>
      <w:r>
        <w:rPr>
          <w:spacing w:val="-4"/>
        </w:rPr>
        <w:t xml:space="preserve"> </w:t>
      </w:r>
      <w:r>
        <w:t>seen</w:t>
      </w:r>
      <w:r>
        <w:rPr>
          <w:spacing w:val="-4"/>
        </w:rPr>
        <w:t xml:space="preserve"> </w:t>
      </w:r>
      <w:r>
        <w:t>lying</w:t>
      </w:r>
      <w:r>
        <w:rPr>
          <w:spacing w:val="-5"/>
        </w:rPr>
        <w:t xml:space="preserve"> </w:t>
      </w:r>
      <w:r>
        <w:t>in</w:t>
      </w:r>
      <w:r>
        <w:rPr>
          <w:spacing w:val="-4"/>
        </w:rPr>
        <w:t xml:space="preserve"> </w:t>
      </w:r>
      <w:r>
        <w:t>heaps</w:t>
      </w:r>
      <w:r>
        <w:rPr>
          <w:spacing w:val="-4"/>
        </w:rPr>
        <w:t xml:space="preserve"> </w:t>
      </w:r>
      <w:r>
        <w:t>on</w:t>
      </w:r>
      <w:r>
        <w:rPr>
          <w:spacing w:val="-5"/>
        </w:rPr>
        <w:t xml:space="preserve"> </w:t>
      </w:r>
      <w:r>
        <w:t>the</w:t>
      </w:r>
      <w:r>
        <w:rPr>
          <w:spacing w:val="-4"/>
        </w:rPr>
        <w:t xml:space="preserve"> </w:t>
      </w:r>
      <w:r>
        <w:t>field</w:t>
      </w:r>
      <w:r>
        <w:rPr>
          <w:spacing w:val="-5"/>
        </w:rPr>
        <w:t xml:space="preserve"> </w:t>
      </w:r>
      <w:r>
        <w:t>of</w:t>
      </w:r>
      <w:r>
        <w:rPr>
          <w:spacing w:val="-4"/>
        </w:rPr>
        <w:t xml:space="preserve"> </w:t>
      </w:r>
      <w:r>
        <w:t>battle.</w:t>
      </w:r>
      <w:r>
        <w:rPr>
          <w:spacing w:val="-4"/>
        </w:rPr>
        <w:t xml:space="preserve"> </w:t>
      </w:r>
      <w:r>
        <w:t>The</w:t>
      </w:r>
      <w:r>
        <w:rPr>
          <w:spacing w:val="-5"/>
        </w:rPr>
        <w:t xml:space="preserve"> </w:t>
      </w:r>
      <w:r>
        <w:t>earth became</w:t>
      </w:r>
      <w:r>
        <w:rPr>
          <w:spacing w:val="-5"/>
        </w:rPr>
        <w:t xml:space="preserve"> </w:t>
      </w:r>
      <w:r>
        <w:t>quickly</w:t>
      </w:r>
      <w:r>
        <w:rPr>
          <w:spacing w:val="-4"/>
        </w:rPr>
        <w:t xml:space="preserve"> </w:t>
      </w:r>
      <w:r>
        <w:t>strewn</w:t>
      </w:r>
      <w:r>
        <w:rPr>
          <w:spacing w:val="-4"/>
        </w:rPr>
        <w:t xml:space="preserve"> </w:t>
      </w:r>
      <w:r>
        <w:t>with</w:t>
      </w:r>
      <w:r>
        <w:rPr>
          <w:spacing w:val="-5"/>
        </w:rPr>
        <w:t xml:space="preserve"> </w:t>
      </w:r>
      <w:r>
        <w:t>broken</w:t>
      </w:r>
      <w:r>
        <w:rPr>
          <w:spacing w:val="-4"/>
        </w:rPr>
        <w:t xml:space="preserve"> </w:t>
      </w:r>
      <w:r>
        <w:t>wheels</w:t>
      </w:r>
      <w:r>
        <w:rPr>
          <w:spacing w:val="-4"/>
        </w:rPr>
        <w:t xml:space="preserve"> </w:t>
      </w:r>
      <w:r>
        <w:t>and</w:t>
      </w:r>
      <w:r>
        <w:rPr>
          <w:spacing w:val="-5"/>
        </w:rPr>
        <w:t xml:space="preserve"> </w:t>
      </w:r>
      <w:r>
        <w:t>cars,</w:t>
      </w:r>
      <w:r>
        <w:rPr>
          <w:spacing w:val="-4"/>
        </w:rPr>
        <w:t xml:space="preserve"> </w:t>
      </w:r>
      <w:r>
        <w:t>and</w:t>
      </w:r>
      <w:r>
        <w:rPr>
          <w:spacing w:val="-4"/>
        </w:rPr>
        <w:t xml:space="preserve"> </w:t>
      </w:r>
      <w:r>
        <w:t>massive</w:t>
      </w:r>
      <w:r>
        <w:rPr>
          <w:spacing w:val="-4"/>
        </w:rPr>
        <w:t xml:space="preserve"> </w:t>
      </w:r>
      <w:r>
        <w:t>arms</w:t>
      </w:r>
      <w:r>
        <w:rPr>
          <w:spacing w:val="-5"/>
        </w:rPr>
        <w:t xml:space="preserve"> </w:t>
      </w:r>
      <w:r>
        <w:t>lopped</w:t>
      </w:r>
      <w:r>
        <w:rPr>
          <w:spacing w:val="-4"/>
        </w:rPr>
        <w:t xml:space="preserve"> </w:t>
      </w:r>
      <w:r>
        <w:t>off</w:t>
      </w:r>
      <w:r>
        <w:rPr>
          <w:spacing w:val="-4"/>
        </w:rPr>
        <w:t xml:space="preserve"> </w:t>
      </w:r>
      <w:r>
        <w:t>from</w:t>
      </w:r>
      <w:r>
        <w:rPr>
          <w:spacing w:val="-5"/>
        </w:rPr>
        <w:t xml:space="preserve"> </w:t>
      </w:r>
      <w:r>
        <w:t>trunks,</w:t>
      </w:r>
      <w:r>
        <w:rPr>
          <w:spacing w:val="-4"/>
        </w:rPr>
        <w:t xml:space="preserve"> </w:t>
      </w:r>
      <w:r>
        <w:t>and</w:t>
      </w:r>
      <w:r>
        <w:rPr>
          <w:spacing w:val="-4"/>
        </w:rPr>
        <w:t xml:space="preserve"> </w:t>
      </w:r>
      <w:r>
        <w:t>brave</w:t>
      </w:r>
      <w:r>
        <w:rPr>
          <w:spacing w:val="-4"/>
        </w:rPr>
        <w:t xml:space="preserve"> </w:t>
      </w:r>
      <w:r>
        <w:t>horsemen deprived of life. And, O foremost one among the Kurus, large number of warriors, mangled with falling arrows, were</w:t>
      </w:r>
      <w:r>
        <w:rPr>
          <w:spacing w:val="-3"/>
        </w:rPr>
        <w:t xml:space="preserve"> </w:t>
      </w:r>
      <w:r>
        <w:t>seen</w:t>
      </w:r>
      <w:r>
        <w:rPr>
          <w:spacing w:val="-3"/>
        </w:rPr>
        <w:t xml:space="preserve"> </w:t>
      </w:r>
      <w:r>
        <w:t>in</w:t>
      </w:r>
      <w:r>
        <w:rPr>
          <w:spacing w:val="-2"/>
        </w:rPr>
        <w:t xml:space="preserve"> </w:t>
      </w:r>
      <w:r>
        <w:t>that</w:t>
      </w:r>
      <w:r>
        <w:rPr>
          <w:spacing w:val="-4"/>
        </w:rPr>
        <w:t xml:space="preserve"> </w:t>
      </w:r>
      <w:r>
        <w:t>great</w:t>
      </w:r>
      <w:r>
        <w:rPr>
          <w:spacing w:val="-2"/>
        </w:rPr>
        <w:t xml:space="preserve"> </w:t>
      </w:r>
      <w:r>
        <w:t>battle</w:t>
      </w:r>
      <w:r>
        <w:rPr>
          <w:spacing w:val="-4"/>
        </w:rPr>
        <w:t xml:space="preserve"> </w:t>
      </w:r>
      <w:r>
        <w:t>to</w:t>
      </w:r>
      <w:r>
        <w:rPr>
          <w:spacing w:val="-2"/>
        </w:rPr>
        <w:t xml:space="preserve"> </w:t>
      </w:r>
      <w:r>
        <w:t>roll</w:t>
      </w:r>
      <w:r>
        <w:rPr>
          <w:spacing w:val="-3"/>
        </w:rPr>
        <w:t xml:space="preserve"> </w:t>
      </w:r>
      <w:r>
        <w:t>and</w:t>
      </w:r>
      <w:r>
        <w:rPr>
          <w:spacing w:val="-2"/>
        </w:rPr>
        <w:t xml:space="preserve"> </w:t>
      </w:r>
      <w:r>
        <w:t>writhe</w:t>
      </w:r>
      <w:r>
        <w:rPr>
          <w:spacing w:val="-3"/>
        </w:rPr>
        <w:t xml:space="preserve"> </w:t>
      </w:r>
      <w:r>
        <w:t>on</w:t>
      </w:r>
      <w:r>
        <w:rPr>
          <w:spacing w:val="-3"/>
        </w:rPr>
        <w:t xml:space="preserve"> </w:t>
      </w:r>
      <w:r>
        <w:t>the</w:t>
      </w:r>
      <w:r>
        <w:rPr>
          <w:spacing w:val="-3"/>
        </w:rPr>
        <w:t xml:space="preserve"> </w:t>
      </w:r>
      <w:r>
        <w:t>ground</w:t>
      </w:r>
      <w:r>
        <w:rPr>
          <w:spacing w:val="-3"/>
        </w:rPr>
        <w:t xml:space="preserve"> </w:t>
      </w:r>
      <w:r>
        <w:t>in</w:t>
      </w:r>
      <w:r>
        <w:rPr>
          <w:spacing w:val="-2"/>
        </w:rPr>
        <w:t xml:space="preserve"> </w:t>
      </w:r>
      <w:r>
        <w:rPr>
          <w:spacing w:val="-3"/>
        </w:rPr>
        <w:t xml:space="preserve">agony </w:t>
      </w:r>
      <w:r>
        <w:t>of</w:t>
      </w:r>
      <w:r>
        <w:rPr>
          <w:spacing w:val="-2"/>
        </w:rPr>
        <w:t xml:space="preserve"> </w:t>
      </w:r>
      <w:r>
        <w:t>the</w:t>
      </w:r>
      <w:r>
        <w:rPr>
          <w:spacing w:val="-4"/>
        </w:rPr>
        <w:t xml:space="preserve"> </w:t>
      </w:r>
      <w:r>
        <w:t>last</w:t>
      </w:r>
      <w:r>
        <w:rPr>
          <w:spacing w:val="-2"/>
        </w:rPr>
        <w:t xml:space="preserve"> </w:t>
      </w:r>
      <w:r>
        <w:t>spasms</w:t>
      </w:r>
      <w:r>
        <w:rPr>
          <w:spacing w:val="-3"/>
        </w:rPr>
        <w:t xml:space="preserve"> </w:t>
      </w:r>
      <w:r>
        <w:t>of</w:t>
      </w:r>
      <w:r>
        <w:rPr>
          <w:spacing w:val="-2"/>
        </w:rPr>
        <w:t xml:space="preserve"> </w:t>
      </w:r>
      <w:r>
        <w:t>death.</w:t>
      </w:r>
      <w:r>
        <w:rPr>
          <w:spacing w:val="-3"/>
        </w:rPr>
        <w:t xml:space="preserve"> </w:t>
      </w:r>
      <w:r>
        <w:t>During</w:t>
      </w:r>
      <w:r>
        <w:rPr>
          <w:spacing w:val="-3"/>
        </w:rPr>
        <w:t xml:space="preserve"> </w:t>
      </w:r>
      <w:r>
        <w:t>the</w:t>
      </w:r>
      <w:r>
        <w:rPr>
          <w:spacing w:val="-3"/>
        </w:rPr>
        <w:t xml:space="preserve"> </w:t>
      </w:r>
      <w:r>
        <w:t xml:space="preserve">progress of that terrible battle, resembling the encounter in days of old between the celestials and the Asuras, king </w:t>
      </w:r>
      <w:r>
        <w:rPr>
          <w:spacing w:val="-3"/>
        </w:rPr>
        <w:t>Yudhishthira</w:t>
      </w:r>
      <w:r>
        <w:rPr>
          <w:spacing w:val="-4"/>
        </w:rPr>
        <w:t xml:space="preserve"> </w:t>
      </w:r>
      <w:r>
        <w:t>the</w:t>
      </w:r>
      <w:r>
        <w:rPr>
          <w:spacing w:val="-3"/>
        </w:rPr>
        <w:t xml:space="preserve"> </w:t>
      </w:r>
      <w:r>
        <w:t>just,</w:t>
      </w:r>
      <w:r>
        <w:rPr>
          <w:spacing w:val="-3"/>
        </w:rPr>
        <w:t xml:space="preserve"> </w:t>
      </w:r>
      <w:r>
        <w:t>addressing</w:t>
      </w:r>
      <w:r>
        <w:rPr>
          <w:spacing w:val="-3"/>
        </w:rPr>
        <w:t xml:space="preserve"> </w:t>
      </w:r>
      <w:r>
        <w:t>his</w:t>
      </w:r>
      <w:r>
        <w:rPr>
          <w:spacing w:val="-3"/>
        </w:rPr>
        <w:t xml:space="preserve"> </w:t>
      </w:r>
      <w:r>
        <w:t>warriors,</w:t>
      </w:r>
      <w:r>
        <w:rPr>
          <w:spacing w:val="-3"/>
        </w:rPr>
        <w:t xml:space="preserve"> </w:t>
      </w:r>
      <w:r>
        <w:t>said,</w:t>
      </w:r>
      <w:r>
        <w:rPr>
          <w:spacing w:val="-3"/>
        </w:rPr>
        <w:t xml:space="preserve"> </w:t>
      </w:r>
      <w:r>
        <w:t>Putting</w:t>
      </w:r>
      <w:r>
        <w:rPr>
          <w:spacing w:val="-3"/>
        </w:rPr>
        <w:t xml:space="preserve"> </w:t>
      </w:r>
      <w:r>
        <w:t>forth</w:t>
      </w:r>
      <w:r>
        <w:rPr>
          <w:spacing w:val="-3"/>
        </w:rPr>
        <w:t xml:space="preserve"> </w:t>
      </w:r>
      <w:r>
        <w:t>all</w:t>
      </w:r>
      <w:r>
        <w:rPr>
          <w:spacing w:val="-3"/>
        </w:rPr>
        <w:t xml:space="preserve"> </w:t>
      </w:r>
      <w:r>
        <w:t>your</w:t>
      </w:r>
      <w:r>
        <w:rPr>
          <w:spacing w:val="-4"/>
        </w:rPr>
        <w:t xml:space="preserve"> </w:t>
      </w:r>
      <w:r>
        <w:rPr>
          <w:spacing w:val="-3"/>
        </w:rPr>
        <w:t xml:space="preserve">vigour, </w:t>
      </w:r>
      <w:r>
        <w:t>rush,</w:t>
      </w:r>
      <w:r>
        <w:rPr>
          <w:spacing w:val="-3"/>
        </w:rPr>
        <w:t xml:space="preserve"> </w:t>
      </w:r>
      <w:r>
        <w:t>ye</w:t>
      </w:r>
      <w:r>
        <w:rPr>
          <w:spacing w:val="-3"/>
        </w:rPr>
        <w:t xml:space="preserve"> </w:t>
      </w:r>
      <w:r>
        <w:t>great</w:t>
      </w:r>
      <w:r>
        <w:rPr>
          <w:spacing w:val="-3"/>
        </w:rPr>
        <w:t xml:space="preserve"> </w:t>
      </w:r>
      <w:r>
        <w:t>car-warriors,</w:t>
      </w:r>
      <w:r>
        <w:rPr>
          <w:spacing w:val="-3"/>
        </w:rPr>
        <w:t xml:space="preserve"> </w:t>
      </w:r>
      <w:r>
        <w:t xml:space="preserve">against the Pot-born! </w:t>
      </w:r>
      <w:r>
        <w:rPr>
          <w:spacing w:val="-6"/>
        </w:rPr>
        <w:t xml:space="preserve">Yonder </w:t>
      </w:r>
      <w:r>
        <w:t xml:space="preserve">the heroic son of Prishata is engaged with Drona! </w:t>
      </w:r>
      <w:r>
        <w:rPr>
          <w:spacing w:val="-3"/>
        </w:rPr>
        <w:t xml:space="preserve">He </w:t>
      </w:r>
      <w:r>
        <w:t xml:space="preserve">is endeavouring to the utmost of his might, to slay the son of Bharadwaja. Judging from the aspect he is presenting in this great battle, it is evident that filled with rage, he will today overthrow Drona. Uniting together, all of you fight with the </w:t>
      </w:r>
      <w:r>
        <w:rPr>
          <w:spacing w:val="-5"/>
        </w:rPr>
        <w:t xml:space="preserve">Pot-born.’ </w:t>
      </w:r>
      <w:r>
        <w:t xml:space="preserve">Thus ordered by </w:t>
      </w:r>
      <w:r>
        <w:rPr>
          <w:spacing w:val="-3"/>
        </w:rPr>
        <w:t xml:space="preserve">Yudhishthira, </w:t>
      </w:r>
      <w:r>
        <w:t xml:space="preserve">the mighty car-warriors of the Srinjayas all rushed with great vigour to slay the son of Bharadwaja. That mighty </w:t>
      </w:r>
      <w:r>
        <w:rPr>
          <w:spacing w:val="-3"/>
        </w:rPr>
        <w:t xml:space="preserve">car-warrior, </w:t>
      </w:r>
      <w:r>
        <w:t xml:space="preserve">viz., </w:t>
      </w:r>
      <w:r>
        <w:rPr>
          <w:spacing w:val="-5"/>
        </w:rPr>
        <w:t xml:space="preserve">Bharadwaja’s </w:t>
      </w:r>
      <w:r>
        <w:t xml:space="preserve">son, quickly rushed against those advancing warriors, knowing for certain that he would die. When Drona, of sure aim, thus proceeded, the earth trembled </w:t>
      </w:r>
      <w:r>
        <w:rPr>
          <w:spacing w:val="-3"/>
        </w:rPr>
        <w:t xml:space="preserve">violently. </w:t>
      </w:r>
      <w:r>
        <w:t xml:space="preserve">Fierce winds began to </w:t>
      </w:r>
      <w:r>
        <w:rPr>
          <w:spacing w:val="-5"/>
        </w:rPr>
        <w:t xml:space="preserve">blow, </w:t>
      </w:r>
      <w:r>
        <w:t xml:space="preserve">inspiring the (hostile) ranks with </w:t>
      </w:r>
      <w:r>
        <w:rPr>
          <w:spacing w:val="-4"/>
        </w:rPr>
        <w:t xml:space="preserve">fear. </w:t>
      </w:r>
      <w:r>
        <w:t xml:space="preserve">Large meteors fell, seemingly issuing out of the sun, blazing fiercely as they fell and foreboding great terrors. The weapons of Drona, O sire, seemed to blaze forth. Cars seemed to produce loud rattles, and steeds to shed tears. The mighty </w:t>
      </w:r>
      <w:r>
        <w:rPr>
          <w:spacing w:val="-3"/>
        </w:rPr>
        <w:t xml:space="preserve">car-warrior, </w:t>
      </w:r>
      <w:r>
        <w:t xml:space="preserve">Drona, seemed to be divested of his </w:t>
      </w:r>
      <w:r>
        <w:rPr>
          <w:spacing w:val="-3"/>
        </w:rPr>
        <w:t xml:space="preserve">energy, </w:t>
      </w:r>
      <w:r>
        <w:t xml:space="preserve">His left eye and left hand began to twitch. Beholding </w:t>
      </w:r>
      <w:r>
        <w:rPr>
          <w:spacing w:val="-5"/>
        </w:rPr>
        <w:t xml:space="preserve">Prishata’s </w:t>
      </w:r>
      <w:r>
        <w:t xml:space="preserve">son, again, before him, and bearing in mind the words of the Rishis about his leaving the world for heaven, he became cheerless. </w:t>
      </w:r>
      <w:r>
        <w:rPr>
          <w:spacing w:val="-3"/>
        </w:rPr>
        <w:t xml:space="preserve">He </w:t>
      </w:r>
      <w:r>
        <w:t xml:space="preserve">then desired to give up life by fighting </w:t>
      </w:r>
      <w:r>
        <w:rPr>
          <w:spacing w:val="-4"/>
        </w:rPr>
        <w:t xml:space="preserve">fairly. </w:t>
      </w:r>
      <w:r>
        <w:t xml:space="preserve">Encompassed on all sides by the troops of </w:t>
      </w:r>
      <w:r>
        <w:rPr>
          <w:spacing w:val="-5"/>
        </w:rPr>
        <w:t xml:space="preserve">Drupada’s </w:t>
      </w:r>
      <w:r>
        <w:t xml:space="preserve">son, Drona began to career in battle, </w:t>
      </w:r>
      <w:r>
        <w:lastRenderedPageBreak/>
        <w:t xml:space="preserve">consuming large numbers of Kshatriyas. That grinder of foes, having slain four and twenty thousand Kshatriyas, then despatched to </w:t>
      </w:r>
      <w:r>
        <w:rPr>
          <w:spacing w:val="-12"/>
        </w:rPr>
        <w:t xml:space="preserve">Yama’s </w:t>
      </w:r>
      <w:r>
        <w:t>abode ten times ten thousand, by means of his shafts of keen points. Exerting himself</w:t>
      </w:r>
      <w:r>
        <w:rPr>
          <w:spacing w:val="-27"/>
        </w:rPr>
        <w:t xml:space="preserve"> </w:t>
      </w:r>
      <w:r>
        <w:t>with</w:t>
      </w:r>
      <w:r w:rsidR="00D50D1C">
        <w:t xml:space="preserve"> </w:t>
      </w:r>
      <w:r>
        <w:t>care,</w:t>
      </w:r>
      <w:r>
        <w:rPr>
          <w:spacing w:val="-4"/>
        </w:rPr>
        <w:t xml:space="preserve"> </w:t>
      </w:r>
      <w:r>
        <w:t>he</w:t>
      </w:r>
      <w:r>
        <w:rPr>
          <w:spacing w:val="-3"/>
        </w:rPr>
        <w:t xml:space="preserve"> </w:t>
      </w:r>
      <w:r>
        <w:t>seemed</w:t>
      </w:r>
      <w:r>
        <w:rPr>
          <w:spacing w:val="-3"/>
        </w:rPr>
        <w:t xml:space="preserve"> </w:t>
      </w:r>
      <w:r>
        <w:t>to</w:t>
      </w:r>
      <w:r>
        <w:rPr>
          <w:spacing w:val="-3"/>
        </w:rPr>
        <w:t xml:space="preserve"> </w:t>
      </w:r>
      <w:r>
        <w:t>stand</w:t>
      </w:r>
      <w:r>
        <w:rPr>
          <w:spacing w:val="-3"/>
        </w:rPr>
        <w:t xml:space="preserve"> </w:t>
      </w:r>
      <w:r>
        <w:t>in</w:t>
      </w:r>
      <w:r>
        <w:rPr>
          <w:spacing w:val="-3"/>
        </w:rPr>
        <w:t xml:space="preserve"> </w:t>
      </w:r>
      <w:r>
        <w:t>that</w:t>
      </w:r>
      <w:r>
        <w:rPr>
          <w:spacing w:val="-3"/>
        </w:rPr>
        <w:t xml:space="preserve"> </w:t>
      </w:r>
      <w:r>
        <w:t>battle</w:t>
      </w:r>
      <w:r>
        <w:rPr>
          <w:spacing w:val="-3"/>
        </w:rPr>
        <w:t xml:space="preserve"> </w:t>
      </w:r>
      <w:r>
        <w:t>like</w:t>
      </w:r>
      <w:r>
        <w:rPr>
          <w:spacing w:val="-3"/>
        </w:rPr>
        <w:t xml:space="preserve"> </w:t>
      </w:r>
      <w:r>
        <w:t>a</w:t>
      </w:r>
      <w:r>
        <w:rPr>
          <w:spacing w:val="-3"/>
        </w:rPr>
        <w:t xml:space="preserve"> </w:t>
      </w:r>
      <w:r>
        <w:t>smokeless</w:t>
      </w:r>
      <w:r>
        <w:rPr>
          <w:spacing w:val="-3"/>
        </w:rPr>
        <w:t xml:space="preserve"> </w:t>
      </w:r>
      <w:r>
        <w:t>fire.</w:t>
      </w:r>
      <w:r>
        <w:rPr>
          <w:spacing w:val="-3"/>
        </w:rPr>
        <w:t xml:space="preserve"> For </w:t>
      </w:r>
      <w:r>
        <w:t>the</w:t>
      </w:r>
      <w:r>
        <w:rPr>
          <w:spacing w:val="-3"/>
        </w:rPr>
        <w:t xml:space="preserve"> </w:t>
      </w:r>
      <w:r>
        <w:t>extermination</w:t>
      </w:r>
      <w:r>
        <w:rPr>
          <w:spacing w:val="-3"/>
        </w:rPr>
        <w:t xml:space="preserve"> </w:t>
      </w:r>
      <w:r>
        <w:t>of</w:t>
      </w:r>
      <w:r>
        <w:rPr>
          <w:spacing w:val="-3"/>
        </w:rPr>
        <w:t xml:space="preserve"> </w:t>
      </w:r>
      <w:r>
        <w:t>the</w:t>
      </w:r>
      <w:r>
        <w:rPr>
          <w:spacing w:val="-3"/>
        </w:rPr>
        <w:t xml:space="preserve"> </w:t>
      </w:r>
      <w:r>
        <w:t>Kshatriya</w:t>
      </w:r>
      <w:r>
        <w:rPr>
          <w:spacing w:val="-3"/>
        </w:rPr>
        <w:t xml:space="preserve"> </w:t>
      </w:r>
      <w:r>
        <w:t>race,</w:t>
      </w:r>
      <w:r>
        <w:rPr>
          <w:spacing w:val="-3"/>
        </w:rPr>
        <w:t xml:space="preserve"> </w:t>
      </w:r>
      <w:r>
        <w:t>he</w:t>
      </w:r>
      <w:r>
        <w:rPr>
          <w:spacing w:val="-3"/>
        </w:rPr>
        <w:t xml:space="preserve"> </w:t>
      </w:r>
      <w:r>
        <w:t>then</w:t>
      </w:r>
      <w:r>
        <w:rPr>
          <w:spacing w:val="-3"/>
        </w:rPr>
        <w:t xml:space="preserve"> </w:t>
      </w:r>
      <w:r>
        <w:t xml:space="preserve">had recourse to the Brahma weapon. Then the mighty Bhima, beholding the illustrious and irresistible prince of the Panchalas carless and weaponless, quickly proceeded towards him. Beholding him striking </w:t>
      </w:r>
      <w:r>
        <w:rPr>
          <w:spacing w:val="-3"/>
        </w:rPr>
        <w:t xml:space="preserve">at </w:t>
      </w:r>
      <w:r>
        <w:t xml:space="preserve">Drona from a near point, that grinder of foes took up Dhrishtadyumna on his own car and said unto him, </w:t>
      </w:r>
      <w:r>
        <w:rPr>
          <w:spacing w:val="-3"/>
        </w:rPr>
        <w:t xml:space="preserve">‘Save </w:t>
      </w:r>
      <w:r>
        <w:t xml:space="preserve">thee there is no other man that can venture to fight with the </w:t>
      </w:r>
      <w:r>
        <w:rPr>
          <w:spacing w:val="-3"/>
        </w:rPr>
        <w:t xml:space="preserve">preceptor. </w:t>
      </w:r>
      <w:r>
        <w:t xml:space="preserve">Be quick to slay him. The burden of his slaughter rests upon </w:t>
      </w:r>
      <w:r>
        <w:rPr>
          <w:spacing w:val="-6"/>
        </w:rPr>
        <w:t xml:space="preserve">thee.’ </w:t>
      </w:r>
      <w:r>
        <w:t xml:space="preserve">Thus addressed by Bhima, the mighty-armed Dhrishtadyumna speedily took up a strong, a new and a superb bow capable of bearing a great strain. Filled with rage, and shooting his arrows in that battle </w:t>
      </w:r>
      <w:r>
        <w:rPr>
          <w:spacing w:val="-3"/>
        </w:rPr>
        <w:t xml:space="preserve">at </w:t>
      </w:r>
      <w:r>
        <w:t xml:space="preserve">the irresistible Drona, Dhrishtadyumna covered the </w:t>
      </w:r>
      <w:r>
        <w:rPr>
          <w:spacing w:val="-3"/>
        </w:rPr>
        <w:t xml:space="preserve">preceptor, </w:t>
      </w:r>
      <w:r>
        <w:t xml:space="preserve">desirous of withstanding him. Those two ornaments of battle then, both foremost of fighters and both filled with rage, invoked into existence the Brahma and diverse other celestial weapons. Indeed, O king, Dhrishtadyumna covered Drona with </w:t>
      </w:r>
      <w:r>
        <w:rPr>
          <w:spacing w:val="-3"/>
        </w:rPr>
        <w:t xml:space="preserve">many </w:t>
      </w:r>
      <w:r>
        <w:t xml:space="preserve">mighty weapons in that </w:t>
      </w:r>
      <w:r>
        <w:rPr>
          <w:spacing w:val="-3"/>
        </w:rPr>
        <w:t xml:space="preserve">encounter. </w:t>
      </w:r>
      <w:r>
        <w:t xml:space="preserve">Destroying all the weapons of </w:t>
      </w:r>
      <w:r>
        <w:rPr>
          <w:spacing w:val="-5"/>
        </w:rPr>
        <w:t xml:space="preserve">Bharadwaja’s </w:t>
      </w:r>
      <w:r>
        <w:t xml:space="preserve">son, the Panchala prince, that warrior of unfading </w:t>
      </w:r>
      <w:r>
        <w:rPr>
          <w:spacing w:val="-3"/>
        </w:rPr>
        <w:t xml:space="preserve">glory, </w:t>
      </w:r>
      <w:r>
        <w:t xml:space="preserve">began to slay the </w:t>
      </w:r>
      <w:r>
        <w:rPr>
          <w:spacing w:val="-4"/>
        </w:rPr>
        <w:t xml:space="preserve">Vasatis, </w:t>
      </w:r>
      <w:r>
        <w:t xml:space="preserve">the Sivis, the </w:t>
      </w:r>
      <w:r>
        <w:rPr>
          <w:spacing w:val="-3"/>
        </w:rPr>
        <w:t xml:space="preserve">Valhikas </w:t>
      </w:r>
      <w:r>
        <w:t xml:space="preserve">and the Kurus, that is, them, who protected Drona in that battle. Indeed, O king, shooting showers of arrows on all sides, Dhrishtadyumna </w:t>
      </w:r>
      <w:r>
        <w:rPr>
          <w:spacing w:val="-3"/>
        </w:rPr>
        <w:t xml:space="preserve">at </w:t>
      </w:r>
      <w:r>
        <w:t xml:space="preserve">that time looked resplendent like the sun himself shedding his thousands of rays. Drona, </w:t>
      </w:r>
      <w:r>
        <w:rPr>
          <w:spacing w:val="-3"/>
        </w:rPr>
        <w:t xml:space="preserve">however, </w:t>
      </w:r>
      <w:r>
        <w:t xml:space="preserve">once more cut off the </w:t>
      </w:r>
      <w:r>
        <w:rPr>
          <w:spacing w:val="-5"/>
        </w:rPr>
        <w:t xml:space="preserve">prince’s </w:t>
      </w:r>
      <w:r>
        <w:t>bow and pierced the vitals of the prince himself with</w:t>
      </w:r>
      <w:r>
        <w:rPr>
          <w:spacing w:val="-5"/>
        </w:rPr>
        <w:t xml:space="preserve"> </w:t>
      </w:r>
      <w:r>
        <w:rPr>
          <w:spacing w:val="-3"/>
        </w:rPr>
        <w:t>many</w:t>
      </w:r>
      <w:r>
        <w:rPr>
          <w:spacing w:val="-5"/>
        </w:rPr>
        <w:t xml:space="preserve"> </w:t>
      </w:r>
      <w:r>
        <w:t>arrows.</w:t>
      </w:r>
      <w:r>
        <w:rPr>
          <w:spacing w:val="-5"/>
        </w:rPr>
        <w:t xml:space="preserve"> </w:t>
      </w:r>
      <w:r>
        <w:t>Thus</w:t>
      </w:r>
      <w:r>
        <w:rPr>
          <w:spacing w:val="-5"/>
        </w:rPr>
        <w:t xml:space="preserve"> </w:t>
      </w:r>
      <w:r>
        <w:t>pierced,</w:t>
      </w:r>
      <w:r>
        <w:rPr>
          <w:spacing w:val="-5"/>
        </w:rPr>
        <w:t xml:space="preserve"> </w:t>
      </w:r>
      <w:r>
        <w:t>the</w:t>
      </w:r>
      <w:r>
        <w:rPr>
          <w:spacing w:val="-5"/>
        </w:rPr>
        <w:t xml:space="preserve"> </w:t>
      </w:r>
      <w:r>
        <w:t>prince</w:t>
      </w:r>
      <w:r>
        <w:rPr>
          <w:spacing w:val="-5"/>
        </w:rPr>
        <w:t xml:space="preserve"> </w:t>
      </w:r>
      <w:r>
        <w:t>felt</w:t>
      </w:r>
      <w:r>
        <w:rPr>
          <w:spacing w:val="-5"/>
        </w:rPr>
        <w:t xml:space="preserve"> </w:t>
      </w:r>
      <w:r>
        <w:t>great</w:t>
      </w:r>
      <w:r>
        <w:rPr>
          <w:spacing w:val="-5"/>
        </w:rPr>
        <w:t xml:space="preserve"> </w:t>
      </w:r>
      <w:r>
        <w:t>pain.</w:t>
      </w:r>
      <w:r>
        <w:rPr>
          <w:spacing w:val="-5"/>
        </w:rPr>
        <w:t xml:space="preserve"> </w:t>
      </w:r>
      <w:r>
        <w:t>Then</w:t>
      </w:r>
      <w:r>
        <w:rPr>
          <w:spacing w:val="-5"/>
        </w:rPr>
        <w:t xml:space="preserve"> </w:t>
      </w:r>
      <w:r>
        <w:t>Bhima,</w:t>
      </w:r>
      <w:r>
        <w:rPr>
          <w:spacing w:val="-5"/>
        </w:rPr>
        <w:t xml:space="preserve"> </w:t>
      </w:r>
      <w:r>
        <w:t>of</w:t>
      </w:r>
      <w:r>
        <w:rPr>
          <w:spacing w:val="-5"/>
        </w:rPr>
        <w:t xml:space="preserve"> </w:t>
      </w:r>
      <w:r>
        <w:t>great</w:t>
      </w:r>
      <w:r>
        <w:rPr>
          <w:spacing w:val="-5"/>
        </w:rPr>
        <w:t xml:space="preserve"> </w:t>
      </w:r>
      <w:r>
        <w:t>wrath,</w:t>
      </w:r>
      <w:r>
        <w:rPr>
          <w:spacing w:val="-5"/>
        </w:rPr>
        <w:t xml:space="preserve"> </w:t>
      </w:r>
      <w:r>
        <w:t>holding</w:t>
      </w:r>
      <w:r>
        <w:rPr>
          <w:spacing w:val="-5"/>
        </w:rPr>
        <w:t xml:space="preserve"> </w:t>
      </w:r>
      <w:r>
        <w:t>the</w:t>
      </w:r>
      <w:r>
        <w:rPr>
          <w:spacing w:val="-5"/>
        </w:rPr>
        <w:t xml:space="preserve"> </w:t>
      </w:r>
      <w:r>
        <w:t>car</w:t>
      </w:r>
      <w:r>
        <w:rPr>
          <w:spacing w:val="-5"/>
        </w:rPr>
        <w:t xml:space="preserve"> </w:t>
      </w:r>
      <w:r>
        <w:t>of</w:t>
      </w:r>
      <w:r>
        <w:rPr>
          <w:spacing w:val="-5"/>
        </w:rPr>
        <w:t xml:space="preserve"> </w:t>
      </w:r>
      <w:r>
        <w:t>Drona,</w:t>
      </w:r>
      <w:r>
        <w:rPr>
          <w:spacing w:val="-5"/>
        </w:rPr>
        <w:t xml:space="preserve"> </w:t>
      </w:r>
      <w:r>
        <w:t xml:space="preserve">O monarch, slowly said these words unto him: If wretches amongst Brahmanas, discontented with the avocations of their own </w:t>
      </w:r>
      <w:r>
        <w:rPr>
          <w:spacing w:val="-4"/>
        </w:rPr>
        <w:t xml:space="preserve">order, </w:t>
      </w:r>
      <w:r>
        <w:t xml:space="preserve">but well-versed in arms, did not fight, the Kshatriya order then would not have been thus exterminated. Abstention from injury to all creatures hath been said to be the highest of all virtues. The Brahmana is the root of that virtue. As regards thyself, again, thou art the foremost of all persons acquainted with Brahma. Slaying all those Mlecchas and other warriors, who, </w:t>
      </w:r>
      <w:r>
        <w:rPr>
          <w:spacing w:val="-3"/>
        </w:rPr>
        <w:t xml:space="preserve">however, </w:t>
      </w:r>
      <w:r>
        <w:t xml:space="preserve">are all engaged in the proper avocations of their </w:t>
      </w:r>
      <w:r>
        <w:rPr>
          <w:spacing w:val="-4"/>
        </w:rPr>
        <w:t xml:space="preserve">order, </w:t>
      </w:r>
      <w:r>
        <w:t xml:space="preserve">moved thereto by ignorance and </w:t>
      </w:r>
      <w:r>
        <w:rPr>
          <w:spacing w:val="-4"/>
        </w:rPr>
        <w:t xml:space="preserve">folly, </w:t>
      </w:r>
      <w:r>
        <w:t xml:space="preserve">O Brahmana, and by the desire of wealth for benefiting sons and wives; indeed, for the sake of an only son, why dost thou not feel ashamed? </w:t>
      </w:r>
      <w:r>
        <w:rPr>
          <w:spacing w:val="-3"/>
        </w:rPr>
        <w:t xml:space="preserve">He </w:t>
      </w:r>
      <w:r>
        <w:t xml:space="preserve">for whom thou hast taken up weapons, and for whom thou livest, he, deprived of life, lieth today on the field of battle, unknown to thee and behind thy back. King </w:t>
      </w:r>
      <w:r>
        <w:rPr>
          <w:spacing w:val="-3"/>
        </w:rPr>
        <w:t xml:space="preserve">Yudhishthira </w:t>
      </w:r>
      <w:r>
        <w:t xml:space="preserve">the just hath told thee this. </w:t>
      </w:r>
      <w:r>
        <w:rPr>
          <w:spacing w:val="-5"/>
        </w:rPr>
        <w:t xml:space="preserve">It </w:t>
      </w:r>
      <w:r>
        <w:t xml:space="preserve">behoveth thee not to doubt this </w:t>
      </w:r>
      <w:r>
        <w:rPr>
          <w:spacing w:val="-5"/>
        </w:rPr>
        <w:t xml:space="preserve">fact.’ </w:t>
      </w:r>
      <w:r>
        <w:t xml:space="preserve">Thus addressed by Bhima, Drona laid aside his </w:t>
      </w:r>
      <w:r>
        <w:rPr>
          <w:spacing w:val="-5"/>
        </w:rPr>
        <w:t xml:space="preserve">bow. </w:t>
      </w:r>
      <w:r>
        <w:t xml:space="preserve">Desirous of laying aside all his weapons also, </w:t>
      </w:r>
      <w:r>
        <w:rPr>
          <w:spacing w:val="-5"/>
        </w:rPr>
        <w:t xml:space="preserve">Bharadwaja’s </w:t>
      </w:r>
      <w:r>
        <w:t xml:space="preserve">son of virtuous soul said aloud, </w:t>
      </w:r>
      <w:r>
        <w:rPr>
          <w:spacing w:val="-4"/>
        </w:rPr>
        <w:t xml:space="preserve">‘O </w:t>
      </w:r>
      <w:r>
        <w:t xml:space="preserve">Karna, Karna, O great bowman, O Kripa, O Duryodhana, I tell you </w:t>
      </w:r>
      <w:r>
        <w:rPr>
          <w:spacing w:val="-3"/>
        </w:rPr>
        <w:t xml:space="preserve">repeatedly, </w:t>
      </w:r>
      <w:r>
        <w:t xml:space="preserve">exert yourselves carefully in battle. Let no injury happen to you from the Pandayas. As regards myself, I lay aside </w:t>
      </w:r>
      <w:r>
        <w:rPr>
          <w:spacing w:val="-3"/>
        </w:rPr>
        <w:lastRenderedPageBreak/>
        <w:t xml:space="preserve">my </w:t>
      </w:r>
      <w:r>
        <w:rPr>
          <w:spacing w:val="-5"/>
        </w:rPr>
        <w:t xml:space="preserve">weapons.’ </w:t>
      </w:r>
      <w:r>
        <w:t xml:space="preserve">Saying these words, he began loudly to take the name of Aswatthaman. Laying aside his weapons then in that battle, and sitting down on the terrace of his </w:t>
      </w:r>
      <w:r>
        <w:rPr>
          <w:spacing w:val="-4"/>
        </w:rPr>
        <w:t xml:space="preserve">car, </w:t>
      </w:r>
      <w:r>
        <w:t xml:space="preserve">he devoted himself to </w:t>
      </w:r>
      <w:r>
        <w:rPr>
          <w:spacing w:val="-7"/>
        </w:rPr>
        <w:t xml:space="preserve">Yoga </w:t>
      </w:r>
      <w:r>
        <w:t xml:space="preserve">and assured all creatures, dispelling their fears. Beholding that </w:t>
      </w:r>
      <w:r>
        <w:rPr>
          <w:spacing w:val="-3"/>
        </w:rPr>
        <w:t xml:space="preserve">opportunity, </w:t>
      </w:r>
      <w:r>
        <w:t xml:space="preserve">Dhrishtadyumna mustered all his </w:t>
      </w:r>
      <w:r>
        <w:rPr>
          <w:spacing w:val="-3"/>
        </w:rPr>
        <w:t xml:space="preserve">energy. </w:t>
      </w:r>
      <w:r>
        <w:t xml:space="preserve">Laying down on the car his formidable </w:t>
      </w:r>
      <w:r>
        <w:rPr>
          <w:spacing w:val="-5"/>
        </w:rPr>
        <w:t xml:space="preserve">bow, </w:t>
      </w:r>
      <w:r>
        <w:t>with arrow fixed</w:t>
      </w:r>
      <w:r>
        <w:rPr>
          <w:spacing w:val="-5"/>
        </w:rPr>
        <w:t xml:space="preserve"> </w:t>
      </w:r>
      <w:r>
        <w:t>on</w:t>
      </w:r>
      <w:r>
        <w:rPr>
          <w:spacing w:val="-4"/>
        </w:rPr>
        <w:t xml:space="preserve"> </w:t>
      </w:r>
      <w:r>
        <w:t>the</w:t>
      </w:r>
      <w:r>
        <w:rPr>
          <w:spacing w:val="-4"/>
        </w:rPr>
        <w:t xml:space="preserve"> </w:t>
      </w:r>
      <w:r>
        <w:t>bow-string,</w:t>
      </w:r>
      <w:r>
        <w:rPr>
          <w:spacing w:val="-4"/>
        </w:rPr>
        <w:t xml:space="preserve"> </w:t>
      </w:r>
      <w:r>
        <w:t>he</w:t>
      </w:r>
      <w:r>
        <w:rPr>
          <w:spacing w:val="-4"/>
        </w:rPr>
        <w:t xml:space="preserve"> </w:t>
      </w:r>
      <w:r>
        <w:t>took</w:t>
      </w:r>
      <w:r>
        <w:rPr>
          <w:spacing w:val="-5"/>
        </w:rPr>
        <w:t xml:space="preserve"> </w:t>
      </w:r>
      <w:r>
        <w:t>up</w:t>
      </w:r>
      <w:r>
        <w:rPr>
          <w:spacing w:val="-4"/>
        </w:rPr>
        <w:t xml:space="preserve"> </w:t>
      </w:r>
      <w:r>
        <w:t>a</w:t>
      </w:r>
      <w:r>
        <w:rPr>
          <w:spacing w:val="-4"/>
        </w:rPr>
        <w:t xml:space="preserve"> </w:t>
      </w:r>
      <w:r>
        <w:t>sword,</w:t>
      </w:r>
      <w:r>
        <w:rPr>
          <w:spacing w:val="-4"/>
        </w:rPr>
        <w:t xml:space="preserve"> </w:t>
      </w:r>
      <w:r>
        <w:t>and</w:t>
      </w:r>
      <w:r>
        <w:rPr>
          <w:spacing w:val="-4"/>
        </w:rPr>
        <w:t xml:space="preserve"> </w:t>
      </w:r>
      <w:r>
        <w:t>jumping</w:t>
      </w:r>
      <w:r>
        <w:rPr>
          <w:spacing w:val="-5"/>
        </w:rPr>
        <w:t xml:space="preserve"> </w:t>
      </w:r>
      <w:r>
        <w:t>down</w:t>
      </w:r>
      <w:r>
        <w:rPr>
          <w:spacing w:val="-4"/>
        </w:rPr>
        <w:t xml:space="preserve"> </w:t>
      </w:r>
      <w:r>
        <w:t>from</w:t>
      </w:r>
      <w:r>
        <w:rPr>
          <w:spacing w:val="-4"/>
        </w:rPr>
        <w:t xml:space="preserve"> </w:t>
      </w:r>
      <w:r>
        <w:t>his</w:t>
      </w:r>
      <w:r>
        <w:rPr>
          <w:spacing w:val="-4"/>
        </w:rPr>
        <w:t xml:space="preserve"> </w:t>
      </w:r>
      <w:r>
        <w:t>vehicle,</w:t>
      </w:r>
      <w:r>
        <w:rPr>
          <w:spacing w:val="-5"/>
        </w:rPr>
        <w:t xml:space="preserve"> </w:t>
      </w:r>
      <w:r>
        <w:t>rushed</w:t>
      </w:r>
      <w:r>
        <w:rPr>
          <w:spacing w:val="-4"/>
        </w:rPr>
        <w:t xml:space="preserve"> </w:t>
      </w:r>
      <w:r>
        <w:t>quickly</w:t>
      </w:r>
      <w:r>
        <w:rPr>
          <w:spacing w:val="-4"/>
        </w:rPr>
        <w:t xml:space="preserve"> </w:t>
      </w:r>
      <w:r>
        <w:t>against</w:t>
      </w:r>
      <w:r>
        <w:rPr>
          <w:spacing w:val="-4"/>
        </w:rPr>
        <w:t xml:space="preserve"> </w:t>
      </w:r>
      <w:r>
        <w:t>Drona.</w:t>
      </w:r>
      <w:r>
        <w:rPr>
          <w:spacing w:val="-4"/>
        </w:rPr>
        <w:t xml:space="preserve"> </w:t>
      </w:r>
      <w:r>
        <w:t>All creatures, human beings and others, uttered exclamation of woe, beholding Drona thus brought under Dhrishta</w:t>
      </w:r>
      <w:r>
        <w:rPr>
          <w:spacing w:val="-6"/>
        </w:rPr>
        <w:t xml:space="preserve">dyumna’s </w:t>
      </w:r>
      <w:r>
        <w:rPr>
          <w:spacing w:val="-4"/>
        </w:rPr>
        <w:t xml:space="preserve">power. </w:t>
      </w:r>
      <w:r>
        <w:t xml:space="preserve">Loud cries of Oh and Alas were uttered, as also those of Oh and Fie. As regards Drona himself, abandoning his weapons, he was then in a supremely tranquil state. Having said those words he had devoted himself to </w:t>
      </w:r>
      <w:r>
        <w:rPr>
          <w:spacing w:val="-6"/>
        </w:rPr>
        <w:t xml:space="preserve">Yoga. </w:t>
      </w:r>
      <w:r>
        <w:t xml:space="preserve">Endued with great effulgence and possessed of high ascetic merit, he had fixed his heart on that Supreme and Ancient Being, viz., </w:t>
      </w:r>
      <w:r>
        <w:rPr>
          <w:spacing w:val="-3"/>
        </w:rPr>
        <w:t xml:space="preserve">Vishnu. </w:t>
      </w:r>
      <w:r>
        <w:t xml:space="preserve">Bending his face slightly down, and heaving his breast forward, and closing his eyes, and resting ort the quality of goodness, and disposing his heart to contemplation, and thinking on the monosyllable Om, representing. Brahma, and remembering the puissant, supreme, and indestructible God of gods, the radiant Drona or high ascetic merit, the preceptor (of the </w:t>
      </w:r>
      <w:r>
        <w:rPr>
          <w:spacing w:val="-2"/>
        </w:rPr>
        <w:t xml:space="preserve">Kurus </w:t>
      </w:r>
      <w:r>
        <w:t>and the Pandavas) repaired to heaven that is so difficult of being attained even by the pious. Indeed, when Drona thus proceeded to heaven it seemed to us</w:t>
      </w:r>
      <w:r>
        <w:rPr>
          <w:spacing w:val="-4"/>
        </w:rPr>
        <w:t xml:space="preserve"> </w:t>
      </w:r>
      <w:r>
        <w:t>that</w:t>
      </w:r>
      <w:r>
        <w:rPr>
          <w:spacing w:val="-3"/>
        </w:rPr>
        <w:t xml:space="preserve"> </w:t>
      </w:r>
      <w:r>
        <w:t>there</w:t>
      </w:r>
      <w:r>
        <w:rPr>
          <w:spacing w:val="-3"/>
        </w:rPr>
        <w:t xml:space="preserve"> </w:t>
      </w:r>
      <w:r>
        <w:t>were</w:t>
      </w:r>
      <w:r>
        <w:rPr>
          <w:spacing w:val="-4"/>
        </w:rPr>
        <w:t xml:space="preserve"> </w:t>
      </w:r>
      <w:r>
        <w:t>then</w:t>
      </w:r>
      <w:r>
        <w:rPr>
          <w:spacing w:val="-3"/>
        </w:rPr>
        <w:t xml:space="preserve"> </w:t>
      </w:r>
      <w:r>
        <w:t>two</w:t>
      </w:r>
      <w:r>
        <w:rPr>
          <w:spacing w:val="-3"/>
        </w:rPr>
        <w:t xml:space="preserve"> </w:t>
      </w:r>
      <w:r>
        <w:t>suns</w:t>
      </w:r>
      <w:r>
        <w:rPr>
          <w:spacing w:val="-4"/>
        </w:rPr>
        <w:t xml:space="preserve"> </w:t>
      </w:r>
      <w:r>
        <w:t>in</w:t>
      </w:r>
      <w:r>
        <w:rPr>
          <w:spacing w:val="-3"/>
        </w:rPr>
        <w:t xml:space="preserve"> </w:t>
      </w:r>
      <w:r>
        <w:t>the</w:t>
      </w:r>
      <w:r>
        <w:rPr>
          <w:spacing w:val="-3"/>
        </w:rPr>
        <w:t xml:space="preserve"> </w:t>
      </w:r>
      <w:r>
        <w:t>firmament.</w:t>
      </w:r>
      <w:r>
        <w:rPr>
          <w:spacing w:val="-3"/>
        </w:rPr>
        <w:t xml:space="preserve"> </w:t>
      </w:r>
      <w:r>
        <w:t>The</w:t>
      </w:r>
      <w:r>
        <w:rPr>
          <w:spacing w:val="-4"/>
        </w:rPr>
        <w:t xml:space="preserve"> </w:t>
      </w:r>
      <w:r>
        <w:t>whole</w:t>
      </w:r>
      <w:r>
        <w:rPr>
          <w:spacing w:val="-3"/>
        </w:rPr>
        <w:t xml:space="preserve"> </w:t>
      </w:r>
      <w:r>
        <w:t>welkin</w:t>
      </w:r>
      <w:r>
        <w:rPr>
          <w:spacing w:val="-3"/>
        </w:rPr>
        <w:t xml:space="preserve"> </w:t>
      </w:r>
      <w:r>
        <w:t>was</w:t>
      </w:r>
      <w:r>
        <w:rPr>
          <w:spacing w:val="-4"/>
        </w:rPr>
        <w:t xml:space="preserve"> </w:t>
      </w:r>
      <w:r>
        <w:t>ablaze</w:t>
      </w:r>
      <w:r>
        <w:rPr>
          <w:spacing w:val="-3"/>
        </w:rPr>
        <w:t xml:space="preserve"> </w:t>
      </w:r>
      <w:r>
        <w:t>and</w:t>
      </w:r>
      <w:r>
        <w:rPr>
          <w:spacing w:val="-3"/>
        </w:rPr>
        <w:t xml:space="preserve"> </w:t>
      </w:r>
      <w:r>
        <w:t>seemed</w:t>
      </w:r>
      <w:r>
        <w:rPr>
          <w:spacing w:val="-4"/>
        </w:rPr>
        <w:t xml:space="preserve"> </w:t>
      </w:r>
      <w:r>
        <w:t>to</w:t>
      </w:r>
      <w:r>
        <w:rPr>
          <w:spacing w:val="-3"/>
        </w:rPr>
        <w:t xml:space="preserve"> </w:t>
      </w:r>
      <w:r>
        <w:t>be</w:t>
      </w:r>
      <w:r>
        <w:rPr>
          <w:spacing w:val="-3"/>
        </w:rPr>
        <w:t xml:space="preserve"> </w:t>
      </w:r>
      <w:r>
        <w:t>one</w:t>
      </w:r>
      <w:r>
        <w:rPr>
          <w:spacing w:val="-3"/>
        </w:rPr>
        <w:t xml:space="preserve"> </w:t>
      </w:r>
      <w:r>
        <w:t>vast</w:t>
      </w:r>
      <w:r>
        <w:rPr>
          <w:spacing w:val="-4"/>
        </w:rPr>
        <w:t xml:space="preserve"> </w:t>
      </w:r>
      <w:r>
        <w:t xml:space="preserve">expanse of equal light when the sun-like Bharadwaja, of solar effulgence, disappeared. Confused sounds of joy were heard, uttered by the delighted celestials. When Drona thus repaired to the region of Brahman, Dhrishtadyumna stood, unconscious of it all, beside him. Only we five amongst men beheld the high-souled Drona rapt in </w:t>
      </w:r>
      <w:r>
        <w:rPr>
          <w:spacing w:val="-7"/>
        </w:rPr>
        <w:t xml:space="preserve">Yoga </w:t>
      </w:r>
      <w:r>
        <w:t>proceed to the</w:t>
      </w:r>
      <w:r>
        <w:rPr>
          <w:spacing w:val="-6"/>
        </w:rPr>
        <w:t xml:space="preserve"> </w:t>
      </w:r>
      <w:r>
        <w:t>highest</w:t>
      </w:r>
      <w:r>
        <w:rPr>
          <w:spacing w:val="-5"/>
        </w:rPr>
        <w:t xml:space="preserve"> </w:t>
      </w:r>
      <w:r>
        <w:t>region</w:t>
      </w:r>
      <w:r>
        <w:rPr>
          <w:spacing w:val="-6"/>
        </w:rPr>
        <w:t xml:space="preserve"> </w:t>
      </w:r>
      <w:r>
        <w:t>of</w:t>
      </w:r>
      <w:r>
        <w:rPr>
          <w:spacing w:val="-5"/>
        </w:rPr>
        <w:t xml:space="preserve"> </w:t>
      </w:r>
      <w:r>
        <w:t>blessedness.</w:t>
      </w:r>
      <w:r>
        <w:rPr>
          <w:spacing w:val="-6"/>
        </w:rPr>
        <w:t xml:space="preserve"> </w:t>
      </w:r>
      <w:r>
        <w:t>These</w:t>
      </w:r>
      <w:r>
        <w:rPr>
          <w:spacing w:val="-5"/>
        </w:rPr>
        <w:t xml:space="preserve"> </w:t>
      </w:r>
      <w:r>
        <w:t>five</w:t>
      </w:r>
      <w:r>
        <w:rPr>
          <w:spacing w:val="-5"/>
        </w:rPr>
        <w:t xml:space="preserve"> </w:t>
      </w:r>
      <w:r>
        <w:t>were</w:t>
      </w:r>
      <w:r>
        <w:rPr>
          <w:spacing w:val="-6"/>
        </w:rPr>
        <w:t xml:space="preserve"> </w:t>
      </w:r>
      <w:r>
        <w:t>myself,</w:t>
      </w:r>
      <w:r>
        <w:rPr>
          <w:spacing w:val="-5"/>
        </w:rPr>
        <w:t xml:space="preserve"> </w:t>
      </w:r>
      <w:r>
        <w:t>Dhananjaya,</w:t>
      </w:r>
      <w:r>
        <w:rPr>
          <w:spacing w:val="-6"/>
        </w:rPr>
        <w:t xml:space="preserve"> </w:t>
      </w:r>
      <w:r>
        <w:t>the</w:t>
      </w:r>
      <w:r>
        <w:rPr>
          <w:spacing w:val="-5"/>
        </w:rPr>
        <w:t xml:space="preserve"> </w:t>
      </w:r>
      <w:r>
        <w:t>son</w:t>
      </w:r>
      <w:r>
        <w:rPr>
          <w:spacing w:val="-6"/>
        </w:rPr>
        <w:t xml:space="preserve"> </w:t>
      </w:r>
      <w:r>
        <w:t>of</w:t>
      </w:r>
      <w:r>
        <w:rPr>
          <w:spacing w:val="-5"/>
        </w:rPr>
        <w:t xml:space="preserve"> </w:t>
      </w:r>
      <w:r>
        <w:t>Pritha,</w:t>
      </w:r>
      <w:r>
        <w:rPr>
          <w:spacing w:val="-5"/>
        </w:rPr>
        <w:t xml:space="preserve"> </w:t>
      </w:r>
      <w:r>
        <w:t>and</w:t>
      </w:r>
      <w:r>
        <w:rPr>
          <w:spacing w:val="-6"/>
        </w:rPr>
        <w:t xml:space="preserve"> </w:t>
      </w:r>
      <w:r>
        <w:rPr>
          <w:spacing w:val="-7"/>
        </w:rPr>
        <w:t>Drona’s</w:t>
      </w:r>
      <w:r>
        <w:rPr>
          <w:spacing w:val="-5"/>
        </w:rPr>
        <w:t xml:space="preserve"> </w:t>
      </w:r>
      <w:r>
        <w:t>son,</w:t>
      </w:r>
      <w:r>
        <w:rPr>
          <w:spacing w:val="-6"/>
        </w:rPr>
        <w:t xml:space="preserve"> </w:t>
      </w:r>
      <w:r>
        <w:t xml:space="preserve">Aswattha- man, and </w:t>
      </w:r>
      <w:r>
        <w:rPr>
          <w:spacing w:val="-3"/>
        </w:rPr>
        <w:t xml:space="preserve">Vasudeva </w:t>
      </w:r>
      <w:r>
        <w:t xml:space="preserve">of </w:t>
      </w:r>
      <w:r>
        <w:rPr>
          <w:spacing w:val="-6"/>
        </w:rPr>
        <w:t xml:space="preserve">Vrishni’s </w:t>
      </w:r>
      <w:r>
        <w:t xml:space="preserve">race, and king </w:t>
      </w:r>
      <w:r>
        <w:rPr>
          <w:spacing w:val="-3"/>
        </w:rPr>
        <w:t xml:space="preserve">Yudhishthira </w:t>
      </w:r>
      <w:r>
        <w:t xml:space="preserve">the just, the son of </w:t>
      </w:r>
      <w:r>
        <w:rPr>
          <w:spacing w:val="-3"/>
        </w:rPr>
        <w:t xml:space="preserve">Pandu. </w:t>
      </w:r>
      <w:r>
        <w:t xml:space="preserve">Nobody else, O king, could see that glory of the wise Drona, devoted to </w:t>
      </w:r>
      <w:r>
        <w:rPr>
          <w:spacing w:val="-6"/>
        </w:rPr>
        <w:t xml:space="preserve">Yoga, </w:t>
      </w:r>
      <w:r>
        <w:t xml:space="preserve">while passing out of the world. In fact, all human beings were unconscious of the fact that the preceptor attained to the supreme region of Brahman, a region mysterious to the very gods, and one that is the highest of all. Indeed, none of them could see the </w:t>
      </w:r>
      <w:r>
        <w:rPr>
          <w:spacing w:val="-3"/>
        </w:rPr>
        <w:t xml:space="preserve">preceptor, </w:t>
      </w:r>
      <w:r>
        <w:t xml:space="preserve">that chastiser of foes, proceed to the region of Brahman, devoted to </w:t>
      </w:r>
      <w:r>
        <w:rPr>
          <w:spacing w:val="-7"/>
        </w:rPr>
        <w:t xml:space="preserve">Yoga </w:t>
      </w:r>
      <w:r>
        <w:t xml:space="preserve">in the </w:t>
      </w:r>
      <w:r>
        <w:rPr>
          <w:spacing w:val="-3"/>
        </w:rPr>
        <w:t xml:space="preserve">company </w:t>
      </w:r>
      <w:r>
        <w:t xml:space="preserve">of the foremost of Rishis, his body mangled with arrows and bathed in blood, after he had laid aside his weapons. As regards </w:t>
      </w:r>
      <w:r>
        <w:rPr>
          <w:spacing w:val="-5"/>
        </w:rPr>
        <w:t xml:space="preserve">Prishata’s </w:t>
      </w:r>
      <w:r>
        <w:t xml:space="preserve">son, though everybody cried fie on him, yet casting his eyes on the lifeless </w:t>
      </w:r>
      <w:r>
        <w:rPr>
          <w:spacing w:val="-7"/>
        </w:rPr>
        <w:t xml:space="preserve">Drona’s </w:t>
      </w:r>
      <w:r>
        <w:t xml:space="preserve">head, he began to drag it. </w:t>
      </w:r>
      <w:r>
        <w:rPr>
          <w:spacing w:val="-3"/>
        </w:rPr>
        <w:t xml:space="preserve">With </w:t>
      </w:r>
      <w:r>
        <w:t xml:space="preserve">his sword, then, he lopped off from his </w:t>
      </w:r>
      <w:r>
        <w:rPr>
          <w:spacing w:val="-7"/>
        </w:rPr>
        <w:t xml:space="preserve">foe’s </w:t>
      </w:r>
      <w:r>
        <w:t xml:space="preserve">trunk that head,--his foe remained speechless the while. Having slain </w:t>
      </w:r>
      <w:r>
        <w:rPr>
          <w:spacing w:val="-5"/>
        </w:rPr>
        <w:t>Bharadwaja’s</w:t>
      </w:r>
      <w:r>
        <w:rPr>
          <w:spacing w:val="-21"/>
        </w:rPr>
        <w:t xml:space="preserve"> </w:t>
      </w:r>
      <w:r>
        <w:t>son.</w:t>
      </w:r>
      <w:r w:rsidR="00D50D1C">
        <w:t xml:space="preserve"> </w:t>
      </w:r>
      <w:r>
        <w:t xml:space="preserve">Dhrishtadyumna was filled with great </w:t>
      </w:r>
      <w:r>
        <w:rPr>
          <w:spacing w:val="-5"/>
        </w:rPr>
        <w:t xml:space="preserve">joy, </w:t>
      </w:r>
      <w:r>
        <w:t xml:space="preserve">and uttered leonine shouts, whirling his sword. Of a dark complexion, with white locks hanging down to his ears, that old man of five and eighty years of age, used, for thy sake </w:t>
      </w:r>
      <w:r>
        <w:rPr>
          <w:spacing w:val="-5"/>
        </w:rPr>
        <w:t xml:space="preserve">only, </w:t>
      </w:r>
      <w:r>
        <w:t xml:space="preserve">to career on the field of battle with the activity of a youth of sixteen. </w:t>
      </w:r>
      <w:r>
        <w:lastRenderedPageBreak/>
        <w:t xml:space="preserve">The mighty-armed Dhananjaya, the son of </w:t>
      </w:r>
      <w:r>
        <w:rPr>
          <w:spacing w:val="-3"/>
        </w:rPr>
        <w:t xml:space="preserve">Kunti, </w:t>
      </w:r>
      <w:r>
        <w:t xml:space="preserve">(before </w:t>
      </w:r>
      <w:r>
        <w:rPr>
          <w:spacing w:val="-7"/>
        </w:rPr>
        <w:t xml:space="preserve">Drona’s </w:t>
      </w:r>
      <w:r>
        <w:t xml:space="preserve">head was cut </w:t>
      </w:r>
      <w:r>
        <w:rPr>
          <w:spacing w:val="3"/>
        </w:rPr>
        <w:t xml:space="preserve">off) </w:t>
      </w:r>
      <w:r>
        <w:t xml:space="preserve">had said, </w:t>
      </w:r>
      <w:r>
        <w:rPr>
          <w:spacing w:val="-4"/>
        </w:rPr>
        <w:t xml:space="preserve">‘O </w:t>
      </w:r>
      <w:r>
        <w:t>son of Drupada, bring the preceptor alive, do not slay him.</w:t>
      </w:r>
      <w:r>
        <w:rPr>
          <w:spacing w:val="-3"/>
        </w:rPr>
        <w:t xml:space="preserve"> He </w:t>
      </w:r>
      <w:r>
        <w:t>should</w:t>
      </w:r>
      <w:r w:rsidR="00D50D1C">
        <w:t xml:space="preserve"> </w:t>
      </w:r>
      <w:r>
        <w:t xml:space="preserve">not be </w:t>
      </w:r>
      <w:r>
        <w:rPr>
          <w:spacing w:val="-5"/>
        </w:rPr>
        <w:t xml:space="preserve">slain.’ </w:t>
      </w:r>
      <w:r>
        <w:t xml:space="preserve">Even thus all the troops also had cried out. Arjuna, in particular, melted with </w:t>
      </w:r>
      <w:r>
        <w:rPr>
          <w:spacing w:val="-5"/>
        </w:rPr>
        <w:t xml:space="preserve">pity, </w:t>
      </w:r>
      <w:r>
        <w:t xml:space="preserve">had cried out </w:t>
      </w:r>
      <w:r>
        <w:rPr>
          <w:spacing w:val="-3"/>
        </w:rPr>
        <w:t xml:space="preserve">repeatedly. </w:t>
      </w:r>
      <w:r>
        <w:t xml:space="preserve">Disregarding, </w:t>
      </w:r>
      <w:r>
        <w:rPr>
          <w:spacing w:val="-3"/>
        </w:rPr>
        <w:t xml:space="preserve">however, </w:t>
      </w:r>
      <w:r>
        <w:t>the cries of Arjuna as also these of all the kings, Dhrishtadyumna stew Drona, that</w:t>
      </w:r>
      <w:r>
        <w:rPr>
          <w:spacing w:val="-4"/>
        </w:rPr>
        <w:t xml:space="preserve"> </w:t>
      </w:r>
      <w:r>
        <w:t>bull</w:t>
      </w:r>
      <w:r>
        <w:rPr>
          <w:spacing w:val="-4"/>
        </w:rPr>
        <w:t xml:space="preserve"> </w:t>
      </w:r>
      <w:r>
        <w:t>among</w:t>
      </w:r>
      <w:r>
        <w:rPr>
          <w:spacing w:val="-4"/>
        </w:rPr>
        <w:t xml:space="preserve"> </w:t>
      </w:r>
      <w:r>
        <w:t>men,</w:t>
      </w:r>
      <w:r>
        <w:rPr>
          <w:spacing w:val="-4"/>
        </w:rPr>
        <w:t xml:space="preserve"> </w:t>
      </w:r>
      <w:r>
        <w:t>on</w:t>
      </w:r>
      <w:r>
        <w:rPr>
          <w:spacing w:val="-4"/>
        </w:rPr>
        <w:t xml:space="preserve"> </w:t>
      </w:r>
      <w:r>
        <w:t>the</w:t>
      </w:r>
      <w:r>
        <w:rPr>
          <w:spacing w:val="-3"/>
        </w:rPr>
        <w:t xml:space="preserve"> </w:t>
      </w:r>
      <w:r>
        <w:t>terrace</w:t>
      </w:r>
      <w:r>
        <w:rPr>
          <w:spacing w:val="-4"/>
        </w:rPr>
        <w:t xml:space="preserve"> </w:t>
      </w:r>
      <w:r>
        <w:t>of</w:t>
      </w:r>
      <w:r>
        <w:rPr>
          <w:spacing w:val="-4"/>
        </w:rPr>
        <w:t xml:space="preserve"> </w:t>
      </w:r>
      <w:r>
        <w:t>his</w:t>
      </w:r>
      <w:r>
        <w:rPr>
          <w:spacing w:val="-4"/>
        </w:rPr>
        <w:t xml:space="preserve"> car. </w:t>
      </w:r>
      <w:r>
        <w:t>Covered</w:t>
      </w:r>
      <w:r>
        <w:rPr>
          <w:spacing w:val="-4"/>
        </w:rPr>
        <w:t xml:space="preserve"> </w:t>
      </w:r>
      <w:r>
        <w:t>with</w:t>
      </w:r>
      <w:r>
        <w:rPr>
          <w:spacing w:val="-3"/>
        </w:rPr>
        <w:t xml:space="preserve"> </w:t>
      </w:r>
      <w:r>
        <w:rPr>
          <w:spacing w:val="-7"/>
        </w:rPr>
        <w:t>Drona’s</w:t>
      </w:r>
      <w:r>
        <w:rPr>
          <w:spacing w:val="-4"/>
        </w:rPr>
        <w:t xml:space="preserve"> </w:t>
      </w:r>
      <w:r>
        <w:t>blood,</w:t>
      </w:r>
      <w:r>
        <w:rPr>
          <w:spacing w:val="-4"/>
        </w:rPr>
        <w:t xml:space="preserve"> </w:t>
      </w:r>
      <w:r>
        <w:t>Dhrishtadyumna</w:t>
      </w:r>
      <w:r>
        <w:rPr>
          <w:spacing w:val="-4"/>
        </w:rPr>
        <w:t xml:space="preserve"> </w:t>
      </w:r>
      <w:r>
        <w:t>then</w:t>
      </w:r>
      <w:r>
        <w:rPr>
          <w:spacing w:val="-4"/>
        </w:rPr>
        <w:t xml:space="preserve"> </w:t>
      </w:r>
      <w:r>
        <w:t>Jumped</w:t>
      </w:r>
      <w:r>
        <w:rPr>
          <w:spacing w:val="-3"/>
        </w:rPr>
        <w:t xml:space="preserve"> </w:t>
      </w:r>
      <w:r>
        <w:t>from</w:t>
      </w:r>
      <w:r>
        <w:rPr>
          <w:spacing w:val="-4"/>
        </w:rPr>
        <w:t xml:space="preserve"> </w:t>
      </w:r>
      <w:r>
        <w:t>the car down upon the ground. Looking red like the sun, he then seemed to be exceedingly fierce. Thy troops beheld Drona</w:t>
      </w:r>
      <w:r>
        <w:rPr>
          <w:spacing w:val="-5"/>
        </w:rPr>
        <w:t xml:space="preserve"> </w:t>
      </w:r>
      <w:r>
        <w:t>slain</w:t>
      </w:r>
      <w:r>
        <w:rPr>
          <w:spacing w:val="-5"/>
        </w:rPr>
        <w:t xml:space="preserve"> </w:t>
      </w:r>
      <w:r>
        <w:t>even</w:t>
      </w:r>
      <w:r>
        <w:rPr>
          <w:spacing w:val="-5"/>
        </w:rPr>
        <w:t xml:space="preserve"> </w:t>
      </w:r>
      <w:r>
        <w:t>thus</w:t>
      </w:r>
      <w:r>
        <w:rPr>
          <w:spacing w:val="-5"/>
        </w:rPr>
        <w:t xml:space="preserve"> </w:t>
      </w:r>
      <w:r>
        <w:t>in</w:t>
      </w:r>
      <w:r>
        <w:rPr>
          <w:spacing w:val="-5"/>
        </w:rPr>
        <w:t xml:space="preserve"> </w:t>
      </w:r>
      <w:r>
        <w:t>that</w:t>
      </w:r>
      <w:r>
        <w:rPr>
          <w:spacing w:val="-5"/>
        </w:rPr>
        <w:t xml:space="preserve"> </w:t>
      </w:r>
      <w:r>
        <w:t>battle.</w:t>
      </w:r>
      <w:r>
        <w:rPr>
          <w:spacing w:val="-5"/>
        </w:rPr>
        <w:t xml:space="preserve"> </w:t>
      </w:r>
      <w:r>
        <w:t>Then</w:t>
      </w:r>
      <w:r>
        <w:rPr>
          <w:spacing w:val="-5"/>
        </w:rPr>
        <w:t xml:space="preserve"> </w:t>
      </w:r>
      <w:r>
        <w:t>Dhrishtadyumna.</w:t>
      </w:r>
      <w:r>
        <w:rPr>
          <w:spacing w:val="-5"/>
        </w:rPr>
        <w:t xml:space="preserve"> </w:t>
      </w:r>
      <w:r>
        <w:t>that</w:t>
      </w:r>
      <w:r>
        <w:rPr>
          <w:spacing w:val="-5"/>
        </w:rPr>
        <w:t xml:space="preserve"> </w:t>
      </w:r>
      <w:r>
        <w:t>great</w:t>
      </w:r>
      <w:r>
        <w:rPr>
          <w:spacing w:val="-5"/>
        </w:rPr>
        <w:t xml:space="preserve"> </w:t>
      </w:r>
      <w:r>
        <w:t>bowman,</w:t>
      </w:r>
      <w:r>
        <w:rPr>
          <w:spacing w:val="-5"/>
        </w:rPr>
        <w:t xml:space="preserve"> </w:t>
      </w:r>
      <w:r>
        <w:t>O</w:t>
      </w:r>
      <w:r>
        <w:rPr>
          <w:spacing w:val="-5"/>
        </w:rPr>
        <w:t xml:space="preserve"> </w:t>
      </w:r>
      <w:r>
        <w:t>king,</w:t>
      </w:r>
      <w:r>
        <w:rPr>
          <w:spacing w:val="-5"/>
        </w:rPr>
        <w:t xml:space="preserve"> </w:t>
      </w:r>
      <w:r>
        <w:t>threw</w:t>
      </w:r>
      <w:r>
        <w:rPr>
          <w:spacing w:val="-4"/>
        </w:rPr>
        <w:t xml:space="preserve"> </w:t>
      </w:r>
      <w:r>
        <w:t>down</w:t>
      </w:r>
      <w:r>
        <w:rPr>
          <w:spacing w:val="-5"/>
        </w:rPr>
        <w:t xml:space="preserve"> </w:t>
      </w:r>
      <w:r>
        <w:t>that</w:t>
      </w:r>
      <w:r>
        <w:rPr>
          <w:spacing w:val="-5"/>
        </w:rPr>
        <w:t xml:space="preserve"> </w:t>
      </w:r>
      <w:r>
        <w:t>large</w:t>
      </w:r>
      <w:r>
        <w:rPr>
          <w:spacing w:val="-5"/>
        </w:rPr>
        <w:t xml:space="preserve"> </w:t>
      </w:r>
      <w:r>
        <w:t xml:space="preserve">head of </w:t>
      </w:r>
      <w:r>
        <w:rPr>
          <w:spacing w:val="-5"/>
        </w:rPr>
        <w:t xml:space="preserve">Bharadwaja’s </w:t>
      </w:r>
      <w:r>
        <w:t xml:space="preserve">son before the warriors of thy </w:t>
      </w:r>
      <w:r>
        <w:rPr>
          <w:spacing w:val="-5"/>
        </w:rPr>
        <w:t xml:space="preserve">army. </w:t>
      </w:r>
      <w:r>
        <w:t xml:space="preserve">Thy soldiers, O monarch, beholding the head of </w:t>
      </w:r>
      <w:r>
        <w:rPr>
          <w:spacing w:val="-5"/>
        </w:rPr>
        <w:t xml:space="preserve">Bharadwaja’s </w:t>
      </w:r>
      <w:r>
        <w:t xml:space="preserve">son, set their hearts on flight and ran away in all directions. Meanwhile Drona, ascending the skies, entered the stellar path. Through the grace of the Rishis Krishna (Dwaipayana), the son of Satyavati, I witnessed, O king, the (true circumstances about the) death of Drona. I beheld that illustrious one proceeding, after he had ascended the </w:t>
      </w:r>
      <w:r>
        <w:rPr>
          <w:spacing w:val="-5"/>
        </w:rPr>
        <w:t xml:space="preserve">sky, </w:t>
      </w:r>
      <w:r>
        <w:t xml:space="preserve">like a smokeless brand of blazing </w:t>
      </w:r>
      <w:r>
        <w:rPr>
          <w:spacing w:val="-3"/>
        </w:rPr>
        <w:t xml:space="preserve">splendour. Upon </w:t>
      </w:r>
      <w:r>
        <w:t xml:space="preserve">the fall of Drona, the Kurus, the Pandavas and the Srinjayas, all became cheerless and ran away with great speed. The army then broke </w:t>
      </w:r>
      <w:r>
        <w:rPr>
          <w:spacing w:val="-4"/>
        </w:rPr>
        <w:t xml:space="preserve">up. </w:t>
      </w:r>
      <w:r>
        <w:rPr>
          <w:spacing w:val="-3"/>
        </w:rPr>
        <w:t xml:space="preserve">Many </w:t>
      </w:r>
      <w:r>
        <w:t xml:space="preserve">had been slain, and </w:t>
      </w:r>
      <w:r>
        <w:rPr>
          <w:spacing w:val="-3"/>
        </w:rPr>
        <w:t xml:space="preserve">many </w:t>
      </w:r>
      <w:r>
        <w:t xml:space="preserve">wounded by means of keen shafts. Thy warriors (in particular), upon the fall of Drona, seemed to be deprived of life. Having sustained a defeat, and being inspired with fear about the future, the </w:t>
      </w:r>
      <w:r>
        <w:rPr>
          <w:spacing w:val="-2"/>
        </w:rPr>
        <w:t xml:space="preserve">Kurus </w:t>
      </w:r>
      <w:r>
        <w:t xml:space="preserve">regarded themselves deprived of both the worlds. Indeed, they lost all self-control. 1 Searching for the body of </w:t>
      </w:r>
      <w:r>
        <w:rPr>
          <w:spacing w:val="-4"/>
        </w:rPr>
        <w:t xml:space="preserve">Bharadwaja’s, </w:t>
      </w:r>
      <w:r>
        <w:t>son, O monarch, on the field covered with thousands of headless trunks, the kings could not find it. The Pandavas, having gained the victory and great prospects of renown in the future, began to make loud sounds with their arrows and conchs and uttered loud leonine roars. Then Bhimasena, O king, and Dhrishtadyumna, the son of Prishata, were seen</w:t>
      </w:r>
      <w:r>
        <w:rPr>
          <w:spacing w:val="-4"/>
        </w:rPr>
        <w:t xml:space="preserve"> </w:t>
      </w:r>
      <w:r>
        <w:t>in</w:t>
      </w:r>
      <w:r>
        <w:rPr>
          <w:spacing w:val="-3"/>
        </w:rPr>
        <w:t xml:space="preserve"> </w:t>
      </w:r>
      <w:r>
        <w:t>the</w:t>
      </w:r>
      <w:r>
        <w:rPr>
          <w:spacing w:val="-3"/>
        </w:rPr>
        <w:t xml:space="preserve"> </w:t>
      </w:r>
      <w:r>
        <w:t>midst</w:t>
      </w:r>
      <w:r>
        <w:rPr>
          <w:spacing w:val="-4"/>
        </w:rPr>
        <w:t xml:space="preserve"> </w:t>
      </w:r>
      <w:r>
        <w:t>of</w:t>
      </w:r>
      <w:r>
        <w:rPr>
          <w:spacing w:val="-3"/>
        </w:rPr>
        <w:t xml:space="preserve"> </w:t>
      </w:r>
      <w:r>
        <w:t>the</w:t>
      </w:r>
      <w:r>
        <w:rPr>
          <w:spacing w:val="-3"/>
        </w:rPr>
        <w:t xml:space="preserve"> </w:t>
      </w:r>
      <w:r>
        <w:t>(Pandava)</w:t>
      </w:r>
      <w:r>
        <w:rPr>
          <w:spacing w:val="-3"/>
        </w:rPr>
        <w:t xml:space="preserve"> </w:t>
      </w:r>
      <w:r>
        <w:t>host</w:t>
      </w:r>
      <w:r>
        <w:rPr>
          <w:spacing w:val="-4"/>
        </w:rPr>
        <w:t xml:space="preserve"> </w:t>
      </w:r>
      <w:r>
        <w:t>to</w:t>
      </w:r>
      <w:r>
        <w:rPr>
          <w:spacing w:val="-3"/>
        </w:rPr>
        <w:t xml:space="preserve"> </w:t>
      </w:r>
      <w:r>
        <w:t>embrace</w:t>
      </w:r>
      <w:r>
        <w:rPr>
          <w:spacing w:val="-3"/>
        </w:rPr>
        <w:t xml:space="preserve"> </w:t>
      </w:r>
      <w:r>
        <w:t>each</w:t>
      </w:r>
      <w:r>
        <w:rPr>
          <w:spacing w:val="-4"/>
        </w:rPr>
        <w:t xml:space="preserve"> </w:t>
      </w:r>
      <w:r>
        <w:rPr>
          <w:spacing w:val="-3"/>
        </w:rPr>
        <w:t xml:space="preserve">other. </w:t>
      </w:r>
      <w:r>
        <w:t>Addressing</w:t>
      </w:r>
      <w:r>
        <w:rPr>
          <w:spacing w:val="-3"/>
        </w:rPr>
        <w:t xml:space="preserve"> </w:t>
      </w:r>
      <w:r>
        <w:t>the</w:t>
      </w:r>
      <w:r>
        <w:rPr>
          <w:spacing w:val="-3"/>
        </w:rPr>
        <w:t xml:space="preserve"> </w:t>
      </w:r>
      <w:r>
        <w:t>son</w:t>
      </w:r>
      <w:r>
        <w:rPr>
          <w:spacing w:val="-4"/>
        </w:rPr>
        <w:t xml:space="preserve"> </w:t>
      </w:r>
      <w:r>
        <w:t>of</w:t>
      </w:r>
      <w:r>
        <w:rPr>
          <w:spacing w:val="-3"/>
        </w:rPr>
        <w:t xml:space="preserve"> </w:t>
      </w:r>
      <w:r>
        <w:t>Prishata,</w:t>
      </w:r>
      <w:r>
        <w:rPr>
          <w:spacing w:val="-3"/>
        </w:rPr>
        <w:t xml:space="preserve"> </w:t>
      </w:r>
      <w:r>
        <w:t>that</w:t>
      </w:r>
      <w:r>
        <w:rPr>
          <w:spacing w:val="-4"/>
        </w:rPr>
        <w:t xml:space="preserve"> </w:t>
      </w:r>
      <w:r>
        <w:t>scorcher</w:t>
      </w:r>
      <w:r>
        <w:rPr>
          <w:spacing w:val="-3"/>
        </w:rPr>
        <w:t xml:space="preserve"> </w:t>
      </w:r>
      <w:r>
        <w:t>of</w:t>
      </w:r>
      <w:r>
        <w:rPr>
          <w:spacing w:val="-3"/>
        </w:rPr>
        <w:t xml:space="preserve"> </w:t>
      </w:r>
      <w:r>
        <w:t xml:space="preserve">foes, viz., Bhima said, ‘I will again embrace thee, O son of Prishata, as one crowned with victory, when that wretch of a </w:t>
      </w:r>
      <w:r>
        <w:rPr>
          <w:spacing w:val="-8"/>
        </w:rPr>
        <w:t xml:space="preserve">Suta’s </w:t>
      </w:r>
      <w:r>
        <w:t xml:space="preserve">son shall be slain in battle, as also that other wretch, viz., </w:t>
      </w:r>
      <w:r>
        <w:rPr>
          <w:spacing w:val="-3"/>
        </w:rPr>
        <w:t xml:space="preserve">Duryodhana.’ </w:t>
      </w:r>
      <w:r>
        <w:t xml:space="preserve">Having said these words, Bhimasena, the son of </w:t>
      </w:r>
      <w:r>
        <w:rPr>
          <w:spacing w:val="-3"/>
        </w:rPr>
        <w:t xml:space="preserve">Pandu, </w:t>
      </w:r>
      <w:r>
        <w:t xml:space="preserve">filled with transports of </w:t>
      </w:r>
      <w:r>
        <w:rPr>
          <w:spacing w:val="-5"/>
        </w:rPr>
        <w:t xml:space="preserve">joy, </w:t>
      </w:r>
      <w:r>
        <w:t xml:space="preserve">caused the earth to tremble with slaps on his armpits. </w:t>
      </w:r>
      <w:r>
        <w:rPr>
          <w:spacing w:val="-3"/>
        </w:rPr>
        <w:t xml:space="preserve">Terrified </w:t>
      </w:r>
      <w:r>
        <w:t>by that</w:t>
      </w:r>
      <w:r>
        <w:rPr>
          <w:spacing w:val="-5"/>
        </w:rPr>
        <w:t xml:space="preserve"> </w:t>
      </w:r>
      <w:r>
        <w:t>sound,</w:t>
      </w:r>
      <w:r>
        <w:rPr>
          <w:spacing w:val="-4"/>
        </w:rPr>
        <w:t xml:space="preserve"> </w:t>
      </w:r>
      <w:r>
        <w:t>thy</w:t>
      </w:r>
      <w:r>
        <w:rPr>
          <w:spacing w:val="-4"/>
        </w:rPr>
        <w:t xml:space="preserve"> </w:t>
      </w:r>
      <w:r>
        <w:t>troops</w:t>
      </w:r>
      <w:r>
        <w:rPr>
          <w:spacing w:val="-5"/>
        </w:rPr>
        <w:t xml:space="preserve"> </w:t>
      </w:r>
      <w:r>
        <w:t>ran</w:t>
      </w:r>
      <w:r>
        <w:rPr>
          <w:spacing w:val="-4"/>
        </w:rPr>
        <w:t xml:space="preserve"> </w:t>
      </w:r>
      <w:r>
        <w:t>away</w:t>
      </w:r>
      <w:r>
        <w:rPr>
          <w:spacing w:val="-4"/>
        </w:rPr>
        <w:t xml:space="preserve"> </w:t>
      </w:r>
      <w:r>
        <w:t>from</w:t>
      </w:r>
      <w:r>
        <w:rPr>
          <w:spacing w:val="-5"/>
        </w:rPr>
        <w:t xml:space="preserve"> </w:t>
      </w:r>
      <w:r>
        <w:t>battle,</w:t>
      </w:r>
      <w:r>
        <w:rPr>
          <w:spacing w:val="-4"/>
        </w:rPr>
        <w:t xml:space="preserve"> </w:t>
      </w:r>
      <w:r>
        <w:t>forgetting</w:t>
      </w:r>
      <w:r>
        <w:rPr>
          <w:spacing w:val="-4"/>
        </w:rPr>
        <w:t xml:space="preserve"> </w:t>
      </w:r>
      <w:r>
        <w:t>the</w:t>
      </w:r>
      <w:r>
        <w:rPr>
          <w:spacing w:val="-4"/>
        </w:rPr>
        <w:t xml:space="preserve"> </w:t>
      </w:r>
      <w:r>
        <w:t>duties</w:t>
      </w:r>
      <w:r>
        <w:rPr>
          <w:spacing w:val="-5"/>
        </w:rPr>
        <w:t xml:space="preserve"> </w:t>
      </w:r>
      <w:r>
        <w:t>of</w:t>
      </w:r>
      <w:r>
        <w:rPr>
          <w:spacing w:val="-4"/>
        </w:rPr>
        <w:t xml:space="preserve"> </w:t>
      </w:r>
      <w:r>
        <w:t>the</w:t>
      </w:r>
      <w:r>
        <w:rPr>
          <w:spacing w:val="-4"/>
        </w:rPr>
        <w:t xml:space="preserve"> </w:t>
      </w:r>
      <w:r>
        <w:t>Kshatriyas</w:t>
      </w:r>
      <w:r>
        <w:rPr>
          <w:spacing w:val="-5"/>
        </w:rPr>
        <w:t xml:space="preserve"> </w:t>
      </w:r>
      <w:r>
        <w:t>and</w:t>
      </w:r>
      <w:r>
        <w:rPr>
          <w:spacing w:val="-4"/>
        </w:rPr>
        <w:t xml:space="preserve"> </w:t>
      </w:r>
      <w:r>
        <w:t>setting</w:t>
      </w:r>
      <w:r>
        <w:rPr>
          <w:spacing w:val="-4"/>
        </w:rPr>
        <w:t xml:space="preserve"> </w:t>
      </w:r>
      <w:r>
        <w:t>their</w:t>
      </w:r>
      <w:r>
        <w:rPr>
          <w:spacing w:val="-4"/>
        </w:rPr>
        <w:t xml:space="preserve"> </w:t>
      </w:r>
      <w:r>
        <w:t>hearts</w:t>
      </w:r>
      <w:r>
        <w:rPr>
          <w:spacing w:val="-5"/>
        </w:rPr>
        <w:t xml:space="preserve"> </w:t>
      </w:r>
      <w:r>
        <w:t>on</w:t>
      </w:r>
      <w:r>
        <w:rPr>
          <w:spacing w:val="-4"/>
        </w:rPr>
        <w:t xml:space="preserve"> </w:t>
      </w:r>
      <w:r>
        <w:t xml:space="preserve">flight. The Pandavas, having become victors, became very glad, O monarch, and they felt great happiness, derived from the destruction of their foes in </w:t>
      </w:r>
      <w:r>
        <w:rPr>
          <w:spacing w:val="-6"/>
        </w:rPr>
        <w:t>battle.’”</w:t>
      </w:r>
    </w:p>
    <w:p w14:paraId="2D2CE5F8" w14:textId="77777777" w:rsidR="00BD6E04" w:rsidRDefault="00BD6E04" w:rsidP="00BD6E04">
      <w:pPr>
        <w:pStyle w:val="BodyText"/>
        <w:spacing w:before="10"/>
        <w:rPr>
          <w:sz w:val="10"/>
        </w:rPr>
      </w:pPr>
    </w:p>
    <w:p w14:paraId="2E7F2786" w14:textId="77777777" w:rsidR="00BD6E04" w:rsidRDefault="00BD6E04" w:rsidP="00D50D1C">
      <w:pPr>
        <w:pStyle w:val="Heading3"/>
      </w:pPr>
      <w:r>
        <w:rPr>
          <w:u w:color="231F20"/>
        </w:rPr>
        <w:t>Book 8</w:t>
      </w:r>
    </w:p>
    <w:p w14:paraId="3B8EFC27" w14:textId="77777777" w:rsidR="00D50D1C" w:rsidRDefault="00BD6E04" w:rsidP="00D50D1C">
      <w:pPr>
        <w:pStyle w:val="Heading4"/>
      </w:pPr>
      <w:r>
        <w:t xml:space="preserve">Battle of Kurukshetra: Karna </w:t>
      </w:r>
    </w:p>
    <w:p w14:paraId="5F1BFDA5" w14:textId="056CD75F" w:rsidR="00BD6E04" w:rsidRDefault="00BD6E04" w:rsidP="00D50D1C">
      <w:pPr>
        <w:pStyle w:val="Heading4"/>
      </w:pPr>
      <w:r>
        <w:t>Section XC</w:t>
      </w:r>
    </w:p>
    <w:p w14:paraId="5209FB4E" w14:textId="2C9C7AEF" w:rsidR="00BD6E04" w:rsidRDefault="00BD6E04" w:rsidP="00D50D1C">
      <w:pPr>
        <w:pStyle w:val="Body"/>
      </w:pPr>
      <w:r>
        <w:rPr>
          <w:spacing w:val="-3"/>
        </w:rPr>
        <w:lastRenderedPageBreak/>
        <w:t xml:space="preserve">“Sanjaya </w:t>
      </w:r>
      <w:r>
        <w:t xml:space="preserve">said, ‘Flying away in consequence of the falling of </w:t>
      </w:r>
      <w:r>
        <w:rPr>
          <w:spacing w:val="-6"/>
        </w:rPr>
        <w:t xml:space="preserve">Arjuna’s </w:t>
      </w:r>
      <w:r>
        <w:t xml:space="preserve">arrows, the broken divisions of the Kauravas, staying </w:t>
      </w:r>
      <w:r>
        <w:rPr>
          <w:spacing w:val="-3"/>
        </w:rPr>
        <w:t xml:space="preserve">at </w:t>
      </w:r>
      <w:r>
        <w:t xml:space="preserve">a distance, continued to gaze </w:t>
      </w:r>
      <w:r>
        <w:rPr>
          <w:spacing w:val="-3"/>
        </w:rPr>
        <w:t xml:space="preserve">at </w:t>
      </w:r>
      <w:r>
        <w:rPr>
          <w:spacing w:val="-6"/>
        </w:rPr>
        <w:t xml:space="preserve">Arjuna’s </w:t>
      </w:r>
      <w:r>
        <w:t xml:space="preserve">weapon swelling with energy and careering around with the effulgence of lightning. Then Karna, with showers of terrible shafts, baffled that weapon of Arjuna while it was still careering in the welkin and which Arjuna had shot with great vigour in that fierce encounter for the destruction of his foe. Indeed, that weapon (of Partha) which, swelling with </w:t>
      </w:r>
      <w:r>
        <w:rPr>
          <w:spacing w:val="-3"/>
        </w:rPr>
        <w:t xml:space="preserve">energy, </w:t>
      </w:r>
      <w:r>
        <w:t xml:space="preserve">had been consuming the Kurus, the </w:t>
      </w:r>
      <w:r>
        <w:rPr>
          <w:spacing w:val="-8"/>
        </w:rPr>
        <w:t xml:space="preserve">Suta’s </w:t>
      </w:r>
      <w:r>
        <w:t xml:space="preserve">son now crushed with his shafts winged with gold. Bending then his own loud-sounding bow of irrefragable string, Karna shot showers of shafts. The </w:t>
      </w:r>
      <w:r>
        <w:rPr>
          <w:spacing w:val="-8"/>
        </w:rPr>
        <w:t xml:space="preserve">Suta’s </w:t>
      </w:r>
      <w:r>
        <w:t xml:space="preserve">son destroyed that burning weapon of Arjuna with his own foe-killing weapon of great power which he had obtained from Rama, and which resembled (in efficacy) an Atharvan rite. And he pierced Partha also with numerous keen shafts. The encounter then, O king, that took place between Arjuna and the son of Adhiratha, became a very dreadful one. They continued to strike each other with arrows like two fierce elephants striking each other with their tusks. All the points of the compass then became shrouded with weapons and the very sun became invisible. Indeed, Karna and Partha, with their arrowy downpours, made the welkin one vast expanse of arrows without </w:t>
      </w:r>
      <w:r>
        <w:rPr>
          <w:spacing w:val="-3"/>
        </w:rPr>
        <w:t xml:space="preserve">any </w:t>
      </w:r>
      <w:r>
        <w:t xml:space="preserve">space between. All the Kauravas and the Somakas then beheld a wide-spread arrowy net. In that dense darkness caused by arrows, they were unable to see anything else. Those two foremost of men, both accomplished in weapons, as they incessantly aimed and shot innumerable arrows, O king, displayed diverse kinds of beautiful manoeuvres. While they were thus contending with each other in battle, sometimes the </w:t>
      </w:r>
      <w:r>
        <w:rPr>
          <w:spacing w:val="-8"/>
        </w:rPr>
        <w:t xml:space="preserve">Suta’s </w:t>
      </w:r>
      <w:r>
        <w:t xml:space="preserve">son prevailed over his rival and sometimes the diadem-decked Partha prevailed over his, in prowess and weapons and lightness of hands. Beholding that terrible and awful passage-at-arms between those two heroes each of whom was desirous of availing himself of the </w:t>
      </w:r>
      <w:r>
        <w:rPr>
          <w:spacing w:val="-4"/>
        </w:rPr>
        <w:t xml:space="preserve">other’s </w:t>
      </w:r>
      <w:r>
        <w:t xml:space="preserve">lapses, all the other warriors on the field of battle became filled with </w:t>
      </w:r>
      <w:r>
        <w:rPr>
          <w:spacing w:val="-3"/>
        </w:rPr>
        <w:t xml:space="preserve">wonder. </w:t>
      </w:r>
      <w:r>
        <w:t xml:space="preserve">The beings in the welkin, O king, applauded Karna and Arjuna. Indeed, </w:t>
      </w:r>
      <w:r>
        <w:rPr>
          <w:spacing w:val="-3"/>
        </w:rPr>
        <w:t xml:space="preserve">many </w:t>
      </w:r>
      <w:r>
        <w:t xml:space="preserve">of them </w:t>
      </w:r>
      <w:r>
        <w:rPr>
          <w:spacing w:val="-3"/>
        </w:rPr>
        <w:t xml:space="preserve">at </w:t>
      </w:r>
      <w:r>
        <w:t xml:space="preserve">a time, filled with </w:t>
      </w:r>
      <w:r>
        <w:rPr>
          <w:spacing w:val="-5"/>
        </w:rPr>
        <w:t xml:space="preserve">joy, </w:t>
      </w:r>
      <w:r>
        <w:t>cheerfully shouted, sometimes saying, “Excellent, O Karna!” and sometimes saying, “Excellent,</w:t>
      </w:r>
      <w:r>
        <w:rPr>
          <w:spacing w:val="-3"/>
        </w:rPr>
        <w:t xml:space="preserve"> </w:t>
      </w:r>
      <w:r>
        <w:t>O</w:t>
      </w:r>
      <w:r>
        <w:rPr>
          <w:spacing w:val="-2"/>
        </w:rPr>
        <w:t xml:space="preserve"> </w:t>
      </w:r>
      <w:r>
        <w:t>Arjuna!”</w:t>
      </w:r>
      <w:r>
        <w:rPr>
          <w:spacing w:val="-2"/>
        </w:rPr>
        <w:t xml:space="preserve"> </w:t>
      </w:r>
      <w:r>
        <w:t>During</w:t>
      </w:r>
      <w:r>
        <w:rPr>
          <w:spacing w:val="-3"/>
        </w:rPr>
        <w:t xml:space="preserve"> </w:t>
      </w:r>
      <w:r>
        <w:t>the</w:t>
      </w:r>
      <w:r>
        <w:rPr>
          <w:spacing w:val="-2"/>
        </w:rPr>
        <w:t xml:space="preserve"> </w:t>
      </w:r>
      <w:r>
        <w:t>progress</w:t>
      </w:r>
      <w:r>
        <w:rPr>
          <w:spacing w:val="-2"/>
        </w:rPr>
        <w:t xml:space="preserve"> </w:t>
      </w:r>
      <w:r>
        <w:t>of</w:t>
      </w:r>
      <w:r>
        <w:rPr>
          <w:spacing w:val="-3"/>
        </w:rPr>
        <w:t xml:space="preserve"> </w:t>
      </w:r>
      <w:r>
        <w:t>that</w:t>
      </w:r>
      <w:r>
        <w:rPr>
          <w:spacing w:val="-2"/>
        </w:rPr>
        <w:t xml:space="preserve"> </w:t>
      </w:r>
      <w:r>
        <w:t>fierce</w:t>
      </w:r>
      <w:r>
        <w:rPr>
          <w:spacing w:val="-2"/>
        </w:rPr>
        <w:t xml:space="preserve"> </w:t>
      </w:r>
      <w:r>
        <w:rPr>
          <w:spacing w:val="-3"/>
        </w:rPr>
        <w:t>encounter,</w:t>
      </w:r>
      <w:r>
        <w:rPr>
          <w:spacing w:val="-2"/>
        </w:rPr>
        <w:t xml:space="preserve"> </w:t>
      </w:r>
      <w:r>
        <w:t>while</w:t>
      </w:r>
      <w:r>
        <w:rPr>
          <w:spacing w:val="-3"/>
        </w:rPr>
        <w:t xml:space="preserve"> </w:t>
      </w:r>
      <w:r>
        <w:t>the</w:t>
      </w:r>
      <w:r>
        <w:rPr>
          <w:spacing w:val="-2"/>
        </w:rPr>
        <w:t xml:space="preserve"> </w:t>
      </w:r>
      <w:r>
        <w:t>earth</w:t>
      </w:r>
      <w:r>
        <w:rPr>
          <w:spacing w:val="-2"/>
        </w:rPr>
        <w:t xml:space="preserve"> </w:t>
      </w:r>
      <w:r>
        <w:t>was</w:t>
      </w:r>
      <w:r>
        <w:rPr>
          <w:spacing w:val="-3"/>
        </w:rPr>
        <w:t xml:space="preserve"> </w:t>
      </w:r>
      <w:r>
        <w:t>being</w:t>
      </w:r>
      <w:r>
        <w:rPr>
          <w:spacing w:val="-2"/>
        </w:rPr>
        <w:t xml:space="preserve"> </w:t>
      </w:r>
      <w:r>
        <w:t>pressed</w:t>
      </w:r>
      <w:r>
        <w:rPr>
          <w:spacing w:val="-2"/>
        </w:rPr>
        <w:t xml:space="preserve"> </w:t>
      </w:r>
      <w:r>
        <w:t>deep</w:t>
      </w:r>
      <w:r>
        <w:rPr>
          <w:spacing w:val="-3"/>
        </w:rPr>
        <w:t xml:space="preserve"> </w:t>
      </w:r>
      <w:r>
        <w:t>with</w:t>
      </w:r>
      <w:r>
        <w:rPr>
          <w:spacing w:val="-2"/>
        </w:rPr>
        <w:t xml:space="preserve"> </w:t>
      </w:r>
      <w:r>
        <w:t xml:space="preserve">the weight of cars and the tread of steeds and elephants, the snake Aswasena, who was hostile to Arjuna, was passing his time in the nether region. Freed from the conflagration </w:t>
      </w:r>
      <w:r>
        <w:rPr>
          <w:spacing w:val="-3"/>
        </w:rPr>
        <w:t xml:space="preserve">at </w:t>
      </w:r>
      <w:r>
        <w:t xml:space="preserve">Khandava, O king, he had, from </w:t>
      </w:r>
      <w:r>
        <w:rPr>
          <w:spacing w:val="-4"/>
        </w:rPr>
        <w:t xml:space="preserve">anger, </w:t>
      </w:r>
      <w:r>
        <w:t>penetrated through</w:t>
      </w:r>
      <w:r>
        <w:rPr>
          <w:spacing w:val="-5"/>
        </w:rPr>
        <w:t xml:space="preserve"> </w:t>
      </w:r>
      <w:r>
        <w:t>the</w:t>
      </w:r>
      <w:r>
        <w:rPr>
          <w:spacing w:val="-4"/>
        </w:rPr>
        <w:t xml:space="preserve"> </w:t>
      </w:r>
      <w:r>
        <w:t>earth</w:t>
      </w:r>
      <w:r>
        <w:rPr>
          <w:spacing w:val="-5"/>
        </w:rPr>
        <w:t xml:space="preserve"> </w:t>
      </w:r>
      <w:r>
        <w:t>(for</w:t>
      </w:r>
      <w:r>
        <w:rPr>
          <w:spacing w:val="-4"/>
        </w:rPr>
        <w:t xml:space="preserve"> </w:t>
      </w:r>
      <w:r>
        <w:t>going</w:t>
      </w:r>
      <w:r>
        <w:rPr>
          <w:spacing w:val="-5"/>
        </w:rPr>
        <w:t xml:space="preserve"> </w:t>
      </w:r>
      <w:r>
        <w:t>to</w:t>
      </w:r>
      <w:r>
        <w:rPr>
          <w:spacing w:val="-4"/>
        </w:rPr>
        <w:t xml:space="preserve"> </w:t>
      </w:r>
      <w:r>
        <w:t>the</w:t>
      </w:r>
      <w:r>
        <w:rPr>
          <w:spacing w:val="-4"/>
        </w:rPr>
        <w:t xml:space="preserve"> </w:t>
      </w:r>
      <w:r>
        <w:t>subterranean</w:t>
      </w:r>
      <w:r>
        <w:rPr>
          <w:spacing w:val="-5"/>
        </w:rPr>
        <w:t xml:space="preserve"> </w:t>
      </w:r>
      <w:r>
        <w:t>region).</w:t>
      </w:r>
      <w:r>
        <w:rPr>
          <w:spacing w:val="-4"/>
        </w:rPr>
        <w:t xml:space="preserve"> </w:t>
      </w:r>
      <w:r>
        <w:t>That</w:t>
      </w:r>
      <w:r>
        <w:rPr>
          <w:spacing w:val="-5"/>
        </w:rPr>
        <w:t xml:space="preserve"> </w:t>
      </w:r>
      <w:r>
        <w:t>brave</w:t>
      </w:r>
      <w:r>
        <w:rPr>
          <w:spacing w:val="-4"/>
        </w:rPr>
        <w:t xml:space="preserve"> </w:t>
      </w:r>
      <w:r>
        <w:t>snake,</w:t>
      </w:r>
      <w:r>
        <w:rPr>
          <w:spacing w:val="-4"/>
        </w:rPr>
        <w:t xml:space="preserve"> </w:t>
      </w:r>
      <w:r>
        <w:t>recollecting</w:t>
      </w:r>
      <w:r>
        <w:rPr>
          <w:spacing w:val="-5"/>
        </w:rPr>
        <w:t xml:space="preserve"> </w:t>
      </w:r>
      <w:r>
        <w:t>the</w:t>
      </w:r>
      <w:r>
        <w:rPr>
          <w:spacing w:val="-4"/>
        </w:rPr>
        <w:t xml:space="preserve"> </w:t>
      </w:r>
      <w:r>
        <w:t>death</w:t>
      </w:r>
      <w:r>
        <w:rPr>
          <w:spacing w:val="-5"/>
        </w:rPr>
        <w:t xml:space="preserve"> </w:t>
      </w:r>
      <w:r>
        <w:t>of</w:t>
      </w:r>
      <w:r>
        <w:rPr>
          <w:spacing w:val="-4"/>
        </w:rPr>
        <w:t xml:space="preserve"> </w:t>
      </w:r>
      <w:r>
        <w:t>his</w:t>
      </w:r>
      <w:r>
        <w:rPr>
          <w:spacing w:val="-4"/>
        </w:rPr>
        <w:t xml:space="preserve"> </w:t>
      </w:r>
      <w:r>
        <w:t>mother</w:t>
      </w:r>
      <w:r>
        <w:rPr>
          <w:spacing w:val="-5"/>
        </w:rPr>
        <w:t xml:space="preserve"> </w:t>
      </w:r>
      <w:r>
        <w:t>and the enmity he on that account harboured against Arjuna, now rose from the lower region. Endued with the power of</w:t>
      </w:r>
      <w:r>
        <w:rPr>
          <w:spacing w:val="-4"/>
        </w:rPr>
        <w:t xml:space="preserve"> </w:t>
      </w:r>
      <w:r>
        <w:t>ascending</w:t>
      </w:r>
      <w:r>
        <w:rPr>
          <w:spacing w:val="-4"/>
        </w:rPr>
        <w:t xml:space="preserve"> </w:t>
      </w:r>
      <w:r>
        <w:t>the</w:t>
      </w:r>
      <w:r>
        <w:rPr>
          <w:spacing w:val="-3"/>
        </w:rPr>
        <w:t xml:space="preserve"> </w:t>
      </w:r>
      <w:r>
        <w:t>skies,</w:t>
      </w:r>
      <w:r>
        <w:rPr>
          <w:spacing w:val="-4"/>
        </w:rPr>
        <w:t xml:space="preserve"> </w:t>
      </w:r>
      <w:r>
        <w:t>he</w:t>
      </w:r>
      <w:r>
        <w:rPr>
          <w:spacing w:val="-3"/>
        </w:rPr>
        <w:t xml:space="preserve"> </w:t>
      </w:r>
      <w:r>
        <w:t>soared</w:t>
      </w:r>
      <w:r>
        <w:rPr>
          <w:spacing w:val="-4"/>
        </w:rPr>
        <w:t xml:space="preserve"> </w:t>
      </w:r>
      <w:r>
        <w:t>up</w:t>
      </w:r>
      <w:r>
        <w:rPr>
          <w:spacing w:val="-3"/>
        </w:rPr>
        <w:t xml:space="preserve"> </w:t>
      </w:r>
      <w:r>
        <w:t>with</w:t>
      </w:r>
      <w:r>
        <w:rPr>
          <w:spacing w:val="-4"/>
        </w:rPr>
        <w:t xml:space="preserve"> </w:t>
      </w:r>
      <w:r>
        <w:t>great</w:t>
      </w:r>
      <w:r>
        <w:rPr>
          <w:spacing w:val="-3"/>
        </w:rPr>
        <w:t xml:space="preserve"> </w:t>
      </w:r>
      <w:r>
        <w:t>speed</w:t>
      </w:r>
      <w:r>
        <w:rPr>
          <w:spacing w:val="-4"/>
        </w:rPr>
        <w:t xml:space="preserve"> </w:t>
      </w:r>
      <w:r>
        <w:t>upon</w:t>
      </w:r>
      <w:r>
        <w:rPr>
          <w:spacing w:val="-4"/>
        </w:rPr>
        <w:t xml:space="preserve"> </w:t>
      </w:r>
      <w:r>
        <w:t>beholding</w:t>
      </w:r>
      <w:r>
        <w:rPr>
          <w:spacing w:val="-3"/>
        </w:rPr>
        <w:t xml:space="preserve"> </w:t>
      </w:r>
      <w:r>
        <w:t>that</w:t>
      </w:r>
      <w:r>
        <w:rPr>
          <w:spacing w:val="-4"/>
        </w:rPr>
        <w:t xml:space="preserve"> </w:t>
      </w:r>
      <w:r>
        <w:t>fight</w:t>
      </w:r>
      <w:r>
        <w:rPr>
          <w:spacing w:val="-3"/>
        </w:rPr>
        <w:t xml:space="preserve"> </w:t>
      </w:r>
      <w:r>
        <w:t>between</w:t>
      </w:r>
      <w:r>
        <w:rPr>
          <w:spacing w:val="-4"/>
        </w:rPr>
        <w:t xml:space="preserve"> </w:t>
      </w:r>
      <w:r>
        <w:t>Karna</w:t>
      </w:r>
      <w:r>
        <w:rPr>
          <w:spacing w:val="-3"/>
        </w:rPr>
        <w:t xml:space="preserve"> </w:t>
      </w:r>
      <w:r>
        <w:t>and</w:t>
      </w:r>
      <w:r>
        <w:rPr>
          <w:spacing w:val="-4"/>
        </w:rPr>
        <w:t xml:space="preserve"> </w:t>
      </w:r>
      <w:r>
        <w:t>Arjuna.</w:t>
      </w:r>
      <w:r>
        <w:rPr>
          <w:spacing w:val="-3"/>
        </w:rPr>
        <w:t xml:space="preserve"> </w:t>
      </w:r>
      <w:r>
        <w:t xml:space="preserve">Thinking that that was the time for gratifying his animosity towards, as he thought, the wicked-souled Partha, he quickly entered into Karna’s quiver, O king, in the form of an arrow. </w:t>
      </w:r>
      <w:r>
        <w:lastRenderedPageBreak/>
        <w:t>At that time a net of arrows was seen, shedding its bright arrows around. Karna and Partha made the welkin one dense mass of arrows by means of their arrowy downpours. Beholding that wide-spread expanse of arrows, all the Kauravas and the Somakas became filled with fear. In that thick and awful darkness caused by arrows they were unable to see anything else. Then those two tigers among men, those two foremost of all bowmen in the world, those two heroes, fatigued with their exertions in battle, looked at each other. Both of them were then fanned with excellent and waving fans made of young (palm) leaves and sprinkled with fragrant sandal-water by many Apsaras staying in the welkin. And Sakra and Surya, using their hands, gently brushed the faces of those two heroes. When at last Karna found that he could not prevail over Partha and was exceedingly scorched with the shafts of the former, that hero, his limbs very much mangled, set his heart upon that shaft of his which lay singly within a quiver. The Suta’s son then fixed on his bow-string that</w:t>
      </w:r>
      <w:r w:rsidR="00D50D1C">
        <w:t xml:space="preserve"> </w:t>
      </w:r>
      <w:r>
        <w:t xml:space="preserve">foe-killing, exceedingly keen, snake-mouthed, blazing, and fierce shaft, which had been polished according to rule, and which he had long kept for the sake of </w:t>
      </w:r>
      <w:r>
        <w:rPr>
          <w:spacing w:val="-6"/>
        </w:rPr>
        <w:t xml:space="preserve">Partha’s </w:t>
      </w:r>
      <w:r>
        <w:t xml:space="preserve">destruction. Stretching his bow-string to his </w:t>
      </w:r>
      <w:r>
        <w:rPr>
          <w:spacing w:val="-4"/>
        </w:rPr>
        <w:t xml:space="preserve">ear, </w:t>
      </w:r>
      <w:r>
        <w:t xml:space="preserve">Karna fixed that shaft of fierce energy and blazing </w:t>
      </w:r>
      <w:r>
        <w:rPr>
          <w:spacing w:val="-3"/>
        </w:rPr>
        <w:t xml:space="preserve">splendour, </w:t>
      </w:r>
      <w:r>
        <w:t>that ever-worshipped weapon which lay within a golden quiver amid</w:t>
      </w:r>
      <w:r>
        <w:rPr>
          <w:spacing w:val="-3"/>
        </w:rPr>
        <w:t xml:space="preserve"> </w:t>
      </w:r>
      <w:r>
        <w:t>sandal</w:t>
      </w:r>
      <w:r>
        <w:rPr>
          <w:spacing w:val="-3"/>
        </w:rPr>
        <w:t xml:space="preserve"> </w:t>
      </w:r>
      <w:r>
        <w:t>dust,</w:t>
      </w:r>
      <w:r>
        <w:rPr>
          <w:spacing w:val="-3"/>
        </w:rPr>
        <w:t xml:space="preserve"> </w:t>
      </w:r>
      <w:r>
        <w:t>and</w:t>
      </w:r>
      <w:r>
        <w:rPr>
          <w:spacing w:val="-2"/>
        </w:rPr>
        <w:t xml:space="preserve"> </w:t>
      </w:r>
      <w:r>
        <w:t>aimed</w:t>
      </w:r>
      <w:r>
        <w:rPr>
          <w:spacing w:val="-3"/>
        </w:rPr>
        <w:t xml:space="preserve"> </w:t>
      </w:r>
      <w:r>
        <w:t>it</w:t>
      </w:r>
      <w:r>
        <w:rPr>
          <w:spacing w:val="-3"/>
        </w:rPr>
        <w:t xml:space="preserve"> at</w:t>
      </w:r>
      <w:r>
        <w:rPr>
          <w:spacing w:val="-2"/>
        </w:rPr>
        <w:t xml:space="preserve"> </w:t>
      </w:r>
      <w:r>
        <w:t>Partha.</w:t>
      </w:r>
      <w:r>
        <w:rPr>
          <w:spacing w:val="-3"/>
        </w:rPr>
        <w:t xml:space="preserve"> </w:t>
      </w:r>
      <w:r>
        <w:t>Indeed,</w:t>
      </w:r>
      <w:r>
        <w:rPr>
          <w:spacing w:val="-3"/>
        </w:rPr>
        <w:t xml:space="preserve"> </w:t>
      </w:r>
      <w:r>
        <w:t>he</w:t>
      </w:r>
      <w:r>
        <w:rPr>
          <w:spacing w:val="-2"/>
        </w:rPr>
        <w:t xml:space="preserve"> </w:t>
      </w:r>
      <w:r>
        <w:t>aimed</w:t>
      </w:r>
      <w:r>
        <w:rPr>
          <w:spacing w:val="-3"/>
        </w:rPr>
        <w:t xml:space="preserve"> </w:t>
      </w:r>
      <w:r>
        <w:t>that</w:t>
      </w:r>
      <w:r>
        <w:rPr>
          <w:spacing w:val="-3"/>
        </w:rPr>
        <w:t xml:space="preserve"> </w:t>
      </w:r>
      <w:r>
        <w:t>blazing</w:t>
      </w:r>
      <w:r>
        <w:rPr>
          <w:spacing w:val="-2"/>
        </w:rPr>
        <w:t xml:space="preserve"> </w:t>
      </w:r>
      <w:r>
        <w:rPr>
          <w:spacing w:val="-5"/>
        </w:rPr>
        <w:t>arrow,</w:t>
      </w:r>
      <w:r>
        <w:rPr>
          <w:spacing w:val="-3"/>
        </w:rPr>
        <w:t xml:space="preserve"> </w:t>
      </w:r>
      <w:r>
        <w:t>born</w:t>
      </w:r>
      <w:r>
        <w:rPr>
          <w:spacing w:val="-3"/>
        </w:rPr>
        <w:t xml:space="preserve"> </w:t>
      </w:r>
      <w:r>
        <w:t>in</w:t>
      </w:r>
      <w:r>
        <w:rPr>
          <w:spacing w:val="-2"/>
        </w:rPr>
        <w:t xml:space="preserve"> </w:t>
      </w:r>
      <w:r>
        <w:rPr>
          <w:spacing w:val="-5"/>
        </w:rPr>
        <w:t>Airavata’s</w:t>
      </w:r>
      <w:r>
        <w:rPr>
          <w:spacing w:val="-3"/>
        </w:rPr>
        <w:t xml:space="preserve"> </w:t>
      </w:r>
      <w:r>
        <w:t>race,</w:t>
      </w:r>
      <w:r>
        <w:rPr>
          <w:spacing w:val="-3"/>
        </w:rPr>
        <w:t xml:space="preserve"> </w:t>
      </w:r>
      <w:r>
        <w:t>for</w:t>
      </w:r>
      <w:r>
        <w:rPr>
          <w:spacing w:val="-2"/>
        </w:rPr>
        <w:t xml:space="preserve"> </w:t>
      </w:r>
      <w:r>
        <w:t>cutting</w:t>
      </w:r>
      <w:r>
        <w:rPr>
          <w:spacing w:val="-3"/>
        </w:rPr>
        <w:t xml:space="preserve"> </w:t>
      </w:r>
      <w:r>
        <w:t xml:space="preserve">off </w:t>
      </w:r>
      <w:r>
        <w:rPr>
          <w:spacing w:val="-5"/>
        </w:rPr>
        <w:t xml:space="preserve">Phalguna’s </w:t>
      </w:r>
      <w:r>
        <w:t xml:space="preserve">head in battle. All the points of the compass and the welkin became ablaze and terrible meteors, and thunderbolts fell. When that snake of the form of an arrow was fixed on the bow-string, the Regents of the world, including Sakra, set up loud wails. The </w:t>
      </w:r>
      <w:r>
        <w:rPr>
          <w:spacing w:val="-8"/>
        </w:rPr>
        <w:t xml:space="preserve">Suta’s </w:t>
      </w:r>
      <w:r>
        <w:t xml:space="preserve">son did not know that the snake Aswasena had entered his arrow by the aid of his </w:t>
      </w:r>
      <w:r>
        <w:rPr>
          <w:spacing w:val="-7"/>
        </w:rPr>
        <w:t xml:space="preserve">Yoga </w:t>
      </w:r>
      <w:r>
        <w:t xml:space="preserve">powers. Beholding </w:t>
      </w:r>
      <w:r>
        <w:rPr>
          <w:spacing w:val="-3"/>
        </w:rPr>
        <w:t xml:space="preserve">Vaikartana </w:t>
      </w:r>
      <w:r>
        <w:t xml:space="preserve">aim that </w:t>
      </w:r>
      <w:r>
        <w:rPr>
          <w:spacing w:val="-5"/>
        </w:rPr>
        <w:t xml:space="preserve">arrow, </w:t>
      </w:r>
      <w:r>
        <w:t xml:space="preserve">the high-souled ruler of the Madras, addressing Karna, said, “This </w:t>
      </w:r>
      <w:r>
        <w:rPr>
          <w:spacing w:val="-5"/>
        </w:rPr>
        <w:t xml:space="preserve">arrow, </w:t>
      </w:r>
      <w:r>
        <w:t xml:space="preserve">O Karna, will not succeed in striking off </w:t>
      </w:r>
      <w:r>
        <w:rPr>
          <w:spacing w:val="-6"/>
        </w:rPr>
        <w:t xml:space="preserve">Arjuna’s </w:t>
      </w:r>
      <w:r>
        <w:t xml:space="preserve">head. Searching </w:t>
      </w:r>
      <w:r>
        <w:rPr>
          <w:spacing w:val="-3"/>
        </w:rPr>
        <w:t xml:space="preserve">carefully, </w:t>
      </w:r>
      <w:r>
        <w:t xml:space="preserve">fix another arrow that may succeed in striking off thy </w:t>
      </w:r>
      <w:r>
        <w:rPr>
          <w:spacing w:val="-4"/>
        </w:rPr>
        <w:t xml:space="preserve">enemy’s </w:t>
      </w:r>
      <w:r>
        <w:rPr>
          <w:spacing w:val="-6"/>
        </w:rPr>
        <w:t xml:space="preserve">head.” </w:t>
      </w:r>
      <w:r>
        <w:t xml:space="preserve">Endued with great </w:t>
      </w:r>
      <w:r>
        <w:rPr>
          <w:spacing w:val="-3"/>
        </w:rPr>
        <w:t xml:space="preserve">activity, </w:t>
      </w:r>
      <w:r>
        <w:t xml:space="preserve">the </w:t>
      </w:r>
      <w:r>
        <w:rPr>
          <w:spacing w:val="-8"/>
        </w:rPr>
        <w:t xml:space="preserve">Suta’s </w:t>
      </w:r>
      <w:r>
        <w:t xml:space="preserve">son, with eyes burning in wrath, then said unto the ruler of the Madras, </w:t>
      </w:r>
      <w:r>
        <w:rPr>
          <w:spacing w:val="-4"/>
        </w:rPr>
        <w:t xml:space="preserve">“O </w:t>
      </w:r>
      <w:r>
        <w:t xml:space="preserve">Shalya, Karna never aimeth an arrow twice. Persons like us never become crooked </w:t>
      </w:r>
      <w:r>
        <w:rPr>
          <w:spacing w:val="-4"/>
        </w:rPr>
        <w:t xml:space="preserve">warriors.” </w:t>
      </w:r>
      <w:r>
        <w:t xml:space="preserve">Having said these words, Karna, with great care, let off that shaft which he had worshipped for </w:t>
      </w:r>
      <w:r>
        <w:rPr>
          <w:spacing w:val="-3"/>
        </w:rPr>
        <w:t xml:space="preserve">many </w:t>
      </w:r>
      <w:r>
        <w:t xml:space="preserve">long years. Bent upon winning the victory, O king, he quickly said unto his rival, “Thou art slain, O Phalguna!” Sped from </w:t>
      </w:r>
      <w:r>
        <w:rPr>
          <w:spacing w:val="-7"/>
        </w:rPr>
        <w:t xml:space="preserve">Karna’s </w:t>
      </w:r>
      <w:r>
        <w:t>arms, that shaft of awful whizz, resembling fire or the sun in</w:t>
      </w:r>
      <w:r>
        <w:rPr>
          <w:spacing w:val="-35"/>
        </w:rPr>
        <w:t xml:space="preserve"> </w:t>
      </w:r>
      <w:r>
        <w:rPr>
          <w:spacing w:val="-3"/>
        </w:rPr>
        <w:t xml:space="preserve">splendour, </w:t>
      </w:r>
      <w:r>
        <w:t xml:space="preserve">as it left the bow-string, blazed up in the welkin and seemed to divide it by a line such as is visible on the crown of a woman dividing her tresses. Beholding that shaft blazing in the welkin, the slayer of Kamsa, Madhava, with great speed and the greatest ease, pressed down with his feet that excellent </w:t>
      </w:r>
      <w:r>
        <w:rPr>
          <w:spacing w:val="-4"/>
        </w:rPr>
        <w:t xml:space="preserve">car, </w:t>
      </w:r>
      <w:r>
        <w:t xml:space="preserve">causing it to sink about a cubit deep. </w:t>
      </w:r>
      <w:r>
        <w:rPr>
          <w:spacing w:val="-5"/>
        </w:rPr>
        <w:t xml:space="preserve">At </w:t>
      </w:r>
      <w:r>
        <w:t xml:space="preserve">this, the steeds, white as the rays of the moon and decked in trappings of gold, bending their knees, laid themselves down on the ground. Indeed, seeing that snake (in the form of an arrow) aimed by Karna, Madhava, that foremost of all persons endued with might, put forth </w:t>
      </w:r>
      <w:r>
        <w:lastRenderedPageBreak/>
        <w:t xml:space="preserve">his strength and thus pressed down with his feet that car into the earth, whereat the steeds, (as already said) bending down their knees, laid themselves down upon the earth when the car itself had sank into it. Then loud sounds arose in the welkin in applause of </w:t>
      </w:r>
      <w:r>
        <w:rPr>
          <w:spacing w:val="-3"/>
        </w:rPr>
        <w:t xml:space="preserve">Vasudeva. Many </w:t>
      </w:r>
      <w:r>
        <w:t xml:space="preserve">celestial voices were heard, and celestial flowers were showered upon Krishna, and leonine shouts also were uttered. When the car had thus been pressed down into the earth through the exertions of the slayer of Madhu, the excellent ornament of </w:t>
      </w:r>
      <w:r>
        <w:rPr>
          <w:spacing w:val="-6"/>
        </w:rPr>
        <w:t xml:space="preserve">Arjuna’s </w:t>
      </w:r>
      <w:r>
        <w:t xml:space="preserve">head, celebrated throughout the earth, the welkin, heaven, and the waters, the </w:t>
      </w:r>
      <w:r>
        <w:rPr>
          <w:spacing w:val="-8"/>
        </w:rPr>
        <w:t xml:space="preserve">Suta’s </w:t>
      </w:r>
      <w:r>
        <w:t xml:space="preserve">son swept off from the crown of his rival, with that </w:t>
      </w:r>
      <w:r>
        <w:rPr>
          <w:spacing w:val="-5"/>
        </w:rPr>
        <w:t xml:space="preserve">arrow, </w:t>
      </w:r>
      <w:r>
        <w:t xml:space="preserve">in consequence of the very nature of that snaky weapon and the great care and wrath with which it had been shot. That diadem, endued with the splendour of the sun or the moon or fire or a planet, and adorned with gold and pearls and gems and diamonds, had with great care been made by the puissant Self-born himself for Purandara. Costly as its appearance indicated, it was inspiring terror in the hearts of foes, contributing to the happiness of him that wore it, and shedding a fragrance, that ornament had been given by the chief of the celestials himself with a cheerful heart unto Partha while the latter had proceeded to slaughter the foes of the gods. That diadem was incapable of being crushed by Rudra and the Lord of waters and </w:t>
      </w:r>
      <w:r>
        <w:rPr>
          <w:spacing w:val="-3"/>
        </w:rPr>
        <w:t xml:space="preserve">Kuvera </w:t>
      </w:r>
      <w:r>
        <w:t xml:space="preserve">with Pinaka and noose and thunderbolt and the very foremost of shafts. </w:t>
      </w:r>
      <w:r>
        <w:rPr>
          <w:spacing w:val="-5"/>
        </w:rPr>
        <w:t xml:space="preserve">It </w:t>
      </w:r>
      <w:r>
        <w:t xml:space="preserve">could not be endured by even the foremost ones among the gods. </w:t>
      </w:r>
      <w:r>
        <w:rPr>
          <w:spacing w:val="-3"/>
        </w:rPr>
        <w:t xml:space="preserve">Vrisha, however, </w:t>
      </w:r>
      <w:r>
        <w:t xml:space="preserve">now broke it forcibly with his snake-inspired shaft. Endued with great </w:t>
      </w:r>
      <w:r>
        <w:rPr>
          <w:spacing w:val="-3"/>
        </w:rPr>
        <w:t xml:space="preserve">activity, </w:t>
      </w:r>
      <w:r>
        <w:t>that wicked-natured snake of fierce form and false vows, falling upon that diadem-decked with gold and gems, swept</w:t>
      </w:r>
      <w:r>
        <w:rPr>
          <w:spacing w:val="-5"/>
        </w:rPr>
        <w:t xml:space="preserve"> </w:t>
      </w:r>
      <w:r>
        <w:t>it</w:t>
      </w:r>
      <w:r>
        <w:rPr>
          <w:spacing w:val="-5"/>
        </w:rPr>
        <w:t xml:space="preserve"> </w:t>
      </w:r>
      <w:r>
        <w:t>away</w:t>
      </w:r>
      <w:r>
        <w:rPr>
          <w:spacing w:val="-5"/>
        </w:rPr>
        <w:t xml:space="preserve"> </w:t>
      </w:r>
      <w:r>
        <w:t>from</w:t>
      </w:r>
      <w:r>
        <w:rPr>
          <w:spacing w:val="-5"/>
        </w:rPr>
        <w:t xml:space="preserve"> </w:t>
      </w:r>
      <w:r>
        <w:rPr>
          <w:spacing w:val="-6"/>
        </w:rPr>
        <w:t>Arjuna’s</w:t>
      </w:r>
      <w:r>
        <w:rPr>
          <w:spacing w:val="-5"/>
        </w:rPr>
        <w:t xml:space="preserve"> </w:t>
      </w:r>
      <w:r>
        <w:t>head.</w:t>
      </w:r>
      <w:r>
        <w:rPr>
          <w:spacing w:val="-5"/>
        </w:rPr>
        <w:t xml:space="preserve"> </w:t>
      </w:r>
      <w:r>
        <w:t>That</w:t>
      </w:r>
      <w:r>
        <w:rPr>
          <w:spacing w:val="-5"/>
        </w:rPr>
        <w:t xml:space="preserve"> </w:t>
      </w:r>
      <w:r>
        <w:t>snake,</w:t>
      </w:r>
      <w:r>
        <w:rPr>
          <w:spacing w:val="-5"/>
        </w:rPr>
        <w:t xml:space="preserve"> </w:t>
      </w:r>
      <w:r>
        <w:t>O</w:t>
      </w:r>
      <w:r>
        <w:rPr>
          <w:spacing w:val="-5"/>
        </w:rPr>
        <w:t xml:space="preserve"> </w:t>
      </w:r>
      <w:r>
        <w:t>king,</w:t>
      </w:r>
      <w:r>
        <w:rPr>
          <w:spacing w:val="-5"/>
        </w:rPr>
        <w:t xml:space="preserve"> </w:t>
      </w:r>
      <w:r>
        <w:t>forcibly</w:t>
      </w:r>
      <w:r>
        <w:rPr>
          <w:spacing w:val="-5"/>
        </w:rPr>
        <w:t xml:space="preserve"> </w:t>
      </w:r>
      <w:r>
        <w:t>tore</w:t>
      </w:r>
      <w:r>
        <w:rPr>
          <w:spacing w:val="-5"/>
        </w:rPr>
        <w:t xml:space="preserve"> </w:t>
      </w:r>
      <w:r>
        <w:t>it</w:t>
      </w:r>
      <w:r>
        <w:rPr>
          <w:spacing w:val="-5"/>
        </w:rPr>
        <w:t xml:space="preserve"> </w:t>
      </w:r>
      <w:r>
        <w:t>away</w:t>
      </w:r>
      <w:r>
        <w:rPr>
          <w:spacing w:val="-5"/>
        </w:rPr>
        <w:t xml:space="preserve"> </w:t>
      </w:r>
      <w:r>
        <w:t>from</w:t>
      </w:r>
      <w:r>
        <w:rPr>
          <w:spacing w:val="-5"/>
        </w:rPr>
        <w:t xml:space="preserve"> </w:t>
      </w:r>
      <w:r>
        <w:rPr>
          <w:spacing w:val="-6"/>
        </w:rPr>
        <w:t>Partha’s</w:t>
      </w:r>
      <w:r>
        <w:rPr>
          <w:spacing w:val="-5"/>
        </w:rPr>
        <w:t xml:space="preserve"> </w:t>
      </w:r>
      <w:r>
        <w:t>head,</w:t>
      </w:r>
      <w:r>
        <w:rPr>
          <w:spacing w:val="-5"/>
        </w:rPr>
        <w:t xml:space="preserve"> </w:t>
      </w:r>
      <w:r>
        <w:t>quickly</w:t>
      </w:r>
      <w:r>
        <w:rPr>
          <w:spacing w:val="-5"/>
        </w:rPr>
        <w:t xml:space="preserve"> </w:t>
      </w:r>
      <w:r>
        <w:t>reducing</w:t>
      </w:r>
      <w:r>
        <w:rPr>
          <w:spacing w:val="-5"/>
        </w:rPr>
        <w:t xml:space="preserve"> </w:t>
      </w:r>
      <w:r>
        <w:t>into fragments</w:t>
      </w:r>
      <w:r>
        <w:rPr>
          <w:spacing w:val="-3"/>
        </w:rPr>
        <w:t xml:space="preserve"> </w:t>
      </w:r>
      <w:r>
        <w:t>that</w:t>
      </w:r>
      <w:r>
        <w:rPr>
          <w:spacing w:val="-3"/>
        </w:rPr>
        <w:t xml:space="preserve"> </w:t>
      </w:r>
      <w:r>
        <w:t>well-made</w:t>
      </w:r>
      <w:r>
        <w:rPr>
          <w:spacing w:val="-2"/>
        </w:rPr>
        <w:t xml:space="preserve"> </w:t>
      </w:r>
      <w:r>
        <w:t>ornament</w:t>
      </w:r>
      <w:r>
        <w:rPr>
          <w:spacing w:val="-3"/>
        </w:rPr>
        <w:t xml:space="preserve"> </w:t>
      </w:r>
      <w:r>
        <w:t>set</w:t>
      </w:r>
      <w:r>
        <w:rPr>
          <w:spacing w:val="-2"/>
        </w:rPr>
        <w:t xml:space="preserve"> </w:t>
      </w:r>
      <w:r>
        <w:t>over</w:t>
      </w:r>
      <w:r>
        <w:rPr>
          <w:spacing w:val="-3"/>
        </w:rPr>
        <w:t xml:space="preserve"> </w:t>
      </w:r>
      <w:r>
        <w:t>with</w:t>
      </w:r>
      <w:r>
        <w:rPr>
          <w:spacing w:val="-2"/>
        </w:rPr>
        <w:t xml:space="preserve"> </w:t>
      </w:r>
      <w:r>
        <w:rPr>
          <w:spacing w:val="-3"/>
        </w:rPr>
        <w:t xml:space="preserve">many </w:t>
      </w:r>
      <w:r>
        <w:t>a</w:t>
      </w:r>
      <w:r>
        <w:rPr>
          <w:spacing w:val="-2"/>
        </w:rPr>
        <w:t xml:space="preserve"> </w:t>
      </w:r>
      <w:r>
        <w:t>gem</w:t>
      </w:r>
      <w:r>
        <w:rPr>
          <w:spacing w:val="-3"/>
        </w:rPr>
        <w:t xml:space="preserve"> </w:t>
      </w:r>
      <w:r>
        <w:t>and</w:t>
      </w:r>
      <w:r>
        <w:rPr>
          <w:spacing w:val="-2"/>
        </w:rPr>
        <w:t xml:space="preserve"> </w:t>
      </w:r>
      <w:r>
        <w:t>blazing</w:t>
      </w:r>
      <w:r>
        <w:rPr>
          <w:spacing w:val="-3"/>
        </w:rPr>
        <w:t xml:space="preserve"> </w:t>
      </w:r>
      <w:r>
        <w:t>with</w:t>
      </w:r>
      <w:r>
        <w:rPr>
          <w:spacing w:val="-2"/>
        </w:rPr>
        <w:t xml:space="preserve"> </w:t>
      </w:r>
      <w:r>
        <w:rPr>
          <w:spacing w:val="-4"/>
        </w:rPr>
        <w:t>beauty,</w:t>
      </w:r>
      <w:r>
        <w:rPr>
          <w:spacing w:val="-3"/>
        </w:rPr>
        <w:t xml:space="preserve"> </w:t>
      </w:r>
      <w:r>
        <w:t>like</w:t>
      </w:r>
      <w:r>
        <w:rPr>
          <w:spacing w:val="-2"/>
        </w:rPr>
        <w:t xml:space="preserve"> </w:t>
      </w:r>
      <w:r>
        <w:t>the</w:t>
      </w:r>
      <w:r>
        <w:rPr>
          <w:spacing w:val="-3"/>
        </w:rPr>
        <w:t xml:space="preserve"> </w:t>
      </w:r>
      <w:r>
        <w:t>thunderbolt</w:t>
      </w:r>
      <w:r>
        <w:rPr>
          <w:spacing w:val="-3"/>
        </w:rPr>
        <w:t xml:space="preserve"> </w:t>
      </w:r>
      <w:r>
        <w:t>riving</w:t>
      </w:r>
      <w:r>
        <w:rPr>
          <w:spacing w:val="-2"/>
        </w:rPr>
        <w:t xml:space="preserve"> </w:t>
      </w:r>
      <w:r>
        <w:t xml:space="preserve">a mountain summit decked with lofty and beautiful trees graced with flowers. Crushed by that excellent weapon, possessed of </w:t>
      </w:r>
      <w:r>
        <w:rPr>
          <w:spacing w:val="-3"/>
        </w:rPr>
        <w:t xml:space="preserve">splendour, </w:t>
      </w:r>
      <w:r>
        <w:t xml:space="preserve">and blazing with the fire of (the </w:t>
      </w:r>
      <w:r>
        <w:rPr>
          <w:spacing w:val="-5"/>
        </w:rPr>
        <w:t xml:space="preserve">snake’s) </w:t>
      </w:r>
      <w:r>
        <w:t xml:space="preserve">poison, that beautiful and much-liked diadem of Partha fell down on the earth like the blazing disc of the Sun from the Asta hills. Indeed, that snake forcibly swept away from </w:t>
      </w:r>
      <w:r>
        <w:rPr>
          <w:spacing w:val="-6"/>
        </w:rPr>
        <w:t xml:space="preserve">Arjuna’s </w:t>
      </w:r>
      <w:r>
        <w:t xml:space="preserve">head that diadem adorned with </w:t>
      </w:r>
      <w:r>
        <w:rPr>
          <w:spacing w:val="-3"/>
        </w:rPr>
        <w:t xml:space="preserve">many </w:t>
      </w:r>
      <w:r>
        <w:t>gems, like the thunder of Indra felling a beautiful mountain summit adorned with lofty trees bearing budding leaves and flowers. And the earth, welkin, heaven, and the waters,</w:t>
      </w:r>
      <w:r>
        <w:rPr>
          <w:spacing w:val="-4"/>
        </w:rPr>
        <w:t xml:space="preserve"> </w:t>
      </w:r>
      <w:r>
        <w:t>when</w:t>
      </w:r>
      <w:r>
        <w:rPr>
          <w:spacing w:val="-3"/>
        </w:rPr>
        <w:t xml:space="preserve"> </w:t>
      </w:r>
      <w:r>
        <w:t>agitated</w:t>
      </w:r>
      <w:r>
        <w:rPr>
          <w:spacing w:val="-3"/>
        </w:rPr>
        <w:t xml:space="preserve"> </w:t>
      </w:r>
      <w:r>
        <w:t>by</w:t>
      </w:r>
      <w:r>
        <w:rPr>
          <w:spacing w:val="-3"/>
        </w:rPr>
        <w:t xml:space="preserve"> </w:t>
      </w:r>
      <w:r>
        <w:t>a</w:t>
      </w:r>
      <w:r>
        <w:rPr>
          <w:spacing w:val="-4"/>
        </w:rPr>
        <w:t xml:space="preserve"> </w:t>
      </w:r>
      <w:r>
        <w:t>tempest,</w:t>
      </w:r>
      <w:r>
        <w:rPr>
          <w:spacing w:val="-3"/>
        </w:rPr>
        <w:t xml:space="preserve"> </w:t>
      </w:r>
      <w:r>
        <w:t>roar</w:t>
      </w:r>
      <w:r>
        <w:rPr>
          <w:spacing w:val="-3"/>
        </w:rPr>
        <w:t xml:space="preserve"> </w:t>
      </w:r>
      <w:r>
        <w:t>aloud,</w:t>
      </w:r>
      <w:r>
        <w:rPr>
          <w:spacing w:val="-3"/>
        </w:rPr>
        <w:t xml:space="preserve"> </w:t>
      </w:r>
      <w:r>
        <w:t>O</w:t>
      </w:r>
      <w:r>
        <w:rPr>
          <w:spacing w:val="-3"/>
        </w:rPr>
        <w:t xml:space="preserve"> </w:t>
      </w:r>
      <w:r>
        <w:t>Bharata,</w:t>
      </w:r>
      <w:r>
        <w:rPr>
          <w:spacing w:val="-4"/>
        </w:rPr>
        <w:t xml:space="preserve"> </w:t>
      </w:r>
      <w:r>
        <w:t>even</w:t>
      </w:r>
      <w:r>
        <w:rPr>
          <w:spacing w:val="-3"/>
        </w:rPr>
        <w:t xml:space="preserve"> </w:t>
      </w:r>
      <w:r>
        <w:t>such</w:t>
      </w:r>
      <w:r>
        <w:rPr>
          <w:spacing w:val="-3"/>
        </w:rPr>
        <w:t xml:space="preserve"> </w:t>
      </w:r>
      <w:r>
        <w:t>was</w:t>
      </w:r>
      <w:r>
        <w:rPr>
          <w:spacing w:val="-3"/>
        </w:rPr>
        <w:t xml:space="preserve"> </w:t>
      </w:r>
      <w:r>
        <w:t>the</w:t>
      </w:r>
      <w:r>
        <w:rPr>
          <w:spacing w:val="-4"/>
        </w:rPr>
        <w:t xml:space="preserve"> </w:t>
      </w:r>
      <w:r>
        <w:t>roar</w:t>
      </w:r>
      <w:r>
        <w:rPr>
          <w:spacing w:val="-3"/>
        </w:rPr>
        <w:t xml:space="preserve"> </w:t>
      </w:r>
      <w:r>
        <w:t>that</w:t>
      </w:r>
      <w:r>
        <w:rPr>
          <w:spacing w:val="-3"/>
        </w:rPr>
        <w:t xml:space="preserve"> </w:t>
      </w:r>
      <w:r>
        <w:t>arose</w:t>
      </w:r>
      <w:r>
        <w:rPr>
          <w:spacing w:val="-3"/>
        </w:rPr>
        <w:t xml:space="preserve"> </w:t>
      </w:r>
      <w:r>
        <w:t>in</w:t>
      </w:r>
      <w:r>
        <w:rPr>
          <w:spacing w:val="-3"/>
        </w:rPr>
        <w:t xml:space="preserve"> </w:t>
      </w:r>
      <w:r>
        <w:t>all</w:t>
      </w:r>
      <w:r>
        <w:rPr>
          <w:spacing w:val="-4"/>
        </w:rPr>
        <w:t xml:space="preserve"> </w:t>
      </w:r>
      <w:r>
        <w:t>the</w:t>
      </w:r>
      <w:r>
        <w:rPr>
          <w:spacing w:val="-3"/>
        </w:rPr>
        <w:t xml:space="preserve"> </w:t>
      </w:r>
      <w:r>
        <w:t>worlds</w:t>
      </w:r>
      <w:r>
        <w:rPr>
          <w:spacing w:val="-3"/>
        </w:rPr>
        <w:t xml:space="preserve"> at </w:t>
      </w:r>
      <w:r>
        <w:t>that time. Hearing that tremendous noise, people, notwithstanding their efforts to be calm, became extremely agitated and reeled as they stood. Reft of diadem, the dark complexioned and youthful Partha looked beautiful like a blue mountain</w:t>
      </w:r>
      <w:r>
        <w:rPr>
          <w:spacing w:val="-3"/>
        </w:rPr>
        <w:t xml:space="preserve"> </w:t>
      </w:r>
      <w:r>
        <w:t>of</w:t>
      </w:r>
      <w:r>
        <w:rPr>
          <w:spacing w:val="-2"/>
        </w:rPr>
        <w:t xml:space="preserve"> </w:t>
      </w:r>
      <w:r>
        <w:t>lofty</w:t>
      </w:r>
      <w:r>
        <w:rPr>
          <w:spacing w:val="-3"/>
        </w:rPr>
        <w:t xml:space="preserve"> </w:t>
      </w:r>
      <w:r>
        <w:t>summit.</w:t>
      </w:r>
      <w:r>
        <w:rPr>
          <w:spacing w:val="-2"/>
        </w:rPr>
        <w:t xml:space="preserve"> </w:t>
      </w:r>
      <w:r>
        <w:t>Binding</w:t>
      </w:r>
      <w:r>
        <w:rPr>
          <w:spacing w:val="-3"/>
        </w:rPr>
        <w:t xml:space="preserve"> </w:t>
      </w:r>
      <w:r>
        <w:t>then</w:t>
      </w:r>
      <w:r>
        <w:rPr>
          <w:spacing w:val="-2"/>
        </w:rPr>
        <w:t xml:space="preserve"> </w:t>
      </w:r>
      <w:r>
        <w:t>his</w:t>
      </w:r>
      <w:r>
        <w:rPr>
          <w:spacing w:val="-3"/>
        </w:rPr>
        <w:t xml:space="preserve"> </w:t>
      </w:r>
      <w:r>
        <w:t>locks</w:t>
      </w:r>
      <w:r>
        <w:rPr>
          <w:spacing w:val="-2"/>
        </w:rPr>
        <w:t xml:space="preserve"> </w:t>
      </w:r>
      <w:r>
        <w:t>with</w:t>
      </w:r>
      <w:r>
        <w:rPr>
          <w:spacing w:val="-3"/>
        </w:rPr>
        <w:t xml:space="preserve"> </w:t>
      </w:r>
      <w:r>
        <w:t>a</w:t>
      </w:r>
      <w:r>
        <w:rPr>
          <w:spacing w:val="-2"/>
        </w:rPr>
        <w:t xml:space="preserve"> </w:t>
      </w:r>
      <w:r>
        <w:t>white</w:t>
      </w:r>
      <w:r>
        <w:rPr>
          <w:spacing w:val="-3"/>
        </w:rPr>
        <w:t xml:space="preserve"> </w:t>
      </w:r>
      <w:r>
        <w:t>cloth,</w:t>
      </w:r>
      <w:r>
        <w:rPr>
          <w:spacing w:val="-2"/>
        </w:rPr>
        <w:t xml:space="preserve"> </w:t>
      </w:r>
      <w:r>
        <w:t>Arjuna</w:t>
      </w:r>
      <w:r>
        <w:rPr>
          <w:spacing w:val="-3"/>
        </w:rPr>
        <w:t xml:space="preserve"> </w:t>
      </w:r>
      <w:r>
        <w:t>stood</w:t>
      </w:r>
      <w:r>
        <w:rPr>
          <w:spacing w:val="-2"/>
        </w:rPr>
        <w:t xml:space="preserve"> </w:t>
      </w:r>
      <w:r>
        <w:t>perfectly</w:t>
      </w:r>
      <w:r>
        <w:rPr>
          <w:spacing w:val="-3"/>
        </w:rPr>
        <w:t xml:space="preserve"> </w:t>
      </w:r>
      <w:r>
        <w:t>unmoved.</w:t>
      </w:r>
      <w:r>
        <w:rPr>
          <w:spacing w:val="-2"/>
        </w:rPr>
        <w:t xml:space="preserve"> </w:t>
      </w:r>
      <w:r>
        <w:rPr>
          <w:spacing w:val="-3"/>
        </w:rPr>
        <w:t xml:space="preserve">With </w:t>
      </w:r>
      <w:r>
        <w:t>that</w:t>
      </w:r>
      <w:r w:rsidR="00D50D1C">
        <w:t xml:space="preserve"> </w:t>
      </w:r>
      <w:r>
        <w:t>white</w:t>
      </w:r>
      <w:r>
        <w:rPr>
          <w:spacing w:val="-3"/>
        </w:rPr>
        <w:t xml:space="preserve"> </w:t>
      </w:r>
      <w:r>
        <w:t>gear</w:t>
      </w:r>
      <w:r>
        <w:rPr>
          <w:spacing w:val="-3"/>
        </w:rPr>
        <w:t xml:space="preserve"> </w:t>
      </w:r>
      <w:r>
        <w:t>on</w:t>
      </w:r>
      <w:r>
        <w:rPr>
          <w:spacing w:val="-3"/>
        </w:rPr>
        <w:t xml:space="preserve"> </w:t>
      </w:r>
      <w:r>
        <w:t>his</w:t>
      </w:r>
      <w:r>
        <w:rPr>
          <w:spacing w:val="-3"/>
        </w:rPr>
        <w:t xml:space="preserve"> </w:t>
      </w:r>
      <w:r>
        <w:t>head,</w:t>
      </w:r>
      <w:r>
        <w:rPr>
          <w:spacing w:val="-3"/>
        </w:rPr>
        <w:t xml:space="preserve"> </w:t>
      </w:r>
      <w:r>
        <w:t>he</w:t>
      </w:r>
      <w:r>
        <w:rPr>
          <w:spacing w:val="-2"/>
        </w:rPr>
        <w:t xml:space="preserve"> </w:t>
      </w:r>
      <w:r>
        <w:t>looked</w:t>
      </w:r>
      <w:r>
        <w:rPr>
          <w:spacing w:val="-3"/>
        </w:rPr>
        <w:t xml:space="preserve"> </w:t>
      </w:r>
      <w:r>
        <w:t>like</w:t>
      </w:r>
      <w:r>
        <w:rPr>
          <w:spacing w:val="-3"/>
        </w:rPr>
        <w:t xml:space="preserve"> </w:t>
      </w:r>
      <w:r>
        <w:t>the</w:t>
      </w:r>
      <w:r>
        <w:rPr>
          <w:spacing w:val="-3"/>
        </w:rPr>
        <w:t xml:space="preserve"> Udaya </w:t>
      </w:r>
      <w:r>
        <w:t>hill</w:t>
      </w:r>
      <w:r>
        <w:rPr>
          <w:spacing w:val="-2"/>
        </w:rPr>
        <w:t xml:space="preserve"> </w:t>
      </w:r>
      <w:r>
        <w:t>illumined</w:t>
      </w:r>
      <w:r>
        <w:rPr>
          <w:spacing w:val="-3"/>
        </w:rPr>
        <w:t xml:space="preserve"> </w:t>
      </w:r>
      <w:r>
        <w:t>with</w:t>
      </w:r>
      <w:r>
        <w:rPr>
          <w:spacing w:val="-3"/>
        </w:rPr>
        <w:t xml:space="preserve"> </w:t>
      </w:r>
      <w:r>
        <w:t>the</w:t>
      </w:r>
      <w:r>
        <w:rPr>
          <w:spacing w:val="-3"/>
        </w:rPr>
        <w:t xml:space="preserve"> </w:t>
      </w:r>
      <w:r>
        <w:t>rays</w:t>
      </w:r>
      <w:r>
        <w:rPr>
          <w:spacing w:val="-3"/>
        </w:rPr>
        <w:t xml:space="preserve"> </w:t>
      </w:r>
      <w:r>
        <w:t>of</w:t>
      </w:r>
      <w:r>
        <w:rPr>
          <w:spacing w:val="-3"/>
        </w:rPr>
        <w:t xml:space="preserve"> </w:t>
      </w:r>
      <w:r>
        <w:t>the</w:t>
      </w:r>
      <w:r>
        <w:rPr>
          <w:spacing w:val="-2"/>
        </w:rPr>
        <w:t xml:space="preserve"> </w:t>
      </w:r>
      <w:r>
        <w:t>sun.</w:t>
      </w:r>
      <w:r>
        <w:rPr>
          <w:spacing w:val="-3"/>
        </w:rPr>
        <w:t xml:space="preserve"> </w:t>
      </w:r>
      <w:r>
        <w:t>Thus</w:t>
      </w:r>
      <w:r>
        <w:rPr>
          <w:spacing w:val="-3"/>
        </w:rPr>
        <w:t xml:space="preserve"> </w:t>
      </w:r>
      <w:r>
        <w:t>that</w:t>
      </w:r>
      <w:r>
        <w:rPr>
          <w:spacing w:val="-3"/>
        </w:rPr>
        <w:t xml:space="preserve"> </w:t>
      </w:r>
      <w:r>
        <w:t>she-snake</w:t>
      </w:r>
      <w:r>
        <w:rPr>
          <w:spacing w:val="-3"/>
        </w:rPr>
        <w:t xml:space="preserve"> </w:t>
      </w:r>
      <w:r>
        <w:t xml:space="preserve">(whom Arjuna had killed </w:t>
      </w:r>
      <w:r>
        <w:rPr>
          <w:spacing w:val="-3"/>
        </w:rPr>
        <w:t xml:space="preserve">at </w:t>
      </w:r>
      <w:r>
        <w:t xml:space="preserve">Khandava) of excellent mouth, through her son in the form of an </w:t>
      </w:r>
      <w:r>
        <w:rPr>
          <w:spacing w:val="-5"/>
        </w:rPr>
        <w:t xml:space="preserve">arrow, </w:t>
      </w:r>
      <w:r>
        <w:t xml:space="preserve">sped by </w:t>
      </w:r>
      <w:r>
        <w:rPr>
          <w:spacing w:val="-6"/>
        </w:rPr>
        <w:t xml:space="preserve">Surya’s </w:t>
      </w:r>
      <w:r>
        <w:t xml:space="preserve">son, </w:t>
      </w:r>
      <w:r>
        <w:lastRenderedPageBreak/>
        <w:t xml:space="preserve">beholding Arjuna of exceeding energy and might standing with his head </w:t>
      </w:r>
      <w:r>
        <w:rPr>
          <w:spacing w:val="-3"/>
        </w:rPr>
        <w:t xml:space="preserve">at </w:t>
      </w:r>
      <w:r>
        <w:t xml:space="preserve">a level with the reins of the steeds, took away his diadem </w:t>
      </w:r>
      <w:r>
        <w:rPr>
          <w:spacing w:val="-5"/>
        </w:rPr>
        <w:t xml:space="preserve">only, </w:t>
      </w:r>
      <w:r>
        <w:t xml:space="preserve">that well-made ornament (formerly) owned by </w:t>
      </w:r>
      <w:r>
        <w:rPr>
          <w:spacing w:val="-5"/>
        </w:rPr>
        <w:t xml:space="preserve">Aditi’s </w:t>
      </w:r>
      <w:r>
        <w:t xml:space="preserve">son and endued with the effulgence of Surya himself. But Arjuna also (as will appear in the sequel) did not return from that battle without causing the snake to succumb to the power of </w:t>
      </w:r>
      <w:r>
        <w:rPr>
          <w:spacing w:val="-6"/>
        </w:rPr>
        <w:t xml:space="preserve">Yama. </w:t>
      </w:r>
      <w:r>
        <w:t xml:space="preserve">Sped from </w:t>
      </w:r>
      <w:r>
        <w:rPr>
          <w:spacing w:val="-7"/>
        </w:rPr>
        <w:t xml:space="preserve">Karna’s </w:t>
      </w:r>
      <w:r>
        <w:t xml:space="preserve">arms, that costly shaft resembling fire or the sun in effulgence, viz., that mighty snake who from before had become the deadly foe of Arjuna, thus crushing the </w:t>
      </w:r>
      <w:r>
        <w:rPr>
          <w:spacing w:val="-5"/>
        </w:rPr>
        <w:t xml:space="preserve">latter’s </w:t>
      </w:r>
      <w:r>
        <w:t xml:space="preserve">diadem, went </w:t>
      </w:r>
      <w:r>
        <w:rPr>
          <w:spacing w:val="-5"/>
        </w:rPr>
        <w:t xml:space="preserve">away. </w:t>
      </w:r>
      <w:r>
        <w:t xml:space="preserve">Having burnt the gold-decked diadem of Arjuna displayed on his head, he desired to come to Arjuna once more with great speed. Asked, </w:t>
      </w:r>
      <w:r>
        <w:rPr>
          <w:spacing w:val="-3"/>
        </w:rPr>
        <w:t xml:space="preserve">however, </w:t>
      </w:r>
      <w:r>
        <w:t xml:space="preserve">by Karna (who saw him but knew him not), he said these words, “Thou hadst sped me, O Karna, without having seen me. </w:t>
      </w:r>
      <w:r>
        <w:rPr>
          <w:spacing w:val="-5"/>
        </w:rPr>
        <w:t xml:space="preserve">It </w:t>
      </w:r>
      <w:r>
        <w:t xml:space="preserve">was for this that I could not strike off </w:t>
      </w:r>
      <w:r>
        <w:rPr>
          <w:spacing w:val="-6"/>
        </w:rPr>
        <w:t xml:space="preserve">Arjuna’s </w:t>
      </w:r>
      <w:r>
        <w:t xml:space="preserve">head. Do thou quickly shoot me once again, after seeing me well. I shall then slay thy foe and mine </w:t>
      </w:r>
      <w:r>
        <w:rPr>
          <w:spacing w:val="-8"/>
        </w:rPr>
        <w:t xml:space="preserve">too.” </w:t>
      </w:r>
      <w:r>
        <w:t xml:space="preserve">Thus addressed in that battle by him, the </w:t>
      </w:r>
      <w:r>
        <w:rPr>
          <w:spacing w:val="-8"/>
        </w:rPr>
        <w:t xml:space="preserve">Suta’s </w:t>
      </w:r>
      <w:r>
        <w:t xml:space="preserve">son said, “Who are you possessed of such fierce form?” The snake answered, saying, </w:t>
      </w:r>
      <w:r>
        <w:rPr>
          <w:spacing w:val="-3"/>
        </w:rPr>
        <w:t xml:space="preserve">“Know </w:t>
      </w:r>
      <w:r>
        <w:t xml:space="preserve">me as one that has been wronged by Partha. </w:t>
      </w:r>
      <w:r>
        <w:rPr>
          <w:spacing w:val="-4"/>
        </w:rPr>
        <w:t xml:space="preserve">My </w:t>
      </w:r>
      <w:r>
        <w:t xml:space="preserve">enmity towards him is due to his having slain </w:t>
      </w:r>
      <w:r>
        <w:rPr>
          <w:spacing w:val="-3"/>
        </w:rPr>
        <w:t xml:space="preserve">my mother. </w:t>
      </w:r>
      <w:r>
        <w:t xml:space="preserve">If the wielder of the thunderbolt himself were to protect Partha, the latter would still have to go to the domains of the king of the pitris. Do not disregard me. Do </w:t>
      </w:r>
      <w:r>
        <w:rPr>
          <w:spacing w:val="-3"/>
        </w:rPr>
        <w:t xml:space="preserve">my </w:t>
      </w:r>
      <w:r>
        <w:t xml:space="preserve">bidding. I will slay thy foe. Shoot me without </w:t>
      </w:r>
      <w:r>
        <w:rPr>
          <w:spacing w:val="-8"/>
        </w:rPr>
        <w:t>delay.”</w:t>
      </w:r>
      <w:r>
        <w:rPr>
          <w:spacing w:val="-4"/>
        </w:rPr>
        <w:t xml:space="preserve"> </w:t>
      </w:r>
      <w:r>
        <w:t>Hearing</w:t>
      </w:r>
      <w:r>
        <w:rPr>
          <w:spacing w:val="-4"/>
        </w:rPr>
        <w:t xml:space="preserve"> </w:t>
      </w:r>
      <w:r>
        <w:t>those</w:t>
      </w:r>
      <w:r>
        <w:rPr>
          <w:spacing w:val="-3"/>
        </w:rPr>
        <w:t xml:space="preserve"> </w:t>
      </w:r>
      <w:r>
        <w:t>words,</w:t>
      </w:r>
      <w:r>
        <w:rPr>
          <w:spacing w:val="-4"/>
        </w:rPr>
        <w:t xml:space="preserve"> </w:t>
      </w:r>
      <w:r>
        <w:t>Karna</w:t>
      </w:r>
      <w:r>
        <w:rPr>
          <w:spacing w:val="-4"/>
        </w:rPr>
        <w:t xml:space="preserve"> </w:t>
      </w:r>
      <w:r>
        <w:t>said,</w:t>
      </w:r>
      <w:r>
        <w:rPr>
          <w:spacing w:val="-3"/>
        </w:rPr>
        <w:t xml:space="preserve"> </w:t>
      </w:r>
      <w:r>
        <w:t>“Karna,</w:t>
      </w:r>
      <w:r>
        <w:rPr>
          <w:spacing w:val="-4"/>
        </w:rPr>
        <w:t xml:space="preserve"> </w:t>
      </w:r>
      <w:r>
        <w:t>O</w:t>
      </w:r>
      <w:r>
        <w:rPr>
          <w:spacing w:val="-4"/>
        </w:rPr>
        <w:t xml:space="preserve"> </w:t>
      </w:r>
      <w:r>
        <w:t>snake,</w:t>
      </w:r>
      <w:r>
        <w:rPr>
          <w:spacing w:val="-3"/>
        </w:rPr>
        <w:t xml:space="preserve"> </w:t>
      </w:r>
      <w:r>
        <w:t>never</w:t>
      </w:r>
      <w:r>
        <w:rPr>
          <w:spacing w:val="-4"/>
        </w:rPr>
        <w:t xml:space="preserve"> </w:t>
      </w:r>
      <w:r>
        <w:t>desires</w:t>
      </w:r>
      <w:r>
        <w:rPr>
          <w:spacing w:val="-4"/>
        </w:rPr>
        <w:t xml:space="preserve"> </w:t>
      </w:r>
      <w:r>
        <w:t>to</w:t>
      </w:r>
      <w:r>
        <w:rPr>
          <w:spacing w:val="-3"/>
        </w:rPr>
        <w:t xml:space="preserve"> </w:t>
      </w:r>
      <w:r>
        <w:t>have</w:t>
      </w:r>
      <w:r>
        <w:rPr>
          <w:spacing w:val="-4"/>
        </w:rPr>
        <w:t xml:space="preserve"> </w:t>
      </w:r>
      <w:r>
        <w:t>victory</w:t>
      </w:r>
      <w:r>
        <w:rPr>
          <w:spacing w:val="-4"/>
        </w:rPr>
        <w:t xml:space="preserve"> </w:t>
      </w:r>
      <w:r>
        <w:t>in</w:t>
      </w:r>
      <w:r>
        <w:rPr>
          <w:spacing w:val="-3"/>
        </w:rPr>
        <w:t xml:space="preserve"> </w:t>
      </w:r>
      <w:r>
        <w:t>battle</w:t>
      </w:r>
      <w:r>
        <w:rPr>
          <w:spacing w:val="-4"/>
        </w:rPr>
        <w:t xml:space="preserve"> </w:t>
      </w:r>
      <w:r>
        <w:t>today</w:t>
      </w:r>
      <w:r>
        <w:rPr>
          <w:spacing w:val="-4"/>
        </w:rPr>
        <w:t xml:space="preserve"> </w:t>
      </w:r>
      <w:r>
        <w:t>by</w:t>
      </w:r>
      <w:r>
        <w:rPr>
          <w:spacing w:val="-3"/>
        </w:rPr>
        <w:t xml:space="preserve"> </w:t>
      </w:r>
      <w:r>
        <w:t>relying</w:t>
      </w:r>
      <w:r>
        <w:rPr>
          <w:spacing w:val="-4"/>
        </w:rPr>
        <w:t xml:space="preserve"> </w:t>
      </w:r>
      <w:r>
        <w:t xml:space="preserve">on </w:t>
      </w:r>
      <w:r>
        <w:rPr>
          <w:spacing w:val="-4"/>
        </w:rPr>
        <w:t xml:space="preserve">another’s </w:t>
      </w:r>
      <w:r>
        <w:t xml:space="preserve">might. Even if I have to slay a hundred Arjunas, I will not, O snake, still shoot the same shaft </w:t>
      </w:r>
      <w:r>
        <w:rPr>
          <w:spacing w:val="-5"/>
        </w:rPr>
        <w:t xml:space="preserve">twice.” </w:t>
      </w:r>
      <w:r>
        <w:t xml:space="preserve">Once more addressing him in the midst of battle, that best of men, viz., </w:t>
      </w:r>
      <w:r>
        <w:rPr>
          <w:spacing w:val="-6"/>
        </w:rPr>
        <w:t xml:space="preserve">Surya’s </w:t>
      </w:r>
      <w:r>
        <w:t xml:space="preserve">son, Karna, said, </w:t>
      </w:r>
      <w:r>
        <w:rPr>
          <w:spacing w:val="-6"/>
        </w:rPr>
        <w:t xml:space="preserve">“Aided </w:t>
      </w:r>
      <w:r>
        <w:t xml:space="preserve">by the nature of </w:t>
      </w:r>
      <w:r>
        <w:rPr>
          <w:spacing w:val="-3"/>
        </w:rPr>
        <w:t xml:space="preserve">my </w:t>
      </w:r>
      <w:r>
        <w:t xml:space="preserve">other snaky weapons, and by resolute effort and wrath, I shall slay Partha. Be thou </w:t>
      </w:r>
      <w:r>
        <w:rPr>
          <w:spacing w:val="-3"/>
        </w:rPr>
        <w:t xml:space="preserve">happy </w:t>
      </w:r>
      <w:r>
        <w:t xml:space="preserve">and go </w:t>
      </w:r>
      <w:r>
        <w:rPr>
          <w:spacing w:val="-4"/>
        </w:rPr>
        <w:t xml:space="preserve">elsewhere.” </w:t>
      </w:r>
      <w:r>
        <w:t>Thus</w:t>
      </w:r>
      <w:r>
        <w:rPr>
          <w:spacing w:val="-5"/>
        </w:rPr>
        <w:t xml:space="preserve"> </w:t>
      </w:r>
      <w:r>
        <w:t>addressed,</w:t>
      </w:r>
      <w:r>
        <w:rPr>
          <w:spacing w:val="-5"/>
        </w:rPr>
        <w:t xml:space="preserve"> </w:t>
      </w:r>
      <w:r>
        <w:t>in</w:t>
      </w:r>
      <w:r>
        <w:rPr>
          <w:spacing w:val="-5"/>
        </w:rPr>
        <w:t xml:space="preserve"> </w:t>
      </w:r>
      <w:r>
        <w:t>battle,</w:t>
      </w:r>
      <w:r>
        <w:rPr>
          <w:spacing w:val="-4"/>
        </w:rPr>
        <w:t xml:space="preserve"> </w:t>
      </w:r>
      <w:r>
        <w:t>by</w:t>
      </w:r>
      <w:r>
        <w:rPr>
          <w:spacing w:val="-5"/>
        </w:rPr>
        <w:t xml:space="preserve"> </w:t>
      </w:r>
      <w:r>
        <w:t>Karna,</w:t>
      </w:r>
      <w:r>
        <w:rPr>
          <w:spacing w:val="-5"/>
        </w:rPr>
        <w:t xml:space="preserve"> </w:t>
      </w:r>
      <w:r>
        <w:t>that</w:t>
      </w:r>
      <w:r>
        <w:rPr>
          <w:spacing w:val="-5"/>
        </w:rPr>
        <w:t xml:space="preserve"> </w:t>
      </w:r>
      <w:r>
        <w:t>prince</w:t>
      </w:r>
      <w:r>
        <w:rPr>
          <w:spacing w:val="-4"/>
        </w:rPr>
        <w:t xml:space="preserve"> </w:t>
      </w:r>
      <w:r>
        <w:t>of</w:t>
      </w:r>
      <w:r>
        <w:rPr>
          <w:spacing w:val="-5"/>
        </w:rPr>
        <w:t xml:space="preserve"> </w:t>
      </w:r>
      <w:r>
        <w:t>snakes,</w:t>
      </w:r>
      <w:r>
        <w:rPr>
          <w:spacing w:val="-5"/>
        </w:rPr>
        <w:t xml:space="preserve"> </w:t>
      </w:r>
      <w:r>
        <w:t>unable</w:t>
      </w:r>
      <w:r>
        <w:rPr>
          <w:spacing w:val="-5"/>
        </w:rPr>
        <w:t xml:space="preserve"> </w:t>
      </w:r>
      <w:r>
        <w:t>from</w:t>
      </w:r>
      <w:r>
        <w:rPr>
          <w:spacing w:val="-4"/>
        </w:rPr>
        <w:t xml:space="preserve"> </w:t>
      </w:r>
      <w:r>
        <w:t>rage</w:t>
      </w:r>
      <w:r>
        <w:rPr>
          <w:spacing w:val="-5"/>
        </w:rPr>
        <w:t xml:space="preserve"> </w:t>
      </w:r>
      <w:r>
        <w:t>to</w:t>
      </w:r>
      <w:r>
        <w:rPr>
          <w:spacing w:val="-5"/>
        </w:rPr>
        <w:t xml:space="preserve"> </w:t>
      </w:r>
      <w:r>
        <w:t>bear</w:t>
      </w:r>
      <w:r>
        <w:rPr>
          <w:spacing w:val="-5"/>
        </w:rPr>
        <w:t xml:space="preserve"> </w:t>
      </w:r>
      <w:r>
        <w:t>those</w:t>
      </w:r>
      <w:r>
        <w:rPr>
          <w:spacing w:val="-4"/>
        </w:rPr>
        <w:t xml:space="preserve"> </w:t>
      </w:r>
      <w:r>
        <w:t>words,</w:t>
      </w:r>
      <w:r>
        <w:rPr>
          <w:spacing w:val="-5"/>
        </w:rPr>
        <w:t xml:space="preserve"> </w:t>
      </w:r>
      <w:r>
        <w:t>himself</w:t>
      </w:r>
      <w:r>
        <w:rPr>
          <w:spacing w:val="-5"/>
        </w:rPr>
        <w:t xml:space="preserve"> </w:t>
      </w:r>
      <w:r>
        <w:t xml:space="preserve">proceeded, O king, for the slaughter of Partha, having assumed the form of an </w:t>
      </w:r>
      <w:r>
        <w:rPr>
          <w:spacing w:val="-5"/>
        </w:rPr>
        <w:t xml:space="preserve">arrow. </w:t>
      </w:r>
      <w:r>
        <w:t xml:space="preserve">Of fierce form, the desire he ardently cherished was the destruction of his </w:t>
      </w:r>
      <w:r>
        <w:rPr>
          <w:spacing w:val="-4"/>
        </w:rPr>
        <w:t xml:space="preserve">enemy. </w:t>
      </w:r>
      <w:r>
        <w:t xml:space="preserve">Then Krishna, addressing Partha in that </w:t>
      </w:r>
      <w:r>
        <w:rPr>
          <w:spacing w:val="-3"/>
        </w:rPr>
        <w:t xml:space="preserve">encounter, </w:t>
      </w:r>
      <w:r>
        <w:t xml:space="preserve">said into him, </w:t>
      </w:r>
      <w:r>
        <w:rPr>
          <w:spacing w:val="-3"/>
        </w:rPr>
        <w:t xml:space="preserve">“Slay </w:t>
      </w:r>
      <w:r>
        <w:t xml:space="preserve">that great snake inimical to </w:t>
      </w:r>
      <w:r>
        <w:rPr>
          <w:spacing w:val="-6"/>
        </w:rPr>
        <w:t xml:space="preserve">thee.” </w:t>
      </w:r>
      <w:r>
        <w:t xml:space="preserve">Thus addressed by the slayer of Madhu, the wielder of Gandiva, that bowman who was always fierce unto foes, enquired of him, saying, “Who is that snake that advanceth of his own accord against me, as if, indeed he advanceth right against the mouth of Garuda?” Krishna replied, “Whilst thou, armed with </w:t>
      </w:r>
      <w:r>
        <w:rPr>
          <w:spacing w:val="-5"/>
        </w:rPr>
        <w:t xml:space="preserve">bow, </w:t>
      </w:r>
      <w:r>
        <w:t xml:space="preserve">wert engaged </w:t>
      </w:r>
      <w:r>
        <w:rPr>
          <w:spacing w:val="-3"/>
        </w:rPr>
        <w:t xml:space="preserve">at </w:t>
      </w:r>
      <w:r>
        <w:t xml:space="preserve">Khandava in gratifying the god Agni, this snake was then in the </w:t>
      </w:r>
      <w:r>
        <w:rPr>
          <w:spacing w:val="-5"/>
        </w:rPr>
        <w:t xml:space="preserve">sky, </w:t>
      </w:r>
      <w:r>
        <w:t xml:space="preserve">his body ensconced within his </w:t>
      </w:r>
      <w:r>
        <w:rPr>
          <w:spacing w:val="-4"/>
        </w:rPr>
        <w:t xml:space="preserve">mother’s. </w:t>
      </w:r>
      <w:r>
        <w:t xml:space="preserve">Thinking that it was only a single snake that was so staying in the </w:t>
      </w:r>
      <w:r>
        <w:rPr>
          <w:spacing w:val="-5"/>
        </w:rPr>
        <w:t xml:space="preserve">sky, </w:t>
      </w:r>
      <w:r>
        <w:t xml:space="preserve">thou killedest the </w:t>
      </w:r>
      <w:r>
        <w:rPr>
          <w:spacing w:val="-3"/>
        </w:rPr>
        <w:t xml:space="preserve">mother. </w:t>
      </w:r>
      <w:r>
        <w:t xml:space="preserve">Remembering that act of hostility done by thee, he cometh towards thee today for thy destruction. O resister of foes, behold him coming like a blazing </w:t>
      </w:r>
      <w:r>
        <w:rPr>
          <w:spacing w:val="-3"/>
        </w:rPr>
        <w:t xml:space="preserve">meteor, </w:t>
      </w:r>
      <w:r>
        <w:t>falling from the</w:t>
      </w:r>
      <w:r>
        <w:rPr>
          <w:spacing w:val="-8"/>
        </w:rPr>
        <w:t xml:space="preserve"> </w:t>
      </w:r>
      <w:r>
        <w:t>firmament!’”</w:t>
      </w:r>
    </w:p>
    <w:p w14:paraId="4D311AEC" w14:textId="77024BBF" w:rsidR="00D50D1C" w:rsidRDefault="00BD6E04" w:rsidP="00D50D1C">
      <w:pPr>
        <w:pStyle w:val="Body"/>
      </w:pPr>
      <w:r>
        <w:rPr>
          <w:spacing w:val="-3"/>
        </w:rPr>
        <w:t xml:space="preserve">“Sanjaya </w:t>
      </w:r>
      <w:r>
        <w:t xml:space="preserve">continued, ‘Then </w:t>
      </w:r>
      <w:r>
        <w:rPr>
          <w:spacing w:val="-3"/>
        </w:rPr>
        <w:t xml:space="preserve">Jishnu, </w:t>
      </w:r>
      <w:r>
        <w:t xml:space="preserve">turning his face in rage, cut off, with six keen shafts, that snake in the welkin as the latter was coursing in a slanting direction. His body thus cut off, he fell </w:t>
      </w:r>
      <w:r>
        <w:lastRenderedPageBreak/>
        <w:t xml:space="preserve">down on the earth. After that snake had been cut off by Arjuna, the lord Keshava himself, O king, of massive arms, that foremost of beings, raised up with his arms that car from the earth. </w:t>
      </w:r>
      <w:r>
        <w:rPr>
          <w:spacing w:val="-5"/>
        </w:rPr>
        <w:t xml:space="preserve">At </w:t>
      </w:r>
      <w:r>
        <w:t xml:space="preserve">that time, Karna, glancing obliquely </w:t>
      </w:r>
      <w:r>
        <w:rPr>
          <w:spacing w:val="-3"/>
        </w:rPr>
        <w:t xml:space="preserve">at </w:t>
      </w:r>
      <w:r>
        <w:t xml:space="preserve">Dhananjaya, pierced that foremost of persons, viz., Krishna, with ten shafts whetted on stone and equipped with peacock feathers. Then Dhananjaya, piercing Karna with a dozen well-shot and keen arrows equipped with heads like the </w:t>
      </w:r>
      <w:r>
        <w:rPr>
          <w:spacing w:val="-4"/>
        </w:rPr>
        <w:t xml:space="preserve">boar’s ear, </w:t>
      </w:r>
      <w:r>
        <w:t xml:space="preserve">sped a cloth-yard shaft endued with the energy of a snake of virulent poison and shot from his bow-string stretched to his </w:t>
      </w:r>
      <w:r>
        <w:rPr>
          <w:spacing w:val="-4"/>
        </w:rPr>
        <w:t xml:space="preserve">ear. </w:t>
      </w:r>
      <w:r>
        <w:t xml:space="preserve">That foremost of shafts, well shot by Arjuna, penetrated through </w:t>
      </w:r>
      <w:r>
        <w:rPr>
          <w:spacing w:val="-7"/>
        </w:rPr>
        <w:t xml:space="preserve">Karna’s </w:t>
      </w:r>
      <w:r>
        <w:rPr>
          <w:spacing w:val="-3"/>
        </w:rPr>
        <w:t xml:space="preserve">armour, </w:t>
      </w:r>
      <w:r>
        <w:t xml:space="preserve">and as if suspending his life breaths, drank his blood and entered the earth, its wings also having been drenched with gore. Endued with great </w:t>
      </w:r>
      <w:r>
        <w:rPr>
          <w:spacing w:val="-3"/>
        </w:rPr>
        <w:t xml:space="preserve">activity, Vrisha, </w:t>
      </w:r>
      <w:r>
        <w:t xml:space="preserve">enraged </w:t>
      </w:r>
      <w:r>
        <w:rPr>
          <w:spacing w:val="-3"/>
        </w:rPr>
        <w:t xml:space="preserve">at </w:t>
      </w:r>
      <w:r>
        <w:t xml:space="preserve">the stroke of the shaft, like a snake beaten with stick, shot </w:t>
      </w:r>
      <w:r>
        <w:rPr>
          <w:spacing w:val="-3"/>
        </w:rPr>
        <w:t xml:space="preserve">many </w:t>
      </w:r>
      <w:r>
        <w:t xml:space="preserve">mighty shafts, like snakes of virulent poison vomiting venom. And he pierced Janardana with a dozen shafts and Arjuna with nine and </w:t>
      </w:r>
      <w:r>
        <w:rPr>
          <w:spacing w:val="-3"/>
        </w:rPr>
        <w:t xml:space="preserve">ninety. </w:t>
      </w:r>
      <w:r>
        <w:t xml:space="preserve">And once more piercing the son of </w:t>
      </w:r>
      <w:r>
        <w:rPr>
          <w:spacing w:val="-3"/>
        </w:rPr>
        <w:t xml:space="preserve">Pandu </w:t>
      </w:r>
      <w:r>
        <w:t xml:space="preserve">with a terrible shaft, Karna laughed and uttered a loud </w:t>
      </w:r>
      <w:r>
        <w:rPr>
          <w:spacing w:val="-4"/>
        </w:rPr>
        <w:t xml:space="preserve">roar. </w:t>
      </w:r>
      <w:r>
        <w:t xml:space="preserve">The son of </w:t>
      </w:r>
      <w:r>
        <w:rPr>
          <w:spacing w:val="-3"/>
        </w:rPr>
        <w:t xml:space="preserve">Pandu, however, </w:t>
      </w:r>
      <w:r>
        <w:t xml:space="preserve">could not endure his </w:t>
      </w:r>
      <w:r>
        <w:rPr>
          <w:spacing w:val="-4"/>
        </w:rPr>
        <w:t xml:space="preserve">enemy’s </w:t>
      </w:r>
      <w:r>
        <w:rPr>
          <w:spacing w:val="-5"/>
        </w:rPr>
        <w:t xml:space="preserve">joy. </w:t>
      </w:r>
      <w:r>
        <w:t xml:space="preserve">Acquainted with all the vital parts of the human </w:t>
      </w:r>
      <w:r>
        <w:rPr>
          <w:spacing w:val="-4"/>
        </w:rPr>
        <w:t xml:space="preserve">body, </w:t>
      </w:r>
      <w:r>
        <w:t xml:space="preserve">Partha, possessed of prowess like that of Indra, pierced those vital limbs with hundreds of arrows even as Indra had struck </w:t>
      </w:r>
      <w:r>
        <w:rPr>
          <w:spacing w:val="-6"/>
        </w:rPr>
        <w:t>Vala</w:t>
      </w:r>
      <w:r>
        <w:rPr>
          <w:spacing w:val="-4"/>
        </w:rPr>
        <w:t xml:space="preserve"> </w:t>
      </w:r>
      <w:r>
        <w:t>with</w:t>
      </w:r>
      <w:r>
        <w:rPr>
          <w:spacing w:val="-3"/>
        </w:rPr>
        <w:t xml:space="preserve"> </w:t>
      </w:r>
      <w:r>
        <w:t>great</w:t>
      </w:r>
      <w:r>
        <w:rPr>
          <w:spacing w:val="-3"/>
        </w:rPr>
        <w:t xml:space="preserve"> energy. </w:t>
      </w:r>
      <w:r>
        <w:t>Then</w:t>
      </w:r>
      <w:r>
        <w:rPr>
          <w:spacing w:val="-3"/>
        </w:rPr>
        <w:t xml:space="preserve"> </w:t>
      </w:r>
      <w:r>
        <w:t>Arjuna</w:t>
      </w:r>
      <w:r>
        <w:rPr>
          <w:spacing w:val="-3"/>
        </w:rPr>
        <w:t xml:space="preserve"> </w:t>
      </w:r>
      <w:r>
        <w:t>sped</w:t>
      </w:r>
      <w:r>
        <w:rPr>
          <w:spacing w:val="-3"/>
        </w:rPr>
        <w:t xml:space="preserve"> </w:t>
      </w:r>
      <w:r>
        <w:t>ninety</w:t>
      </w:r>
      <w:r>
        <w:rPr>
          <w:spacing w:val="-3"/>
        </w:rPr>
        <w:t xml:space="preserve"> </w:t>
      </w:r>
      <w:r>
        <w:t>arrows,</w:t>
      </w:r>
      <w:r>
        <w:rPr>
          <w:spacing w:val="-4"/>
        </w:rPr>
        <w:t xml:space="preserve"> </w:t>
      </w:r>
      <w:r>
        <w:t>each</w:t>
      </w:r>
      <w:r>
        <w:rPr>
          <w:spacing w:val="-3"/>
        </w:rPr>
        <w:t xml:space="preserve"> </w:t>
      </w:r>
      <w:r>
        <w:t>resembling</w:t>
      </w:r>
      <w:r>
        <w:rPr>
          <w:spacing w:val="-3"/>
        </w:rPr>
        <w:t xml:space="preserve"> </w:t>
      </w:r>
      <w:r>
        <w:t>the</w:t>
      </w:r>
      <w:r>
        <w:rPr>
          <w:spacing w:val="-3"/>
        </w:rPr>
        <w:t xml:space="preserve"> </w:t>
      </w:r>
      <w:r>
        <w:t>rod</w:t>
      </w:r>
      <w:r>
        <w:rPr>
          <w:spacing w:val="-3"/>
        </w:rPr>
        <w:t xml:space="preserve"> </w:t>
      </w:r>
      <w:r>
        <w:t>of</w:t>
      </w:r>
      <w:r>
        <w:rPr>
          <w:spacing w:val="-3"/>
        </w:rPr>
        <w:t xml:space="preserve"> </w:t>
      </w:r>
      <w:r>
        <w:t>Death</w:t>
      </w:r>
      <w:r>
        <w:rPr>
          <w:spacing w:val="-3"/>
        </w:rPr>
        <w:t xml:space="preserve"> at </w:t>
      </w:r>
      <w:r>
        <w:t>Karna.</w:t>
      </w:r>
      <w:r>
        <w:rPr>
          <w:spacing w:val="-3"/>
        </w:rPr>
        <w:t xml:space="preserve"> </w:t>
      </w:r>
      <w:r>
        <w:t>Deeply</w:t>
      </w:r>
      <w:r>
        <w:rPr>
          <w:spacing w:val="-4"/>
        </w:rPr>
        <w:t xml:space="preserve"> </w:t>
      </w:r>
      <w:r>
        <w:t>pierced with</w:t>
      </w:r>
      <w:r>
        <w:rPr>
          <w:spacing w:val="-4"/>
        </w:rPr>
        <w:t xml:space="preserve"> </w:t>
      </w:r>
      <w:r>
        <w:t>those</w:t>
      </w:r>
      <w:r>
        <w:rPr>
          <w:spacing w:val="-4"/>
        </w:rPr>
        <w:t xml:space="preserve"> </w:t>
      </w:r>
      <w:r>
        <w:t>shafts,</w:t>
      </w:r>
      <w:r>
        <w:rPr>
          <w:spacing w:val="-4"/>
        </w:rPr>
        <w:t xml:space="preserve"> </w:t>
      </w:r>
      <w:r>
        <w:t>Karna</w:t>
      </w:r>
      <w:r>
        <w:rPr>
          <w:spacing w:val="-3"/>
        </w:rPr>
        <w:t xml:space="preserve"> </w:t>
      </w:r>
      <w:r>
        <w:t>trembled</w:t>
      </w:r>
      <w:r>
        <w:rPr>
          <w:spacing w:val="-4"/>
        </w:rPr>
        <w:t xml:space="preserve"> </w:t>
      </w:r>
      <w:r>
        <w:t>like</w:t>
      </w:r>
      <w:r>
        <w:rPr>
          <w:spacing w:val="-4"/>
        </w:rPr>
        <w:t xml:space="preserve"> </w:t>
      </w:r>
      <w:r>
        <w:t>a</w:t>
      </w:r>
      <w:r>
        <w:rPr>
          <w:spacing w:val="-3"/>
        </w:rPr>
        <w:t xml:space="preserve"> </w:t>
      </w:r>
      <w:r>
        <w:t>mountain</w:t>
      </w:r>
      <w:r>
        <w:rPr>
          <w:spacing w:val="-4"/>
        </w:rPr>
        <w:t xml:space="preserve"> </w:t>
      </w:r>
      <w:r>
        <w:t>riven</w:t>
      </w:r>
      <w:r>
        <w:rPr>
          <w:spacing w:val="-4"/>
        </w:rPr>
        <w:t xml:space="preserve"> </w:t>
      </w:r>
      <w:r>
        <w:t>with</w:t>
      </w:r>
      <w:r>
        <w:rPr>
          <w:spacing w:val="-4"/>
        </w:rPr>
        <w:t xml:space="preserve"> </w:t>
      </w:r>
      <w:r>
        <w:rPr>
          <w:spacing w:val="-3"/>
        </w:rPr>
        <w:t xml:space="preserve">thunder. </w:t>
      </w:r>
      <w:r>
        <w:t>The</w:t>
      </w:r>
      <w:r>
        <w:rPr>
          <w:spacing w:val="-4"/>
        </w:rPr>
        <w:t xml:space="preserve"> </w:t>
      </w:r>
      <w:r>
        <w:t>head-gear</w:t>
      </w:r>
      <w:r>
        <w:rPr>
          <w:spacing w:val="-4"/>
        </w:rPr>
        <w:t xml:space="preserve"> </w:t>
      </w:r>
      <w:r>
        <w:t>of</w:t>
      </w:r>
      <w:r>
        <w:rPr>
          <w:spacing w:val="-3"/>
        </w:rPr>
        <w:t xml:space="preserve"> </w:t>
      </w:r>
      <w:r>
        <w:t>Karna,</w:t>
      </w:r>
      <w:r>
        <w:rPr>
          <w:spacing w:val="-4"/>
        </w:rPr>
        <w:t xml:space="preserve"> </w:t>
      </w:r>
      <w:r>
        <w:t>adorned</w:t>
      </w:r>
      <w:r>
        <w:rPr>
          <w:spacing w:val="-4"/>
        </w:rPr>
        <w:t xml:space="preserve"> </w:t>
      </w:r>
      <w:r>
        <w:t>with</w:t>
      </w:r>
      <w:r>
        <w:rPr>
          <w:spacing w:val="-4"/>
        </w:rPr>
        <w:t xml:space="preserve"> </w:t>
      </w:r>
      <w:r>
        <w:t>costly gems and precious diamonds and pure gold, as also his earrings, cut off by Dhananjaya with his winged arrows, fell down</w:t>
      </w:r>
      <w:r>
        <w:rPr>
          <w:spacing w:val="-3"/>
        </w:rPr>
        <w:t xml:space="preserve"> </w:t>
      </w:r>
      <w:r>
        <w:t>on</w:t>
      </w:r>
      <w:r>
        <w:rPr>
          <w:spacing w:val="-3"/>
        </w:rPr>
        <w:t xml:space="preserve"> </w:t>
      </w:r>
      <w:r>
        <w:t>the</w:t>
      </w:r>
      <w:r>
        <w:rPr>
          <w:spacing w:val="-4"/>
        </w:rPr>
        <w:t xml:space="preserve"> </w:t>
      </w:r>
      <w:r>
        <w:t>earth.</w:t>
      </w:r>
      <w:r>
        <w:rPr>
          <w:spacing w:val="-3"/>
        </w:rPr>
        <w:t xml:space="preserve"> </w:t>
      </w:r>
      <w:r>
        <w:t>The</w:t>
      </w:r>
      <w:r>
        <w:rPr>
          <w:spacing w:val="-3"/>
        </w:rPr>
        <w:t xml:space="preserve"> </w:t>
      </w:r>
      <w:r>
        <w:t>costly</w:t>
      </w:r>
      <w:r>
        <w:rPr>
          <w:spacing w:val="-3"/>
        </w:rPr>
        <w:t xml:space="preserve"> </w:t>
      </w:r>
      <w:r>
        <w:t>and</w:t>
      </w:r>
      <w:r>
        <w:rPr>
          <w:spacing w:val="-3"/>
        </w:rPr>
        <w:t xml:space="preserve"> </w:t>
      </w:r>
      <w:r>
        <w:t>bright</w:t>
      </w:r>
      <w:r>
        <w:rPr>
          <w:spacing w:val="-3"/>
        </w:rPr>
        <w:t xml:space="preserve"> </w:t>
      </w:r>
      <w:r>
        <w:t>armour</w:t>
      </w:r>
      <w:r>
        <w:rPr>
          <w:spacing w:val="-3"/>
        </w:rPr>
        <w:t xml:space="preserve"> </w:t>
      </w:r>
      <w:r>
        <w:t>also</w:t>
      </w:r>
      <w:r>
        <w:rPr>
          <w:spacing w:val="-3"/>
        </w:rPr>
        <w:t xml:space="preserve"> </w:t>
      </w:r>
      <w:r>
        <w:t>of</w:t>
      </w:r>
      <w:r>
        <w:rPr>
          <w:spacing w:val="-3"/>
        </w:rPr>
        <w:t xml:space="preserve"> </w:t>
      </w:r>
      <w:r>
        <w:t>the</w:t>
      </w:r>
      <w:r>
        <w:rPr>
          <w:spacing w:val="-3"/>
        </w:rPr>
        <w:t xml:space="preserve"> </w:t>
      </w:r>
      <w:r>
        <w:rPr>
          <w:spacing w:val="-8"/>
        </w:rPr>
        <w:t>Suta’s</w:t>
      </w:r>
      <w:r>
        <w:rPr>
          <w:spacing w:val="-3"/>
        </w:rPr>
        <w:t xml:space="preserve"> </w:t>
      </w:r>
      <w:r>
        <w:t>son</w:t>
      </w:r>
      <w:r>
        <w:rPr>
          <w:spacing w:val="-3"/>
        </w:rPr>
        <w:t xml:space="preserve"> </w:t>
      </w:r>
      <w:r>
        <w:t>that</w:t>
      </w:r>
      <w:r>
        <w:rPr>
          <w:spacing w:val="-3"/>
        </w:rPr>
        <w:t xml:space="preserve"> </w:t>
      </w:r>
      <w:r>
        <w:t>had</w:t>
      </w:r>
      <w:r>
        <w:rPr>
          <w:spacing w:val="-3"/>
        </w:rPr>
        <w:t xml:space="preserve"> </w:t>
      </w:r>
      <w:r>
        <w:t>been</w:t>
      </w:r>
      <w:r>
        <w:rPr>
          <w:spacing w:val="-3"/>
        </w:rPr>
        <w:t xml:space="preserve"> </w:t>
      </w:r>
      <w:r>
        <w:t>forged</w:t>
      </w:r>
      <w:r>
        <w:rPr>
          <w:spacing w:val="-3"/>
        </w:rPr>
        <w:t xml:space="preserve"> </w:t>
      </w:r>
      <w:r>
        <w:t>with</w:t>
      </w:r>
      <w:r>
        <w:rPr>
          <w:spacing w:val="-3"/>
        </w:rPr>
        <w:t xml:space="preserve"> </w:t>
      </w:r>
      <w:r>
        <w:t>great</w:t>
      </w:r>
      <w:r>
        <w:rPr>
          <w:spacing w:val="-3"/>
        </w:rPr>
        <w:t xml:space="preserve"> </w:t>
      </w:r>
      <w:r>
        <w:t>care</w:t>
      </w:r>
      <w:r>
        <w:rPr>
          <w:spacing w:val="-3"/>
        </w:rPr>
        <w:t xml:space="preserve"> </w:t>
      </w:r>
      <w:r>
        <w:t>by</w:t>
      </w:r>
      <w:r>
        <w:rPr>
          <w:spacing w:val="-3"/>
        </w:rPr>
        <w:t xml:space="preserve"> many </w:t>
      </w:r>
      <w:r>
        <w:t xml:space="preserve">foremost of artists working for a long time, the son of </w:t>
      </w:r>
      <w:r>
        <w:rPr>
          <w:spacing w:val="-3"/>
        </w:rPr>
        <w:t xml:space="preserve">Pandu </w:t>
      </w:r>
      <w:r>
        <w:t xml:space="preserve">cut off within a moment in </w:t>
      </w:r>
      <w:r>
        <w:rPr>
          <w:spacing w:val="-3"/>
        </w:rPr>
        <w:t xml:space="preserve">many </w:t>
      </w:r>
      <w:r>
        <w:t xml:space="preserve">fragments. After thus divesting him of his </w:t>
      </w:r>
      <w:r>
        <w:rPr>
          <w:spacing w:val="-3"/>
        </w:rPr>
        <w:t xml:space="preserve">armour, </w:t>
      </w:r>
      <w:r>
        <w:t>Partha then, in rage, pierced Karna with four whetted shafts of great</w:t>
      </w:r>
      <w:r>
        <w:rPr>
          <w:spacing w:val="-33"/>
        </w:rPr>
        <w:t xml:space="preserve"> </w:t>
      </w:r>
      <w:r>
        <w:rPr>
          <w:spacing w:val="-3"/>
        </w:rPr>
        <w:t>energy.</w:t>
      </w:r>
      <w:r w:rsidR="00D50D1C">
        <w:t xml:space="preserve"> </w:t>
      </w:r>
      <w:r>
        <w:t>Struck forcibly by his foe, Karna suffered great pain like a diseased person afflicted by bile, phlegm, wind, and fever. Once more Arjuna, with great speed, mangled Karna, piercing his very vitals, with numerous excellent shafts, of great keenness, and sped from his circling bow with much force and speed and care. Deeply struck by Partha with those diverse arrows of keen points and fierce energy, Karna (covered with blood) looked resplendent like a mountain of red chalk with streams of red water running adown its breast. Once more Arjuna pierced Karna in the centre of the chest with many straight-coursing and strong shafts made entirely of iron and equipped with wings of gold and each resembling the fiery rod of the Destroyer, like the son of Agni piercing the Krauncha mountains. Then the Suta’s son, casting aside his bow that resembled the very bow of Sakra, as also his quiver, felt great pain, and stood</w:t>
      </w:r>
      <w:r w:rsidR="00D50D1C">
        <w:t xml:space="preserve"> </w:t>
      </w:r>
      <w:r>
        <w:t xml:space="preserve">inactive, stupefied, and reeling, his grasp loosened and himself in great anguish. The virtuous Arjuna, observant of the duty of manliness, wished not to slay his enemy while fallen into such distress. The younger brother of Indra then, with great excitement, addressed him, saying, </w:t>
      </w:r>
      <w:r>
        <w:rPr>
          <w:spacing w:val="-6"/>
        </w:rPr>
        <w:lastRenderedPageBreak/>
        <w:t xml:space="preserve">“Why, </w:t>
      </w:r>
      <w:r>
        <w:t xml:space="preserve">O son of </w:t>
      </w:r>
      <w:r>
        <w:rPr>
          <w:spacing w:val="-3"/>
        </w:rPr>
        <w:t xml:space="preserve">Pandu, </w:t>
      </w:r>
      <w:r>
        <w:t xml:space="preserve">dost thou become so forgetful? They that are truly wise never spare their foes, however weak, even for a moment. </w:t>
      </w:r>
      <w:r>
        <w:rPr>
          <w:spacing w:val="-3"/>
        </w:rPr>
        <w:t xml:space="preserve">He </w:t>
      </w:r>
      <w:r>
        <w:t xml:space="preserve">that is learned earneth both merit and fame by slaying foes fallen into distress. Lose no time in precipitately crushing Karna who is always inimical to thee and who is the first of heroes. The </w:t>
      </w:r>
      <w:r>
        <w:rPr>
          <w:spacing w:val="-8"/>
        </w:rPr>
        <w:t xml:space="preserve">Suta’s </w:t>
      </w:r>
      <w:r>
        <w:t xml:space="preserve">son, when able, will once more advance against thee as before. Slay him, therefore, like Indra slaying the Asura </w:t>
      </w:r>
      <w:r>
        <w:rPr>
          <w:spacing w:val="-6"/>
        </w:rPr>
        <w:t xml:space="preserve">Namuci.” </w:t>
      </w:r>
      <w:r>
        <w:t xml:space="preserve">Saying, “So be it, O Krishna!” and worshipping Janardana, Arjuna, that foremost of all persons in </w:t>
      </w:r>
      <w:r>
        <w:rPr>
          <w:spacing w:val="-6"/>
        </w:rPr>
        <w:t xml:space="preserve">Kuru’s </w:t>
      </w:r>
      <w:r>
        <w:t xml:space="preserve">race once more quickly pierced Karna with </w:t>
      </w:r>
      <w:r>
        <w:rPr>
          <w:spacing w:val="-3"/>
        </w:rPr>
        <w:t xml:space="preserve">many </w:t>
      </w:r>
      <w:r>
        <w:t>excellent arrows like</w:t>
      </w:r>
      <w:r>
        <w:rPr>
          <w:spacing w:val="-5"/>
        </w:rPr>
        <w:t xml:space="preserve"> </w:t>
      </w:r>
      <w:r>
        <w:t>the</w:t>
      </w:r>
      <w:r>
        <w:rPr>
          <w:spacing w:val="-5"/>
        </w:rPr>
        <w:t xml:space="preserve"> </w:t>
      </w:r>
      <w:r>
        <w:t>ruler</w:t>
      </w:r>
      <w:r>
        <w:rPr>
          <w:spacing w:val="-4"/>
        </w:rPr>
        <w:t xml:space="preserve"> </w:t>
      </w:r>
      <w:r>
        <w:t>of</w:t>
      </w:r>
      <w:r>
        <w:rPr>
          <w:spacing w:val="-5"/>
        </w:rPr>
        <w:t xml:space="preserve"> </w:t>
      </w:r>
      <w:r>
        <w:t>heaven,</w:t>
      </w:r>
      <w:r>
        <w:rPr>
          <w:spacing w:val="-5"/>
        </w:rPr>
        <w:t xml:space="preserve"> </w:t>
      </w:r>
      <w:r>
        <w:t>piercing</w:t>
      </w:r>
      <w:r>
        <w:rPr>
          <w:spacing w:val="-4"/>
        </w:rPr>
        <w:t xml:space="preserve"> </w:t>
      </w:r>
      <w:r>
        <w:t>the</w:t>
      </w:r>
      <w:r>
        <w:rPr>
          <w:spacing w:val="-5"/>
        </w:rPr>
        <w:t xml:space="preserve"> </w:t>
      </w:r>
      <w:r>
        <w:t>Asura,</w:t>
      </w:r>
      <w:r>
        <w:rPr>
          <w:spacing w:val="-4"/>
        </w:rPr>
        <w:t xml:space="preserve"> </w:t>
      </w:r>
      <w:r>
        <w:t>Samvara.</w:t>
      </w:r>
      <w:r>
        <w:rPr>
          <w:spacing w:val="-5"/>
        </w:rPr>
        <w:t xml:space="preserve"> </w:t>
      </w:r>
      <w:r>
        <w:t>The</w:t>
      </w:r>
      <w:r>
        <w:rPr>
          <w:spacing w:val="-5"/>
        </w:rPr>
        <w:t xml:space="preserve"> </w:t>
      </w:r>
      <w:r>
        <w:t>diadem-decked</w:t>
      </w:r>
      <w:r>
        <w:rPr>
          <w:spacing w:val="-4"/>
        </w:rPr>
        <w:t xml:space="preserve"> </w:t>
      </w:r>
      <w:r>
        <w:t>Partha,</w:t>
      </w:r>
      <w:r>
        <w:rPr>
          <w:spacing w:val="-5"/>
        </w:rPr>
        <w:t xml:space="preserve"> </w:t>
      </w:r>
      <w:r>
        <w:t>O</w:t>
      </w:r>
      <w:r>
        <w:rPr>
          <w:spacing w:val="-5"/>
        </w:rPr>
        <w:t xml:space="preserve"> </w:t>
      </w:r>
      <w:r>
        <w:t>Bharata,</w:t>
      </w:r>
      <w:r>
        <w:rPr>
          <w:spacing w:val="-4"/>
        </w:rPr>
        <w:t xml:space="preserve"> </w:t>
      </w:r>
      <w:r>
        <w:t>covered</w:t>
      </w:r>
      <w:r>
        <w:rPr>
          <w:spacing w:val="-5"/>
        </w:rPr>
        <w:t xml:space="preserve"> </w:t>
      </w:r>
      <w:r>
        <w:t>Karna</w:t>
      </w:r>
      <w:r>
        <w:rPr>
          <w:spacing w:val="-4"/>
        </w:rPr>
        <w:t xml:space="preserve"> </w:t>
      </w:r>
      <w:r>
        <w:t>and</w:t>
      </w:r>
      <w:r>
        <w:rPr>
          <w:spacing w:val="-5"/>
        </w:rPr>
        <w:t xml:space="preserve"> </w:t>
      </w:r>
      <w:r>
        <w:t xml:space="preserve">his car and steeds with </w:t>
      </w:r>
      <w:r>
        <w:rPr>
          <w:spacing w:val="-3"/>
        </w:rPr>
        <w:t xml:space="preserve">many </w:t>
      </w:r>
      <w:r>
        <w:t xml:space="preserve">calf-toothed arrows, and putting forth all his vigour he shrouded all the points of the compass with shafts equipped with wings of gold. Pierced with those arrows equipped with heads like the calf </w:t>
      </w:r>
      <w:r>
        <w:rPr>
          <w:spacing w:val="-11"/>
        </w:rPr>
        <w:t xml:space="preserve">’s </w:t>
      </w:r>
      <w:r>
        <w:t xml:space="preserve">tooth, </w:t>
      </w:r>
      <w:r>
        <w:rPr>
          <w:spacing w:val="-5"/>
        </w:rPr>
        <w:t xml:space="preserve">Adhiratha’s </w:t>
      </w:r>
      <w:r>
        <w:t xml:space="preserve">son of broad chest looked resplendent like an Asoka or Palasa or Salmali decked with its flowery load or a mountain overgrown with a forest of sandal trees. Indeed, with those numerous arrows sticking to his </w:t>
      </w:r>
      <w:r>
        <w:rPr>
          <w:spacing w:val="-4"/>
        </w:rPr>
        <w:t xml:space="preserve">body, </w:t>
      </w:r>
      <w:r>
        <w:t>Karna, O monarch, in that battle, looked resplendent like the prince of mountains with its top and glens overgrown</w:t>
      </w:r>
      <w:r>
        <w:rPr>
          <w:spacing w:val="-7"/>
        </w:rPr>
        <w:t xml:space="preserve"> </w:t>
      </w:r>
      <w:r>
        <w:t>with</w:t>
      </w:r>
      <w:r>
        <w:rPr>
          <w:spacing w:val="-6"/>
        </w:rPr>
        <w:t xml:space="preserve"> </w:t>
      </w:r>
      <w:r>
        <w:t>trees</w:t>
      </w:r>
      <w:r>
        <w:rPr>
          <w:spacing w:val="-6"/>
        </w:rPr>
        <w:t xml:space="preserve"> </w:t>
      </w:r>
      <w:r>
        <w:t>or</w:t>
      </w:r>
      <w:r>
        <w:rPr>
          <w:spacing w:val="-6"/>
        </w:rPr>
        <w:t xml:space="preserve"> </w:t>
      </w:r>
      <w:r>
        <w:t>decked</w:t>
      </w:r>
      <w:r>
        <w:rPr>
          <w:spacing w:val="-6"/>
        </w:rPr>
        <w:t xml:space="preserve"> </w:t>
      </w:r>
      <w:r>
        <w:t>with</w:t>
      </w:r>
      <w:r>
        <w:rPr>
          <w:spacing w:val="-7"/>
        </w:rPr>
        <w:t xml:space="preserve"> </w:t>
      </w:r>
      <w:r>
        <w:t>flowering</w:t>
      </w:r>
      <w:r>
        <w:rPr>
          <w:spacing w:val="-6"/>
        </w:rPr>
        <w:t xml:space="preserve"> </w:t>
      </w:r>
      <w:r>
        <w:t>Karnikaras.</w:t>
      </w:r>
      <w:r>
        <w:rPr>
          <w:spacing w:val="-6"/>
        </w:rPr>
        <w:t xml:space="preserve"> </w:t>
      </w:r>
      <w:r>
        <w:t>Karna</w:t>
      </w:r>
      <w:r>
        <w:rPr>
          <w:spacing w:val="-6"/>
        </w:rPr>
        <w:t xml:space="preserve"> </w:t>
      </w:r>
      <w:r>
        <w:t>also</w:t>
      </w:r>
      <w:r>
        <w:rPr>
          <w:spacing w:val="-6"/>
        </w:rPr>
        <w:t xml:space="preserve"> </w:t>
      </w:r>
      <w:r>
        <w:t>shooting</w:t>
      </w:r>
      <w:r>
        <w:rPr>
          <w:spacing w:val="-7"/>
        </w:rPr>
        <w:t xml:space="preserve"> </w:t>
      </w:r>
      <w:r>
        <w:t>repeated</w:t>
      </w:r>
      <w:r>
        <w:rPr>
          <w:spacing w:val="-6"/>
        </w:rPr>
        <w:t xml:space="preserve"> </w:t>
      </w:r>
      <w:r>
        <w:t>showers</w:t>
      </w:r>
      <w:r>
        <w:rPr>
          <w:spacing w:val="-6"/>
        </w:rPr>
        <w:t xml:space="preserve"> </w:t>
      </w:r>
      <w:r>
        <w:t>of</w:t>
      </w:r>
      <w:r>
        <w:rPr>
          <w:spacing w:val="-6"/>
        </w:rPr>
        <w:t xml:space="preserve"> </w:t>
      </w:r>
      <w:r>
        <w:t>arrows,</w:t>
      </w:r>
      <w:r>
        <w:rPr>
          <w:spacing w:val="-6"/>
        </w:rPr>
        <w:t xml:space="preserve"> </w:t>
      </w:r>
      <w:r>
        <w:t xml:space="preserve">looked, with those arrows constituting his rays, like the sun coursing towards the Asta hills, with disc bright with crimson rays. Shafts, </w:t>
      </w:r>
      <w:r>
        <w:rPr>
          <w:spacing w:val="-3"/>
        </w:rPr>
        <w:t xml:space="preserve">however, </w:t>
      </w:r>
      <w:r>
        <w:t xml:space="preserve">of keen points, sped from </w:t>
      </w:r>
      <w:r>
        <w:rPr>
          <w:spacing w:val="-6"/>
        </w:rPr>
        <w:t xml:space="preserve">Arjuna’s </w:t>
      </w:r>
      <w:r>
        <w:t xml:space="preserve">arms, encountering in the welkin the blazing arrows, resembling mighty snakes, sped from the arms of </w:t>
      </w:r>
      <w:r>
        <w:rPr>
          <w:spacing w:val="-5"/>
        </w:rPr>
        <w:t xml:space="preserve">Adhiratha’s </w:t>
      </w:r>
      <w:r>
        <w:t xml:space="preserve">son, destroyed them all. Recovering his coolness, and shooting </w:t>
      </w:r>
      <w:r>
        <w:rPr>
          <w:spacing w:val="-3"/>
        </w:rPr>
        <w:t xml:space="preserve">many </w:t>
      </w:r>
      <w:r>
        <w:t xml:space="preserve">shafts that resembled angry snakes, Karna then pierced Partha with ten shafts and Krishna with half a dozen, each of which looked like an angry snake. Then Dhananjaya desired to shoot a mighty and terrible </w:t>
      </w:r>
      <w:r>
        <w:rPr>
          <w:spacing w:val="-5"/>
        </w:rPr>
        <w:t xml:space="preserve">arrow, </w:t>
      </w:r>
      <w:r>
        <w:t xml:space="preserve">made wholly of iron, resembling the poison of snake or fire in </w:t>
      </w:r>
      <w:r>
        <w:rPr>
          <w:spacing w:val="-3"/>
        </w:rPr>
        <w:t xml:space="preserve">energy, </w:t>
      </w:r>
      <w:r>
        <w:t xml:space="preserve">and whose whizz resembling the peal of </w:t>
      </w:r>
      <w:r>
        <w:rPr>
          <w:spacing w:val="-7"/>
        </w:rPr>
        <w:t xml:space="preserve">Indra’s </w:t>
      </w:r>
      <w:r>
        <w:rPr>
          <w:spacing w:val="-3"/>
        </w:rPr>
        <w:t xml:space="preserve">thunder, </w:t>
      </w:r>
      <w:r>
        <w:t xml:space="preserve">and which was inspired with the force of a high (celestial) weapon. </w:t>
      </w:r>
      <w:r>
        <w:rPr>
          <w:spacing w:val="-5"/>
        </w:rPr>
        <w:t xml:space="preserve">At </w:t>
      </w:r>
      <w:r>
        <w:t xml:space="preserve">that time, when the hour of </w:t>
      </w:r>
      <w:r>
        <w:rPr>
          <w:spacing w:val="-7"/>
        </w:rPr>
        <w:t xml:space="preserve">Karna’s </w:t>
      </w:r>
      <w:r>
        <w:t xml:space="preserve">death had come, Kala, approaching </w:t>
      </w:r>
      <w:r>
        <w:rPr>
          <w:spacing w:val="-3"/>
        </w:rPr>
        <w:t xml:space="preserve">invisibly, </w:t>
      </w:r>
      <w:r>
        <w:t xml:space="preserve">and alluding to the </w:t>
      </w:r>
      <w:r>
        <w:rPr>
          <w:spacing w:val="-5"/>
        </w:rPr>
        <w:t xml:space="preserve">Brahmana’s </w:t>
      </w:r>
      <w:r>
        <w:t xml:space="preserve">curse, and desirous of informing Karna that his death was </w:t>
      </w:r>
      <w:r>
        <w:rPr>
          <w:spacing w:val="-4"/>
        </w:rPr>
        <w:t xml:space="preserve">near, </w:t>
      </w:r>
      <w:r>
        <w:t xml:space="preserve">told him, “The Earth is devouring thy wheel!” Indeed, O foremost of men, when the hour of </w:t>
      </w:r>
      <w:r>
        <w:rPr>
          <w:spacing w:val="-7"/>
        </w:rPr>
        <w:t xml:space="preserve">Karna’s </w:t>
      </w:r>
      <w:r>
        <w:t xml:space="preserve">death came, the high brahmastra that the illustrious Bhargava had imparted unto him, escaped from his </w:t>
      </w:r>
      <w:r>
        <w:rPr>
          <w:spacing w:val="-3"/>
        </w:rPr>
        <w:t xml:space="preserve">memory. </w:t>
      </w:r>
      <w:r>
        <w:t xml:space="preserve">And the earth also began to devour the left wheel of his </w:t>
      </w:r>
      <w:r>
        <w:rPr>
          <w:spacing w:val="-4"/>
        </w:rPr>
        <w:t xml:space="preserve">car. </w:t>
      </w:r>
      <w:r>
        <w:t xml:space="preserve">Then in consequence of the curse of that foremost of Brahmanas, </w:t>
      </w:r>
      <w:r>
        <w:rPr>
          <w:spacing w:val="-7"/>
        </w:rPr>
        <w:t xml:space="preserve">Karna’s </w:t>
      </w:r>
      <w:r>
        <w:t xml:space="preserve">car began to reel, having sunk deep into the earth and having been transfixed </w:t>
      </w:r>
      <w:r>
        <w:rPr>
          <w:spacing w:val="-3"/>
        </w:rPr>
        <w:t>at</w:t>
      </w:r>
      <w:r>
        <w:rPr>
          <w:spacing w:val="-4"/>
        </w:rPr>
        <w:t xml:space="preserve"> </w:t>
      </w:r>
      <w:r>
        <w:t>that</w:t>
      </w:r>
      <w:r>
        <w:rPr>
          <w:spacing w:val="-3"/>
        </w:rPr>
        <w:t xml:space="preserve"> </w:t>
      </w:r>
      <w:r>
        <w:t>spot</w:t>
      </w:r>
      <w:r>
        <w:rPr>
          <w:spacing w:val="-3"/>
        </w:rPr>
        <w:t xml:space="preserve"> </w:t>
      </w:r>
      <w:r>
        <w:t>like</w:t>
      </w:r>
      <w:r>
        <w:rPr>
          <w:spacing w:val="-3"/>
        </w:rPr>
        <w:t xml:space="preserve"> </w:t>
      </w:r>
      <w:r>
        <w:t>a</w:t>
      </w:r>
      <w:r>
        <w:rPr>
          <w:spacing w:val="-3"/>
        </w:rPr>
        <w:t xml:space="preserve"> </w:t>
      </w:r>
      <w:r>
        <w:t>sacred</w:t>
      </w:r>
      <w:r>
        <w:rPr>
          <w:spacing w:val="-3"/>
        </w:rPr>
        <w:t xml:space="preserve"> </w:t>
      </w:r>
      <w:r>
        <w:t>tree</w:t>
      </w:r>
      <w:r>
        <w:rPr>
          <w:spacing w:val="-4"/>
        </w:rPr>
        <w:t xml:space="preserve"> </w:t>
      </w:r>
      <w:r>
        <w:t>with</w:t>
      </w:r>
      <w:r>
        <w:rPr>
          <w:spacing w:val="-3"/>
        </w:rPr>
        <w:t xml:space="preserve"> </w:t>
      </w:r>
      <w:r>
        <w:t>its</w:t>
      </w:r>
      <w:r>
        <w:rPr>
          <w:spacing w:val="-3"/>
        </w:rPr>
        <w:t xml:space="preserve"> </w:t>
      </w:r>
      <w:r>
        <w:t>load</w:t>
      </w:r>
      <w:r>
        <w:rPr>
          <w:spacing w:val="-3"/>
        </w:rPr>
        <w:t xml:space="preserve"> </w:t>
      </w:r>
      <w:r>
        <w:t>of</w:t>
      </w:r>
      <w:r>
        <w:rPr>
          <w:spacing w:val="-3"/>
        </w:rPr>
        <w:t xml:space="preserve"> </w:t>
      </w:r>
      <w:r>
        <w:t>flowers</w:t>
      </w:r>
      <w:r>
        <w:rPr>
          <w:spacing w:val="-3"/>
        </w:rPr>
        <w:t xml:space="preserve"> </w:t>
      </w:r>
      <w:r>
        <w:t>standing</w:t>
      </w:r>
      <w:r>
        <w:rPr>
          <w:spacing w:val="-4"/>
        </w:rPr>
        <w:t xml:space="preserve"> </w:t>
      </w:r>
      <w:r>
        <w:t>upon</w:t>
      </w:r>
      <w:r>
        <w:rPr>
          <w:spacing w:val="-3"/>
        </w:rPr>
        <w:t xml:space="preserve"> </w:t>
      </w:r>
      <w:r>
        <w:t>an</w:t>
      </w:r>
      <w:r>
        <w:rPr>
          <w:spacing w:val="-3"/>
        </w:rPr>
        <w:t xml:space="preserve"> </w:t>
      </w:r>
      <w:r>
        <w:t>elevated</w:t>
      </w:r>
      <w:r>
        <w:rPr>
          <w:spacing w:val="-3"/>
        </w:rPr>
        <w:t xml:space="preserve"> </w:t>
      </w:r>
      <w:r>
        <w:t>platform.</w:t>
      </w:r>
      <w:r>
        <w:rPr>
          <w:spacing w:val="-3"/>
        </w:rPr>
        <w:t xml:space="preserve"> </w:t>
      </w:r>
      <w:r>
        <w:t>When</w:t>
      </w:r>
      <w:r>
        <w:rPr>
          <w:spacing w:val="-3"/>
        </w:rPr>
        <w:t xml:space="preserve"> </w:t>
      </w:r>
      <w:r>
        <w:t>his</w:t>
      </w:r>
      <w:r>
        <w:rPr>
          <w:spacing w:val="-3"/>
        </w:rPr>
        <w:t xml:space="preserve"> </w:t>
      </w:r>
      <w:r>
        <w:t>car</w:t>
      </w:r>
      <w:r>
        <w:rPr>
          <w:spacing w:val="-4"/>
        </w:rPr>
        <w:t xml:space="preserve"> </w:t>
      </w:r>
      <w:r>
        <w:t>began</w:t>
      </w:r>
      <w:r>
        <w:rPr>
          <w:spacing w:val="-3"/>
        </w:rPr>
        <w:t xml:space="preserve"> </w:t>
      </w:r>
      <w:r>
        <w:t>to</w:t>
      </w:r>
      <w:r>
        <w:rPr>
          <w:spacing w:val="-3"/>
        </w:rPr>
        <w:t xml:space="preserve"> </w:t>
      </w:r>
      <w:r>
        <w:t xml:space="preserve">reel from the curse of the Brahmana, and when the high weapon he had obtained from Rama no longer shone in him through inward light, and when his terrible snake-mouthed shaft also had been cut off by Partha, Karna became filled with </w:t>
      </w:r>
      <w:r>
        <w:rPr>
          <w:spacing w:val="-3"/>
        </w:rPr>
        <w:t xml:space="preserve">melancholy. Unable </w:t>
      </w:r>
      <w:r>
        <w:t xml:space="preserve">to endure all those calamities, he waved his arms and began to rail </w:t>
      </w:r>
      <w:r>
        <w:rPr>
          <w:spacing w:val="-3"/>
        </w:rPr>
        <w:t xml:space="preserve">at </w:t>
      </w:r>
      <w:r>
        <w:t>righteousness saying,</w:t>
      </w:r>
      <w:r>
        <w:rPr>
          <w:spacing w:val="-7"/>
        </w:rPr>
        <w:t xml:space="preserve"> </w:t>
      </w:r>
      <w:r>
        <w:t>“They</w:t>
      </w:r>
      <w:r>
        <w:rPr>
          <w:spacing w:val="-7"/>
        </w:rPr>
        <w:t xml:space="preserve"> </w:t>
      </w:r>
      <w:r>
        <w:lastRenderedPageBreak/>
        <w:t>that</w:t>
      </w:r>
      <w:r>
        <w:rPr>
          <w:spacing w:val="-7"/>
        </w:rPr>
        <w:t xml:space="preserve"> </w:t>
      </w:r>
      <w:r>
        <w:t>are</w:t>
      </w:r>
      <w:r>
        <w:rPr>
          <w:spacing w:val="-6"/>
        </w:rPr>
        <w:t xml:space="preserve"> </w:t>
      </w:r>
      <w:r>
        <w:t>conversant</w:t>
      </w:r>
      <w:r>
        <w:rPr>
          <w:spacing w:val="-7"/>
        </w:rPr>
        <w:t xml:space="preserve"> </w:t>
      </w:r>
      <w:r>
        <w:t>with</w:t>
      </w:r>
      <w:r>
        <w:rPr>
          <w:spacing w:val="-7"/>
        </w:rPr>
        <w:t xml:space="preserve"> </w:t>
      </w:r>
      <w:r>
        <w:t>righteousness</w:t>
      </w:r>
      <w:r>
        <w:rPr>
          <w:spacing w:val="-6"/>
        </w:rPr>
        <w:t xml:space="preserve"> </w:t>
      </w:r>
      <w:r>
        <w:t>always</w:t>
      </w:r>
      <w:r>
        <w:rPr>
          <w:spacing w:val="-7"/>
        </w:rPr>
        <w:t xml:space="preserve"> </w:t>
      </w:r>
      <w:r>
        <w:t>say</w:t>
      </w:r>
      <w:r>
        <w:rPr>
          <w:spacing w:val="-7"/>
        </w:rPr>
        <w:t xml:space="preserve"> </w:t>
      </w:r>
      <w:r>
        <w:t>that</w:t>
      </w:r>
      <w:r>
        <w:rPr>
          <w:spacing w:val="-6"/>
        </w:rPr>
        <w:t xml:space="preserve"> </w:t>
      </w:r>
      <w:r>
        <w:t>righteousness</w:t>
      </w:r>
      <w:r>
        <w:rPr>
          <w:spacing w:val="-7"/>
        </w:rPr>
        <w:t xml:space="preserve"> </w:t>
      </w:r>
      <w:r>
        <w:t>protects</w:t>
      </w:r>
      <w:r>
        <w:rPr>
          <w:spacing w:val="-7"/>
        </w:rPr>
        <w:t xml:space="preserve"> </w:t>
      </w:r>
      <w:r>
        <w:t>those</w:t>
      </w:r>
      <w:r>
        <w:rPr>
          <w:spacing w:val="-7"/>
        </w:rPr>
        <w:t xml:space="preserve"> </w:t>
      </w:r>
      <w:r>
        <w:t>that</w:t>
      </w:r>
      <w:r>
        <w:rPr>
          <w:spacing w:val="-6"/>
        </w:rPr>
        <w:t xml:space="preserve"> </w:t>
      </w:r>
      <w:r>
        <w:t>are</w:t>
      </w:r>
      <w:r>
        <w:rPr>
          <w:spacing w:val="-7"/>
        </w:rPr>
        <w:t xml:space="preserve"> </w:t>
      </w:r>
      <w:r>
        <w:t xml:space="preserve">righteous. As regards ourselves, we always </w:t>
      </w:r>
      <w:r>
        <w:rPr>
          <w:spacing w:val="-3"/>
        </w:rPr>
        <w:t xml:space="preserve">endeavour, </w:t>
      </w:r>
      <w:r>
        <w:t xml:space="preserve">to the best of our ability and knowledge to practise righteousness. That righteousness, </w:t>
      </w:r>
      <w:r>
        <w:rPr>
          <w:spacing w:val="-3"/>
        </w:rPr>
        <w:t xml:space="preserve">however, </w:t>
      </w:r>
      <w:r>
        <w:t xml:space="preserve">is destroying us now instead of protecting us that are devoted to it. I, therefore, think that righteousness does not always protect its </w:t>
      </w:r>
      <w:r>
        <w:rPr>
          <w:spacing w:val="-4"/>
        </w:rPr>
        <w:t xml:space="preserve">worshippers.” </w:t>
      </w:r>
      <w:r>
        <w:t xml:space="preserve">While saying these words, he became exceedingly agitated by the strokes of </w:t>
      </w:r>
      <w:r>
        <w:rPr>
          <w:spacing w:val="-6"/>
        </w:rPr>
        <w:t xml:space="preserve">Arjuna’s </w:t>
      </w:r>
      <w:r>
        <w:t xml:space="preserve">arrows. His steeds and his driver also were displaced from their usual position. His very vitals having been struck, he became indifferent as to what he did, and repeatedly railed </w:t>
      </w:r>
      <w:r>
        <w:rPr>
          <w:spacing w:val="-3"/>
        </w:rPr>
        <w:t xml:space="preserve">at </w:t>
      </w:r>
      <w:r>
        <w:t xml:space="preserve">righteousness in that battle. </w:t>
      </w:r>
      <w:r>
        <w:rPr>
          <w:spacing w:val="-3"/>
        </w:rPr>
        <w:t xml:space="preserve">He </w:t>
      </w:r>
      <w:r>
        <w:t>then pierced Krishna in the arm with three terrible arrows, and Partha, too, with seven. Then Arjuna sped</w:t>
      </w:r>
      <w:r>
        <w:rPr>
          <w:spacing w:val="-4"/>
        </w:rPr>
        <w:t xml:space="preserve"> </w:t>
      </w:r>
      <w:r>
        <w:t>seven</w:t>
      </w:r>
      <w:r>
        <w:rPr>
          <w:spacing w:val="-3"/>
        </w:rPr>
        <w:t xml:space="preserve"> </w:t>
      </w:r>
      <w:r>
        <w:t>and</w:t>
      </w:r>
      <w:r>
        <w:rPr>
          <w:spacing w:val="-3"/>
        </w:rPr>
        <w:t xml:space="preserve"> </w:t>
      </w:r>
      <w:r>
        <w:t>ten</w:t>
      </w:r>
      <w:r>
        <w:rPr>
          <w:spacing w:val="-4"/>
        </w:rPr>
        <w:t xml:space="preserve"> </w:t>
      </w:r>
      <w:r>
        <w:t>terrible</w:t>
      </w:r>
      <w:r>
        <w:rPr>
          <w:spacing w:val="-3"/>
        </w:rPr>
        <w:t xml:space="preserve"> </w:t>
      </w:r>
      <w:r>
        <w:t>arrows,</w:t>
      </w:r>
      <w:r>
        <w:rPr>
          <w:spacing w:val="-3"/>
        </w:rPr>
        <w:t xml:space="preserve"> </w:t>
      </w:r>
      <w:r>
        <w:t>perfectly</w:t>
      </w:r>
      <w:r>
        <w:rPr>
          <w:spacing w:val="-4"/>
        </w:rPr>
        <w:t xml:space="preserve"> </w:t>
      </w:r>
      <w:r>
        <w:t>straight</w:t>
      </w:r>
      <w:r>
        <w:rPr>
          <w:spacing w:val="-3"/>
        </w:rPr>
        <w:t xml:space="preserve"> </w:t>
      </w:r>
      <w:r>
        <w:t>and</w:t>
      </w:r>
      <w:r>
        <w:rPr>
          <w:spacing w:val="-3"/>
        </w:rPr>
        <w:t xml:space="preserve"> </w:t>
      </w:r>
      <w:r>
        <w:t>of</w:t>
      </w:r>
      <w:r>
        <w:rPr>
          <w:spacing w:val="-3"/>
        </w:rPr>
        <w:t xml:space="preserve"> </w:t>
      </w:r>
      <w:r>
        <w:t>fierce</w:t>
      </w:r>
      <w:r>
        <w:rPr>
          <w:spacing w:val="-4"/>
        </w:rPr>
        <w:t xml:space="preserve"> </w:t>
      </w:r>
      <w:r>
        <w:rPr>
          <w:spacing w:val="-3"/>
        </w:rPr>
        <w:t xml:space="preserve">impetuosity, </w:t>
      </w:r>
      <w:r>
        <w:t>resembling</w:t>
      </w:r>
      <w:r>
        <w:rPr>
          <w:spacing w:val="-3"/>
        </w:rPr>
        <w:t xml:space="preserve"> </w:t>
      </w:r>
      <w:r>
        <w:t>fire</w:t>
      </w:r>
      <w:r>
        <w:rPr>
          <w:spacing w:val="-4"/>
        </w:rPr>
        <w:t xml:space="preserve"> </w:t>
      </w:r>
      <w:r>
        <w:t>in</w:t>
      </w:r>
      <w:r>
        <w:rPr>
          <w:spacing w:val="-3"/>
        </w:rPr>
        <w:t xml:space="preserve"> </w:t>
      </w:r>
      <w:r>
        <w:t>splendour</w:t>
      </w:r>
      <w:r>
        <w:rPr>
          <w:spacing w:val="-3"/>
        </w:rPr>
        <w:t xml:space="preserve"> </w:t>
      </w:r>
      <w:r>
        <w:t>and</w:t>
      </w:r>
      <w:r>
        <w:rPr>
          <w:spacing w:val="-3"/>
        </w:rPr>
        <w:t xml:space="preserve"> </w:t>
      </w:r>
      <w:r>
        <w:t xml:space="preserve">like unto </w:t>
      </w:r>
      <w:r>
        <w:rPr>
          <w:spacing w:val="-7"/>
        </w:rPr>
        <w:t xml:space="preserve">Indra’s </w:t>
      </w:r>
      <w:r>
        <w:t xml:space="preserve">thunder in force. Endued with awful </w:t>
      </w:r>
      <w:r>
        <w:rPr>
          <w:spacing w:val="-3"/>
        </w:rPr>
        <w:t xml:space="preserve">impetuosity, </w:t>
      </w:r>
      <w:r>
        <w:t xml:space="preserve">those arrows pierced Karna and passing out of his body fell upon the surface of the earth. </w:t>
      </w:r>
      <w:r>
        <w:rPr>
          <w:spacing w:val="-4"/>
        </w:rPr>
        <w:t xml:space="preserve">Trembling </w:t>
      </w:r>
      <w:r>
        <w:rPr>
          <w:spacing w:val="-3"/>
        </w:rPr>
        <w:t xml:space="preserve">at </w:t>
      </w:r>
      <w:r>
        <w:t xml:space="preserve">the shock, Karna then displayed his activity to the utmost of his </w:t>
      </w:r>
      <w:r>
        <w:rPr>
          <w:spacing w:val="-4"/>
        </w:rPr>
        <w:t xml:space="preserve">power. </w:t>
      </w:r>
      <w:r>
        <w:t xml:space="preserve">Steadying himself by a powerful effort he invoked the brahmastra. Beholding the brahmastra, Arjuna invoked the Aindra weapon with proper mantras. Inspiring gandiva, its string, and his shafts also, with mantras, that scorcher of foes poured showers like Purandara pouring rain in torrents. Those arrows endued with great energy and </w:t>
      </w:r>
      <w:r>
        <w:rPr>
          <w:spacing w:val="-4"/>
        </w:rPr>
        <w:t xml:space="preserve">power, </w:t>
      </w:r>
      <w:r>
        <w:t xml:space="preserve">issuing out of </w:t>
      </w:r>
      <w:r>
        <w:rPr>
          <w:spacing w:val="-6"/>
        </w:rPr>
        <w:t xml:space="preserve">Partha’s </w:t>
      </w:r>
      <w:r>
        <w:rPr>
          <w:spacing w:val="-4"/>
        </w:rPr>
        <w:t xml:space="preserve">car, </w:t>
      </w:r>
      <w:r>
        <w:t xml:space="preserve">were seen to be displayed in the vicinity of </w:t>
      </w:r>
      <w:r>
        <w:rPr>
          <w:spacing w:val="-7"/>
        </w:rPr>
        <w:t xml:space="preserve">Karna’s </w:t>
      </w:r>
      <w:r>
        <w:t xml:space="preserve">vehicle. The mighty car-warrior Karna baffled all those shafts displayed in his front. Seeing that weapon thus destroyed, the </w:t>
      </w:r>
      <w:r>
        <w:rPr>
          <w:spacing w:val="-3"/>
        </w:rPr>
        <w:t xml:space="preserve">Vrishni hero, </w:t>
      </w:r>
      <w:r>
        <w:t xml:space="preserve">addressing Arjuna, said, “Shoot high weapons, O Partha! The son of Radha baffles thy </w:t>
      </w:r>
      <w:r>
        <w:rPr>
          <w:spacing w:val="-5"/>
        </w:rPr>
        <w:t xml:space="preserve">shafts.” </w:t>
      </w:r>
      <w:r>
        <w:rPr>
          <w:spacing w:val="-3"/>
        </w:rPr>
        <w:t xml:space="preserve">With </w:t>
      </w:r>
      <w:r>
        <w:t xml:space="preserve">proper mantras, Arjuna then fixed the brahmastra on his string, and shrouding all the points of the compass with arrows, Partha struck Karna (with many) arrows. Then Karna, with a number of whetted shafts endued with great </w:t>
      </w:r>
      <w:r>
        <w:rPr>
          <w:spacing w:val="-3"/>
        </w:rPr>
        <w:t xml:space="preserve">energy, </w:t>
      </w:r>
      <w:r>
        <w:t xml:space="preserve">cut off the string of </w:t>
      </w:r>
      <w:r>
        <w:rPr>
          <w:spacing w:val="-6"/>
        </w:rPr>
        <w:t xml:space="preserve">Arjuna’s </w:t>
      </w:r>
      <w:r>
        <w:rPr>
          <w:spacing w:val="-5"/>
        </w:rPr>
        <w:t xml:space="preserve">bow. </w:t>
      </w:r>
      <w:r>
        <w:t xml:space="preserve">Similarly he cut off the second string, and then the third, and then the fourth, and then the fifth. The sixth also was cut off by </w:t>
      </w:r>
      <w:r>
        <w:rPr>
          <w:spacing w:val="-3"/>
        </w:rPr>
        <w:t xml:space="preserve">Vrisha, </w:t>
      </w:r>
      <w:r>
        <w:t xml:space="preserve">and then the seventh, then the eighth, then the ninth, then the tenth, and then </w:t>
      </w:r>
      <w:r>
        <w:rPr>
          <w:spacing w:val="-3"/>
        </w:rPr>
        <w:t xml:space="preserve">at </w:t>
      </w:r>
      <w:r>
        <w:t xml:space="preserve">last the eleventh. Capable of shooting hundreds upon hundreds of arrows, Karna knew not that Partha had a hundred strings to his </w:t>
      </w:r>
      <w:r>
        <w:rPr>
          <w:spacing w:val="-5"/>
        </w:rPr>
        <w:t xml:space="preserve">bow. </w:t>
      </w:r>
      <w:r>
        <w:rPr>
          <w:spacing w:val="-4"/>
        </w:rPr>
        <w:t xml:space="preserve">Tying </w:t>
      </w:r>
      <w:r>
        <w:t xml:space="preserve">another string to his bow and shooting </w:t>
      </w:r>
      <w:r>
        <w:rPr>
          <w:spacing w:val="-3"/>
        </w:rPr>
        <w:t xml:space="preserve">many </w:t>
      </w:r>
      <w:r>
        <w:t xml:space="preserve">arrows, the son of </w:t>
      </w:r>
      <w:r>
        <w:rPr>
          <w:spacing w:val="-3"/>
        </w:rPr>
        <w:t xml:space="preserve">Pandu </w:t>
      </w:r>
      <w:r>
        <w:t>covered Karna with shafts that resembled snakes of blazing mouths. So quickly did Arjuna replace each broken string that Karna could not mark when it was broken and when replaced. The feat seemed to him to be exceedingly wonderful. The son of Radha baffled with his own weapons those of Savyasaci. Displaying also his own prowess,</w:t>
      </w:r>
      <w:r>
        <w:rPr>
          <w:spacing w:val="-5"/>
        </w:rPr>
        <w:t xml:space="preserve"> </w:t>
      </w:r>
      <w:r>
        <w:t>he</w:t>
      </w:r>
      <w:r>
        <w:rPr>
          <w:spacing w:val="-4"/>
        </w:rPr>
        <w:t xml:space="preserve"> </w:t>
      </w:r>
      <w:r>
        <w:t>seemed</w:t>
      </w:r>
      <w:r>
        <w:rPr>
          <w:spacing w:val="-4"/>
        </w:rPr>
        <w:t xml:space="preserve"> </w:t>
      </w:r>
      <w:r>
        <w:t>to</w:t>
      </w:r>
      <w:r>
        <w:rPr>
          <w:spacing w:val="-5"/>
        </w:rPr>
        <w:t xml:space="preserve"> </w:t>
      </w:r>
      <w:r>
        <w:t>get</w:t>
      </w:r>
      <w:r>
        <w:rPr>
          <w:spacing w:val="-4"/>
        </w:rPr>
        <w:t xml:space="preserve"> </w:t>
      </w:r>
      <w:r>
        <w:t>the</w:t>
      </w:r>
      <w:r>
        <w:rPr>
          <w:spacing w:val="-4"/>
        </w:rPr>
        <w:t xml:space="preserve"> </w:t>
      </w:r>
      <w:r>
        <w:t>better</w:t>
      </w:r>
      <w:r>
        <w:rPr>
          <w:spacing w:val="-5"/>
        </w:rPr>
        <w:t xml:space="preserve"> </w:t>
      </w:r>
      <w:r>
        <w:t>of</w:t>
      </w:r>
      <w:r>
        <w:rPr>
          <w:spacing w:val="-4"/>
        </w:rPr>
        <w:t xml:space="preserve"> </w:t>
      </w:r>
      <w:r>
        <w:t>Dhananjaya</w:t>
      </w:r>
      <w:r>
        <w:rPr>
          <w:spacing w:val="-4"/>
        </w:rPr>
        <w:t xml:space="preserve"> </w:t>
      </w:r>
      <w:r>
        <w:rPr>
          <w:spacing w:val="-3"/>
        </w:rPr>
        <w:t>at</w:t>
      </w:r>
      <w:r>
        <w:rPr>
          <w:spacing w:val="-5"/>
        </w:rPr>
        <w:t xml:space="preserve"> </w:t>
      </w:r>
      <w:r>
        <w:t>that</w:t>
      </w:r>
      <w:r>
        <w:rPr>
          <w:spacing w:val="-4"/>
        </w:rPr>
        <w:t xml:space="preserve"> </w:t>
      </w:r>
      <w:r>
        <w:t>time.</w:t>
      </w:r>
      <w:r>
        <w:rPr>
          <w:spacing w:val="-4"/>
        </w:rPr>
        <w:t xml:space="preserve"> </w:t>
      </w:r>
      <w:r>
        <w:t>Then</w:t>
      </w:r>
      <w:r>
        <w:rPr>
          <w:spacing w:val="-4"/>
        </w:rPr>
        <w:t xml:space="preserve"> </w:t>
      </w:r>
      <w:r>
        <w:t>Krishna,</w:t>
      </w:r>
      <w:r>
        <w:rPr>
          <w:spacing w:val="-5"/>
        </w:rPr>
        <w:t xml:space="preserve"> </w:t>
      </w:r>
      <w:r>
        <w:t>beholding</w:t>
      </w:r>
      <w:r>
        <w:rPr>
          <w:spacing w:val="-4"/>
        </w:rPr>
        <w:t xml:space="preserve"> </w:t>
      </w:r>
      <w:r>
        <w:t>Arjuna</w:t>
      </w:r>
      <w:r>
        <w:rPr>
          <w:spacing w:val="-4"/>
        </w:rPr>
        <w:t xml:space="preserve"> </w:t>
      </w:r>
      <w:r>
        <w:t>afflicted</w:t>
      </w:r>
      <w:r>
        <w:rPr>
          <w:spacing w:val="-5"/>
        </w:rPr>
        <w:t xml:space="preserve"> </w:t>
      </w:r>
      <w:r>
        <w:t>with</w:t>
      </w:r>
      <w:r>
        <w:rPr>
          <w:spacing w:val="-4"/>
        </w:rPr>
        <w:t xml:space="preserve"> </w:t>
      </w:r>
      <w:r>
        <w:t>the</w:t>
      </w:r>
      <w:r w:rsidR="00D50D1C">
        <w:t xml:space="preserve"> </w:t>
      </w:r>
      <w:r>
        <w:t xml:space="preserve">weapons of Karna, said these words unto Partha: “Approaching Karna, strike him with superior weapons.” Then Dhananjaya, filled with rage, inspiring with mantras another celestial weapons that looked like fire and that resembled the poison of the snake and that was as hard as the essence of </w:t>
      </w:r>
      <w:r>
        <w:lastRenderedPageBreak/>
        <w:t>adamant, and uniting the Raudra weapon with it, became desirous of shooting it at his foe. At that time, O king, the earth swallowed up one of wheels of Karna’s car. Quickly alighting then from his vehicle, he seized his sunken wheel with his two arms and endeavoured to lift it up with a great effort. Drawn up with force by Karna, the earth, which had swallowed up his wheel, rose up to a height of four fingers’ breadth, with her seven islands and her hills and waters and forests. Seeing his wheel swallowed, the son of Radha shed tears from wrath, and beholding Arjuna, filled with rage he said these words, “O Partha, O Partha, wait for a moment, that is, till I lift this sunken wheel. Beholding, O Partha, the left wheel of my car swallowed through accident by the earth, abandon (instead of cherishing) this purpose (of striking and slaying me) that is capable of being harboured by only a coward. Brave warriors that are observant of the practices of the righteous, never shoot their weapons at persons with dishevelled hair, or at those that have turned their faces from battle, or at a Brahmana, or at him who joins his palms, or at him who yields himself up or beggeth for quarter or at one who has put up his weapon, or at one whose arrows are exhausted, or at one whose armour is displaced, or at one whose weapon has fallen off or been broken! Thou art the bravest of men in the world. Thou art also of righteous behaviour, O son of Pandu! Thou art well-acquainted with the rules of battle. For these reasons, excuse me for a moment, that is, till I extricate my wheel, O Dhananjaya, from the earth. Thyself staying on thy car and myself standing weak and languid on the earth, it behoveth thee not to slay me now. Neither Vasudeva, nor thou, O son of Pandu, inspirest me with the slightest fear. Thou art born in the Kshatriya order. Thou art the perpetuator of a high race. Recollecting the teachings of righteousness, excuse me for a moment, O son of Pandu!”’”</w:t>
      </w:r>
    </w:p>
    <w:p w14:paraId="2E20D932" w14:textId="77777777" w:rsidR="009262A2" w:rsidRDefault="009262A2" w:rsidP="00D50D1C">
      <w:pPr>
        <w:pStyle w:val="Body"/>
      </w:pPr>
    </w:p>
    <w:p w14:paraId="7A397460" w14:textId="77777777" w:rsidR="00BD6E04" w:rsidRDefault="00BD6E04" w:rsidP="00D50D1C">
      <w:pPr>
        <w:pStyle w:val="Heading4"/>
      </w:pPr>
      <w:r>
        <w:t>Section XCI</w:t>
      </w:r>
    </w:p>
    <w:p w14:paraId="09327D44" w14:textId="64A42264" w:rsidR="00BD6E04" w:rsidRDefault="00BD6E04" w:rsidP="00D50D1C">
      <w:pPr>
        <w:pStyle w:val="Body"/>
      </w:pPr>
      <w:r>
        <w:rPr>
          <w:spacing w:val="-3"/>
        </w:rPr>
        <w:t xml:space="preserve">“Sanjaya </w:t>
      </w:r>
      <w:r>
        <w:t xml:space="preserve">said, ‘Then </w:t>
      </w:r>
      <w:r>
        <w:rPr>
          <w:spacing w:val="-3"/>
        </w:rPr>
        <w:t xml:space="preserve">Vasudeva, </w:t>
      </w:r>
      <w:r>
        <w:t xml:space="preserve">stationed on the </w:t>
      </w:r>
      <w:r>
        <w:rPr>
          <w:spacing w:val="-4"/>
        </w:rPr>
        <w:t xml:space="preserve">car, </w:t>
      </w:r>
      <w:r>
        <w:t xml:space="preserve">addressed Karna, saying, </w:t>
      </w:r>
      <w:r>
        <w:rPr>
          <w:spacing w:val="-2"/>
        </w:rPr>
        <w:t xml:space="preserve">“By </w:t>
      </w:r>
      <w:r>
        <w:t xml:space="preserve">good luck it is, O son of Radha, that thou rememberest virtue! </w:t>
      </w:r>
      <w:r>
        <w:rPr>
          <w:spacing w:val="-5"/>
        </w:rPr>
        <w:t xml:space="preserve">It </w:t>
      </w:r>
      <w:r>
        <w:t xml:space="preserve">is generally seen that they that are mean, when they sink into distress, rail </w:t>
      </w:r>
      <w:r>
        <w:rPr>
          <w:spacing w:val="-3"/>
        </w:rPr>
        <w:t xml:space="preserve">at </w:t>
      </w:r>
      <w:r>
        <w:t xml:space="preserve">Providence but never </w:t>
      </w:r>
      <w:r>
        <w:rPr>
          <w:spacing w:val="-3"/>
        </w:rPr>
        <w:t xml:space="preserve">at </w:t>
      </w:r>
      <w:r>
        <w:t xml:space="preserve">their own misdeeds. Thyself and Suyodhana and Duhshasana and Shakuni, the son of Subala, had caused Draupadi, clad in a single piece of raiment, to be brought into the midst of the </w:t>
      </w:r>
      <w:r>
        <w:rPr>
          <w:spacing w:val="-3"/>
        </w:rPr>
        <w:t xml:space="preserve">assembly. </w:t>
      </w:r>
      <w:r>
        <w:t xml:space="preserve">On that occasion, O Karna, this virtue of thine did not manifest itself. When </w:t>
      </w:r>
      <w:r>
        <w:rPr>
          <w:spacing w:val="-3"/>
        </w:rPr>
        <w:t xml:space="preserve">at </w:t>
      </w:r>
      <w:r>
        <w:t xml:space="preserve">the assembly Shakuni, an adept in dice, vanquished </w:t>
      </w:r>
      <w:r>
        <w:rPr>
          <w:spacing w:val="-6"/>
        </w:rPr>
        <w:t xml:space="preserve">Kunti’s </w:t>
      </w:r>
      <w:r>
        <w:t xml:space="preserve">son </w:t>
      </w:r>
      <w:r>
        <w:rPr>
          <w:spacing w:val="-3"/>
        </w:rPr>
        <w:t xml:space="preserve">Yudhishthira </w:t>
      </w:r>
      <w:r>
        <w:t xml:space="preserve">who was unacquainted with it, whither had this virtue of thine gone? When the </w:t>
      </w:r>
      <w:r>
        <w:rPr>
          <w:spacing w:val="-3"/>
        </w:rPr>
        <w:t xml:space="preserve">Kuru </w:t>
      </w:r>
      <w:r>
        <w:t xml:space="preserve">king (Duryodhana), acting under thy counsels, treated Bhimasena in that way with the aid of snakes and poisoned food, whither had this virtue of thine then gone? When the period of exile into the woods was over as also the thirteenth </w:t>
      </w:r>
      <w:r>
        <w:rPr>
          <w:spacing w:val="-4"/>
        </w:rPr>
        <w:t xml:space="preserve">year, </w:t>
      </w:r>
      <w:r>
        <w:t>thou didst not make over to the Pandavas their kingdom. Whither had this virtue of thine then</w:t>
      </w:r>
      <w:r>
        <w:rPr>
          <w:spacing w:val="-4"/>
        </w:rPr>
        <w:t xml:space="preserve"> </w:t>
      </w:r>
      <w:r>
        <w:t>gone?</w:t>
      </w:r>
      <w:r>
        <w:rPr>
          <w:spacing w:val="-4"/>
        </w:rPr>
        <w:t xml:space="preserve"> </w:t>
      </w:r>
      <w:r>
        <w:t>Thou</w:t>
      </w:r>
      <w:r>
        <w:rPr>
          <w:spacing w:val="-4"/>
        </w:rPr>
        <w:t xml:space="preserve"> </w:t>
      </w:r>
      <w:r>
        <w:t>didst</w:t>
      </w:r>
      <w:r>
        <w:rPr>
          <w:spacing w:val="-4"/>
        </w:rPr>
        <w:t xml:space="preserve"> </w:t>
      </w:r>
      <w:r>
        <w:t>set</w:t>
      </w:r>
      <w:r>
        <w:rPr>
          <w:spacing w:val="-4"/>
        </w:rPr>
        <w:t xml:space="preserve"> </w:t>
      </w:r>
      <w:r>
        <w:lastRenderedPageBreak/>
        <w:t>fire</w:t>
      </w:r>
      <w:r>
        <w:rPr>
          <w:spacing w:val="-4"/>
        </w:rPr>
        <w:t xml:space="preserve"> </w:t>
      </w:r>
      <w:r>
        <w:t>to</w:t>
      </w:r>
      <w:r>
        <w:rPr>
          <w:spacing w:val="-4"/>
        </w:rPr>
        <w:t xml:space="preserve"> </w:t>
      </w:r>
      <w:r>
        <w:t>the</w:t>
      </w:r>
      <w:r>
        <w:rPr>
          <w:spacing w:val="-4"/>
        </w:rPr>
        <w:t xml:space="preserve"> </w:t>
      </w:r>
      <w:r>
        <w:t>house</w:t>
      </w:r>
      <w:r>
        <w:rPr>
          <w:spacing w:val="-4"/>
        </w:rPr>
        <w:t xml:space="preserve"> </w:t>
      </w:r>
      <w:r>
        <w:t>of</w:t>
      </w:r>
      <w:r>
        <w:rPr>
          <w:spacing w:val="-4"/>
        </w:rPr>
        <w:t xml:space="preserve"> </w:t>
      </w:r>
      <w:r>
        <w:t>lac</w:t>
      </w:r>
      <w:r>
        <w:rPr>
          <w:spacing w:val="-4"/>
        </w:rPr>
        <w:t xml:space="preserve"> </w:t>
      </w:r>
      <w:r>
        <w:rPr>
          <w:spacing w:val="-3"/>
        </w:rPr>
        <w:t>at</w:t>
      </w:r>
      <w:r>
        <w:rPr>
          <w:spacing w:val="-4"/>
        </w:rPr>
        <w:t xml:space="preserve"> Varanavata</w:t>
      </w:r>
      <w:r>
        <w:rPr>
          <w:spacing w:val="-3"/>
        </w:rPr>
        <w:t xml:space="preserve"> </w:t>
      </w:r>
      <w:r>
        <w:t>for</w:t>
      </w:r>
      <w:r>
        <w:rPr>
          <w:spacing w:val="-4"/>
        </w:rPr>
        <w:t xml:space="preserve"> </w:t>
      </w:r>
      <w:r>
        <w:t>burning</w:t>
      </w:r>
      <w:r>
        <w:rPr>
          <w:spacing w:val="-4"/>
        </w:rPr>
        <w:t xml:space="preserve"> </w:t>
      </w:r>
      <w:r>
        <w:t>to</w:t>
      </w:r>
      <w:r>
        <w:rPr>
          <w:spacing w:val="-4"/>
        </w:rPr>
        <w:t xml:space="preserve"> </w:t>
      </w:r>
      <w:r>
        <w:t>death</w:t>
      </w:r>
      <w:r>
        <w:rPr>
          <w:spacing w:val="-4"/>
        </w:rPr>
        <w:t xml:space="preserve"> </w:t>
      </w:r>
      <w:r>
        <w:t>the</w:t>
      </w:r>
      <w:r>
        <w:rPr>
          <w:spacing w:val="-4"/>
        </w:rPr>
        <w:t xml:space="preserve"> </w:t>
      </w:r>
      <w:r>
        <w:t>sleeping</w:t>
      </w:r>
      <w:r>
        <w:rPr>
          <w:spacing w:val="-4"/>
        </w:rPr>
        <w:t xml:space="preserve"> </w:t>
      </w:r>
      <w:r>
        <w:t>Pandavas.</w:t>
      </w:r>
      <w:r>
        <w:rPr>
          <w:spacing w:val="-4"/>
        </w:rPr>
        <w:t xml:space="preserve"> </w:t>
      </w:r>
      <w:r>
        <w:t xml:space="preserve">Whither then, O son of Radha, had this virtue of thine gone? Thou laughedest </w:t>
      </w:r>
      <w:r>
        <w:rPr>
          <w:spacing w:val="-3"/>
        </w:rPr>
        <w:t xml:space="preserve">at </w:t>
      </w:r>
      <w:r>
        <w:t xml:space="preserve">Krishna while she stood in the midst of the </w:t>
      </w:r>
      <w:r>
        <w:rPr>
          <w:spacing w:val="-3"/>
        </w:rPr>
        <w:t xml:space="preserve">assembly, </w:t>
      </w:r>
      <w:r>
        <w:t xml:space="preserve">scantily dressed because in her season and obedient to </w:t>
      </w:r>
      <w:r>
        <w:rPr>
          <w:spacing w:val="-4"/>
        </w:rPr>
        <w:t xml:space="preserve">Duhshasana’s </w:t>
      </w:r>
      <w:r>
        <w:t>will, whither, then, O Karna, had this virtue of thine gone? When from the apartment reserved for the females innocent Krishna was dragged, thou didst</w:t>
      </w:r>
      <w:r>
        <w:rPr>
          <w:spacing w:val="-4"/>
        </w:rPr>
        <w:t xml:space="preserve"> </w:t>
      </w:r>
      <w:r>
        <w:t>not</w:t>
      </w:r>
      <w:r>
        <w:rPr>
          <w:spacing w:val="-4"/>
        </w:rPr>
        <w:t xml:space="preserve"> </w:t>
      </w:r>
      <w:r>
        <w:t>interfere.</w:t>
      </w:r>
      <w:r>
        <w:rPr>
          <w:spacing w:val="-4"/>
        </w:rPr>
        <w:t xml:space="preserve"> </w:t>
      </w:r>
      <w:r>
        <w:rPr>
          <w:spacing w:val="-3"/>
        </w:rPr>
        <w:t>Whither,</w:t>
      </w:r>
      <w:r>
        <w:rPr>
          <w:spacing w:val="-4"/>
        </w:rPr>
        <w:t xml:space="preserve"> </w:t>
      </w:r>
      <w:r>
        <w:t>O</w:t>
      </w:r>
      <w:r>
        <w:rPr>
          <w:spacing w:val="-4"/>
        </w:rPr>
        <w:t xml:space="preserve"> </w:t>
      </w:r>
      <w:r>
        <w:t>son</w:t>
      </w:r>
      <w:r>
        <w:rPr>
          <w:spacing w:val="-4"/>
        </w:rPr>
        <w:t xml:space="preserve"> </w:t>
      </w:r>
      <w:r>
        <w:t>of</w:t>
      </w:r>
      <w:r>
        <w:rPr>
          <w:spacing w:val="-3"/>
        </w:rPr>
        <w:t xml:space="preserve"> </w:t>
      </w:r>
      <w:r>
        <w:t>Radha,</w:t>
      </w:r>
      <w:r>
        <w:rPr>
          <w:spacing w:val="-4"/>
        </w:rPr>
        <w:t xml:space="preserve"> </w:t>
      </w:r>
      <w:r>
        <w:t>had</w:t>
      </w:r>
      <w:r>
        <w:rPr>
          <w:spacing w:val="-4"/>
        </w:rPr>
        <w:t xml:space="preserve"> </w:t>
      </w:r>
      <w:r>
        <w:t>this</w:t>
      </w:r>
      <w:r>
        <w:rPr>
          <w:spacing w:val="-4"/>
        </w:rPr>
        <w:t xml:space="preserve"> </w:t>
      </w:r>
      <w:r>
        <w:t>virtue</w:t>
      </w:r>
      <w:r>
        <w:rPr>
          <w:spacing w:val="-4"/>
        </w:rPr>
        <w:t xml:space="preserve"> </w:t>
      </w:r>
      <w:r>
        <w:t>of</w:t>
      </w:r>
      <w:r>
        <w:rPr>
          <w:spacing w:val="-4"/>
        </w:rPr>
        <w:t xml:space="preserve"> </w:t>
      </w:r>
      <w:r>
        <w:t>thine</w:t>
      </w:r>
      <w:r>
        <w:rPr>
          <w:spacing w:val="-4"/>
        </w:rPr>
        <w:t xml:space="preserve"> </w:t>
      </w:r>
      <w:r>
        <w:t>gone?</w:t>
      </w:r>
      <w:r>
        <w:rPr>
          <w:spacing w:val="-3"/>
        </w:rPr>
        <w:t xml:space="preserve"> </w:t>
      </w:r>
      <w:r>
        <w:t>Thyself</w:t>
      </w:r>
      <w:r>
        <w:rPr>
          <w:spacing w:val="-4"/>
        </w:rPr>
        <w:t xml:space="preserve"> </w:t>
      </w:r>
      <w:r>
        <w:t>addressing</w:t>
      </w:r>
      <w:r>
        <w:rPr>
          <w:spacing w:val="-4"/>
        </w:rPr>
        <w:t xml:space="preserve"> </w:t>
      </w:r>
      <w:r>
        <w:t>the</w:t>
      </w:r>
      <w:r>
        <w:rPr>
          <w:spacing w:val="-4"/>
        </w:rPr>
        <w:t xml:space="preserve"> </w:t>
      </w:r>
      <w:r>
        <w:t>princess</w:t>
      </w:r>
      <w:r>
        <w:rPr>
          <w:spacing w:val="-4"/>
        </w:rPr>
        <w:t xml:space="preserve"> </w:t>
      </w:r>
      <w:r>
        <w:t xml:space="preserve">Draupadi, that lady whose tread is as dignified as that of the elephant, in these words, viz., ‘The Pandavas, O Krishna, are lost. They have sunk into eternal hell. Do thou choose another husband!’ thou lookedest on the scene with delight. Whither then, O Karna, had this virtue of thine gone? Covetous of kingdom and relying on the ruler of the Gandharvas, thou summonedest the Pandavas (to a match of dice). Whither then had this virtue of thine gone? When </w:t>
      </w:r>
      <w:r>
        <w:rPr>
          <w:spacing w:val="-3"/>
        </w:rPr>
        <w:t xml:space="preserve">many </w:t>
      </w:r>
      <w:r>
        <w:t xml:space="preserve">mighty car-warriors, encompassing the boy Abhimanyu in battle, slew him, whither had this virtue of thine then gone? If this virtue that thou now invokest was nowhere on those occasions, what is the use then of parching thy palate </w:t>
      </w:r>
      <w:r>
        <w:rPr>
          <w:spacing w:val="-6"/>
        </w:rPr>
        <w:t xml:space="preserve">now, </w:t>
      </w:r>
      <w:r>
        <w:t xml:space="preserve">by uttering that word? Thou art now for the practice of virtue, O Suta, but thou shalt not escape with life. Like Nala who was defeated by Pushkara with the aid of dice but who regained his kingdom by prowess, the Pandavas, who are free from </w:t>
      </w:r>
      <w:r>
        <w:rPr>
          <w:spacing w:val="-3"/>
        </w:rPr>
        <w:t xml:space="preserve">cupidity, </w:t>
      </w:r>
      <w:r>
        <w:t xml:space="preserve">will recover their kingdom by the prowess of their arms, aided with all their friends. Having slain in battle their powerful foes, </w:t>
      </w:r>
      <w:r>
        <w:rPr>
          <w:spacing w:val="-4"/>
        </w:rPr>
        <w:t xml:space="preserve">they, </w:t>
      </w:r>
      <w:r>
        <w:t xml:space="preserve">with the Somakas, will recover their kingdom. The Dhartarashtras will meet with destruction </w:t>
      </w:r>
      <w:r>
        <w:rPr>
          <w:spacing w:val="-3"/>
        </w:rPr>
        <w:t xml:space="preserve">at </w:t>
      </w:r>
      <w:r>
        <w:t>the hands of those lions among men (viz., the sons of Pandu), that are always protected by</w:t>
      </w:r>
      <w:r>
        <w:rPr>
          <w:spacing w:val="-1"/>
        </w:rPr>
        <w:t xml:space="preserve"> </w:t>
      </w:r>
      <w:r>
        <w:t>virtue!’”</w:t>
      </w:r>
    </w:p>
    <w:p w14:paraId="33433149" w14:textId="7BBEB040" w:rsidR="00C0699C" w:rsidRDefault="00BD6E04" w:rsidP="00C0699C">
      <w:pPr>
        <w:pStyle w:val="Body"/>
        <w:rPr>
          <w:spacing w:val="-11"/>
        </w:rPr>
      </w:pPr>
      <w:r>
        <w:rPr>
          <w:spacing w:val="-3"/>
        </w:rPr>
        <w:t xml:space="preserve">“Sanjaya </w:t>
      </w:r>
      <w:r>
        <w:t xml:space="preserve">continued, ‘Thus addressed, O Bharata, by </w:t>
      </w:r>
      <w:r>
        <w:rPr>
          <w:spacing w:val="-3"/>
        </w:rPr>
        <w:t xml:space="preserve">Vasudeva, </w:t>
      </w:r>
      <w:r>
        <w:t xml:space="preserve">Karna hung down his head in shame and gave no </w:t>
      </w:r>
      <w:r>
        <w:rPr>
          <w:spacing w:val="-3"/>
        </w:rPr>
        <w:t xml:space="preserve">answer. With </w:t>
      </w:r>
      <w:r>
        <w:t xml:space="preserve">lips quivering in rage, he raised his </w:t>
      </w:r>
      <w:r>
        <w:rPr>
          <w:spacing w:val="-5"/>
        </w:rPr>
        <w:t xml:space="preserve">bow, </w:t>
      </w:r>
      <w:r>
        <w:t xml:space="preserve">O Bharata, and, being endued with great energy and prowess, he continued to fight with Partha. Then </w:t>
      </w:r>
      <w:r>
        <w:rPr>
          <w:spacing w:val="-3"/>
        </w:rPr>
        <w:t xml:space="preserve">Vasudeva, </w:t>
      </w:r>
      <w:r>
        <w:t xml:space="preserve">addressing Phalguna, that bull among men, said, </w:t>
      </w:r>
      <w:r>
        <w:rPr>
          <w:spacing w:val="-4"/>
        </w:rPr>
        <w:t xml:space="preserve">“O </w:t>
      </w:r>
      <w:r>
        <w:t xml:space="preserve">thou of great might, piercing Karna with a celestial weapon, throw him </w:t>
      </w:r>
      <w:r>
        <w:rPr>
          <w:spacing w:val="-6"/>
        </w:rPr>
        <w:t xml:space="preserve">down.” </w:t>
      </w:r>
      <w:r>
        <w:t xml:space="preserve">Thus addressed by the holy one, Arjuna became filled with rage. Indeed, remembering the incidents alluded to by Krishna, Dhananjaya blazed up with fury. Then, O king, blazing flames of fire seemed to emanate from all the pores of the angry </w:t>
      </w:r>
      <w:r>
        <w:rPr>
          <w:spacing w:val="-6"/>
        </w:rPr>
        <w:t>Partha’s</w:t>
      </w:r>
      <w:r>
        <w:rPr>
          <w:spacing w:val="-4"/>
        </w:rPr>
        <w:t xml:space="preserve"> body. </w:t>
      </w:r>
      <w:r>
        <w:t xml:space="preserve">The sight seemed to be exceedingly wonderful. Beholding it, Karna, invoking the brahmastra, showered his shafts upon Dhananjaya, and once more made an effort to extricate his </w:t>
      </w:r>
      <w:r>
        <w:rPr>
          <w:spacing w:val="-4"/>
        </w:rPr>
        <w:t xml:space="preserve">car. </w:t>
      </w:r>
      <w:r>
        <w:t>Partha also, by the aid of the brahmastra, poured</w:t>
      </w:r>
      <w:r w:rsidR="00D50D1C">
        <w:t xml:space="preserve"> </w:t>
      </w:r>
      <w:r>
        <w:t>arrowy</w:t>
      </w:r>
      <w:r>
        <w:rPr>
          <w:spacing w:val="-5"/>
        </w:rPr>
        <w:t xml:space="preserve"> </w:t>
      </w:r>
      <w:r>
        <w:t>downpours</w:t>
      </w:r>
      <w:r>
        <w:rPr>
          <w:spacing w:val="-4"/>
        </w:rPr>
        <w:t xml:space="preserve"> </w:t>
      </w:r>
      <w:r>
        <w:t>upon</w:t>
      </w:r>
      <w:r>
        <w:rPr>
          <w:spacing w:val="-5"/>
        </w:rPr>
        <w:t xml:space="preserve"> </w:t>
      </w:r>
      <w:r>
        <w:t>Karna.</w:t>
      </w:r>
      <w:r>
        <w:rPr>
          <w:spacing w:val="-4"/>
        </w:rPr>
        <w:t xml:space="preserve"> </w:t>
      </w:r>
      <w:r>
        <w:t>Baffling</w:t>
      </w:r>
      <w:r>
        <w:rPr>
          <w:spacing w:val="-4"/>
        </w:rPr>
        <w:t xml:space="preserve"> </w:t>
      </w:r>
      <w:r>
        <w:t>with</w:t>
      </w:r>
      <w:r>
        <w:rPr>
          <w:spacing w:val="-5"/>
        </w:rPr>
        <w:t xml:space="preserve"> </w:t>
      </w:r>
      <w:r>
        <w:t>his</w:t>
      </w:r>
      <w:r>
        <w:rPr>
          <w:spacing w:val="-4"/>
        </w:rPr>
        <w:t xml:space="preserve"> </w:t>
      </w:r>
      <w:r>
        <w:t>own</w:t>
      </w:r>
      <w:r>
        <w:rPr>
          <w:spacing w:val="-4"/>
        </w:rPr>
        <w:t xml:space="preserve"> </w:t>
      </w:r>
      <w:r>
        <w:t>weapon</w:t>
      </w:r>
      <w:r>
        <w:rPr>
          <w:spacing w:val="-5"/>
        </w:rPr>
        <w:t xml:space="preserve"> </w:t>
      </w:r>
      <w:r>
        <w:t>the</w:t>
      </w:r>
      <w:r>
        <w:rPr>
          <w:spacing w:val="-4"/>
        </w:rPr>
        <w:t xml:space="preserve"> </w:t>
      </w:r>
      <w:r>
        <w:t>weapon</w:t>
      </w:r>
      <w:r>
        <w:rPr>
          <w:spacing w:val="-4"/>
        </w:rPr>
        <w:t xml:space="preserve"> </w:t>
      </w:r>
      <w:r>
        <w:t>of</w:t>
      </w:r>
      <w:r>
        <w:rPr>
          <w:spacing w:val="-5"/>
        </w:rPr>
        <w:t xml:space="preserve"> </w:t>
      </w:r>
      <w:r>
        <w:t>his</w:t>
      </w:r>
      <w:r>
        <w:rPr>
          <w:spacing w:val="-4"/>
        </w:rPr>
        <w:t xml:space="preserve"> </w:t>
      </w:r>
      <w:r>
        <w:t>foe,</w:t>
      </w:r>
      <w:r>
        <w:rPr>
          <w:spacing w:val="-4"/>
        </w:rPr>
        <w:t xml:space="preserve"> </w:t>
      </w:r>
      <w:r>
        <w:t>the</w:t>
      </w:r>
      <w:r>
        <w:rPr>
          <w:spacing w:val="-5"/>
        </w:rPr>
        <w:t xml:space="preserve"> </w:t>
      </w:r>
      <w:r>
        <w:t>son</w:t>
      </w:r>
      <w:r>
        <w:rPr>
          <w:spacing w:val="-4"/>
        </w:rPr>
        <w:t xml:space="preserve"> </w:t>
      </w:r>
      <w:r>
        <w:t>of</w:t>
      </w:r>
      <w:r>
        <w:rPr>
          <w:spacing w:val="-5"/>
        </w:rPr>
        <w:t xml:space="preserve"> </w:t>
      </w:r>
      <w:r>
        <w:rPr>
          <w:spacing w:val="-3"/>
        </w:rPr>
        <w:t>Pandu</w:t>
      </w:r>
      <w:r>
        <w:rPr>
          <w:spacing w:val="-4"/>
        </w:rPr>
        <w:t xml:space="preserve"> </w:t>
      </w:r>
      <w:r>
        <w:t>continued</w:t>
      </w:r>
      <w:r>
        <w:rPr>
          <w:spacing w:val="-4"/>
        </w:rPr>
        <w:t xml:space="preserve"> </w:t>
      </w:r>
      <w:r>
        <w:t xml:space="preserve">to strike him. The son of </w:t>
      </w:r>
      <w:r>
        <w:rPr>
          <w:spacing w:val="-3"/>
        </w:rPr>
        <w:t xml:space="preserve">Kunti </w:t>
      </w:r>
      <w:r>
        <w:t xml:space="preserve">then, aiming </w:t>
      </w:r>
      <w:r>
        <w:rPr>
          <w:spacing w:val="-3"/>
        </w:rPr>
        <w:t xml:space="preserve">at </w:t>
      </w:r>
      <w:r>
        <w:t xml:space="preserve">Karna sped another favourite weapon of his that was inspired with the energy of Agni. Sped by Arjuna, that weapon blazed up with its own </w:t>
      </w:r>
      <w:r>
        <w:rPr>
          <w:spacing w:val="-3"/>
        </w:rPr>
        <w:t xml:space="preserve">energy. </w:t>
      </w:r>
      <w:r>
        <w:t xml:space="preserve">Karna, </w:t>
      </w:r>
      <w:r>
        <w:rPr>
          <w:spacing w:val="-3"/>
        </w:rPr>
        <w:t xml:space="preserve">however, </w:t>
      </w:r>
      <w:r>
        <w:t xml:space="preserve">quenched that conflagration with the </w:t>
      </w:r>
      <w:r>
        <w:rPr>
          <w:spacing w:val="-4"/>
        </w:rPr>
        <w:t xml:space="preserve">Varuna </w:t>
      </w:r>
      <w:r>
        <w:t xml:space="preserve">weapon. The </w:t>
      </w:r>
      <w:r>
        <w:rPr>
          <w:spacing w:val="-8"/>
        </w:rPr>
        <w:t xml:space="preserve">Suta’s </w:t>
      </w:r>
      <w:r>
        <w:t xml:space="preserve">son also, by the clouds he created, caused all the points of the compass to be shrouded with a darkness such as may be seen on a </w:t>
      </w:r>
      <w:r>
        <w:lastRenderedPageBreak/>
        <w:t xml:space="preserve">rainy </w:t>
      </w:r>
      <w:r>
        <w:rPr>
          <w:spacing w:val="-6"/>
        </w:rPr>
        <w:t xml:space="preserve">day. </w:t>
      </w:r>
      <w:r>
        <w:t xml:space="preserve">The son of </w:t>
      </w:r>
      <w:r>
        <w:rPr>
          <w:spacing w:val="-3"/>
        </w:rPr>
        <w:t xml:space="preserve">Pandu, </w:t>
      </w:r>
      <w:r>
        <w:t xml:space="preserve">endued with great </w:t>
      </w:r>
      <w:r>
        <w:rPr>
          <w:spacing w:val="-3"/>
        </w:rPr>
        <w:t xml:space="preserve">energy, </w:t>
      </w:r>
      <w:r>
        <w:t>fearlessly</w:t>
      </w:r>
      <w:r>
        <w:rPr>
          <w:spacing w:val="-4"/>
        </w:rPr>
        <w:t xml:space="preserve"> </w:t>
      </w:r>
      <w:r>
        <w:t>dispelled</w:t>
      </w:r>
      <w:r>
        <w:rPr>
          <w:spacing w:val="-3"/>
        </w:rPr>
        <w:t xml:space="preserve"> </w:t>
      </w:r>
      <w:r>
        <w:t>those</w:t>
      </w:r>
      <w:r>
        <w:rPr>
          <w:spacing w:val="-3"/>
        </w:rPr>
        <w:t xml:space="preserve"> </w:t>
      </w:r>
      <w:r>
        <w:t>clouds</w:t>
      </w:r>
      <w:r>
        <w:rPr>
          <w:spacing w:val="-3"/>
        </w:rPr>
        <w:t xml:space="preserve"> </w:t>
      </w:r>
      <w:r>
        <w:t>by</w:t>
      </w:r>
      <w:r>
        <w:rPr>
          <w:spacing w:val="-3"/>
        </w:rPr>
        <w:t xml:space="preserve"> </w:t>
      </w:r>
      <w:r>
        <w:t>means</w:t>
      </w:r>
      <w:r>
        <w:rPr>
          <w:spacing w:val="-3"/>
        </w:rPr>
        <w:t xml:space="preserve"> </w:t>
      </w:r>
      <w:r>
        <w:t>of</w:t>
      </w:r>
      <w:r>
        <w:rPr>
          <w:spacing w:val="-3"/>
        </w:rPr>
        <w:t xml:space="preserve"> </w:t>
      </w:r>
      <w:r>
        <w:t>the</w:t>
      </w:r>
      <w:r>
        <w:rPr>
          <w:spacing w:val="-3"/>
        </w:rPr>
        <w:t xml:space="preserve"> </w:t>
      </w:r>
      <w:r>
        <w:rPr>
          <w:spacing w:val="-4"/>
        </w:rPr>
        <w:t>Vayavya</w:t>
      </w:r>
      <w:r>
        <w:rPr>
          <w:spacing w:val="-3"/>
        </w:rPr>
        <w:t xml:space="preserve"> </w:t>
      </w:r>
      <w:r>
        <w:t>weapon</w:t>
      </w:r>
      <w:r>
        <w:rPr>
          <w:spacing w:val="-3"/>
        </w:rPr>
        <w:t xml:space="preserve"> </w:t>
      </w:r>
      <w:r>
        <w:t>in</w:t>
      </w:r>
      <w:r>
        <w:rPr>
          <w:spacing w:val="-4"/>
        </w:rPr>
        <w:t xml:space="preserve"> </w:t>
      </w:r>
      <w:r>
        <w:t>the</w:t>
      </w:r>
      <w:r>
        <w:rPr>
          <w:spacing w:val="-3"/>
        </w:rPr>
        <w:t xml:space="preserve"> </w:t>
      </w:r>
      <w:r>
        <w:t>very</w:t>
      </w:r>
      <w:r>
        <w:rPr>
          <w:spacing w:val="-3"/>
        </w:rPr>
        <w:t xml:space="preserve"> </w:t>
      </w:r>
      <w:r>
        <w:t>sight</w:t>
      </w:r>
      <w:r>
        <w:rPr>
          <w:spacing w:val="-3"/>
        </w:rPr>
        <w:t xml:space="preserve"> </w:t>
      </w:r>
      <w:r>
        <w:t>of</w:t>
      </w:r>
      <w:r>
        <w:rPr>
          <w:spacing w:val="-3"/>
        </w:rPr>
        <w:t xml:space="preserve"> </w:t>
      </w:r>
      <w:r>
        <w:t>Karna.</w:t>
      </w:r>
      <w:r>
        <w:rPr>
          <w:spacing w:val="-3"/>
        </w:rPr>
        <w:t xml:space="preserve"> </w:t>
      </w:r>
      <w:r>
        <w:t>The</w:t>
      </w:r>
      <w:r>
        <w:rPr>
          <w:spacing w:val="-3"/>
        </w:rPr>
        <w:t xml:space="preserve"> </w:t>
      </w:r>
      <w:r>
        <w:rPr>
          <w:spacing w:val="-8"/>
        </w:rPr>
        <w:t>Suta’s</w:t>
      </w:r>
      <w:r>
        <w:rPr>
          <w:spacing w:val="-3"/>
        </w:rPr>
        <w:t xml:space="preserve"> </w:t>
      </w:r>
      <w:r>
        <w:t>son</w:t>
      </w:r>
      <w:r>
        <w:rPr>
          <w:spacing w:val="-3"/>
        </w:rPr>
        <w:t xml:space="preserve"> </w:t>
      </w:r>
      <w:r>
        <w:t>then,</w:t>
      </w:r>
      <w:r>
        <w:rPr>
          <w:spacing w:val="-3"/>
        </w:rPr>
        <w:t xml:space="preserve"> </w:t>
      </w:r>
      <w:r>
        <w:t xml:space="preserve">for slaying the son of </w:t>
      </w:r>
      <w:r>
        <w:rPr>
          <w:spacing w:val="-3"/>
        </w:rPr>
        <w:t xml:space="preserve">Pandu, </w:t>
      </w:r>
      <w:r>
        <w:t>took up a terrible arrow blazing like fire. When that adored shaft was fixed on the bow-string,</w:t>
      </w:r>
      <w:r>
        <w:rPr>
          <w:spacing w:val="-3"/>
        </w:rPr>
        <w:t xml:space="preserve"> </w:t>
      </w:r>
      <w:r>
        <w:t>the</w:t>
      </w:r>
      <w:r>
        <w:rPr>
          <w:spacing w:val="-3"/>
        </w:rPr>
        <w:t xml:space="preserve"> </w:t>
      </w:r>
      <w:r>
        <w:t>earth,</w:t>
      </w:r>
      <w:r>
        <w:rPr>
          <w:spacing w:val="-2"/>
        </w:rPr>
        <w:t xml:space="preserve"> </w:t>
      </w:r>
      <w:r>
        <w:t>O</w:t>
      </w:r>
      <w:r>
        <w:rPr>
          <w:spacing w:val="-3"/>
        </w:rPr>
        <w:t xml:space="preserve"> </w:t>
      </w:r>
      <w:r>
        <w:t>king,</w:t>
      </w:r>
      <w:r>
        <w:rPr>
          <w:spacing w:val="-3"/>
        </w:rPr>
        <w:t xml:space="preserve"> </w:t>
      </w:r>
      <w:r>
        <w:t>trembled</w:t>
      </w:r>
      <w:r>
        <w:rPr>
          <w:spacing w:val="-2"/>
        </w:rPr>
        <w:t xml:space="preserve"> </w:t>
      </w:r>
      <w:r>
        <w:t>with</w:t>
      </w:r>
      <w:r>
        <w:rPr>
          <w:spacing w:val="-3"/>
        </w:rPr>
        <w:t xml:space="preserve"> </w:t>
      </w:r>
      <w:r>
        <w:t>her</w:t>
      </w:r>
      <w:r>
        <w:rPr>
          <w:spacing w:val="-3"/>
        </w:rPr>
        <w:t xml:space="preserve"> </w:t>
      </w:r>
      <w:r>
        <w:t>mountains</w:t>
      </w:r>
      <w:r>
        <w:rPr>
          <w:spacing w:val="-2"/>
        </w:rPr>
        <w:t xml:space="preserve"> </w:t>
      </w:r>
      <w:r>
        <w:t>and</w:t>
      </w:r>
      <w:r>
        <w:rPr>
          <w:spacing w:val="-3"/>
        </w:rPr>
        <w:t xml:space="preserve"> </w:t>
      </w:r>
      <w:r>
        <w:t>waters</w:t>
      </w:r>
      <w:r>
        <w:rPr>
          <w:spacing w:val="-3"/>
        </w:rPr>
        <w:t xml:space="preserve"> </w:t>
      </w:r>
      <w:r>
        <w:t>and</w:t>
      </w:r>
      <w:r>
        <w:rPr>
          <w:spacing w:val="-2"/>
        </w:rPr>
        <w:t xml:space="preserve"> </w:t>
      </w:r>
      <w:r>
        <w:t>forests.</w:t>
      </w:r>
      <w:r>
        <w:rPr>
          <w:spacing w:val="-3"/>
        </w:rPr>
        <w:t xml:space="preserve"> Violent </w:t>
      </w:r>
      <w:r>
        <w:t>winds</w:t>
      </w:r>
      <w:r>
        <w:rPr>
          <w:spacing w:val="-2"/>
        </w:rPr>
        <w:t xml:space="preserve"> </w:t>
      </w:r>
      <w:r>
        <w:t>began</w:t>
      </w:r>
      <w:r>
        <w:rPr>
          <w:spacing w:val="-3"/>
        </w:rPr>
        <w:t xml:space="preserve"> </w:t>
      </w:r>
      <w:r>
        <w:t>to</w:t>
      </w:r>
      <w:r>
        <w:rPr>
          <w:spacing w:val="-2"/>
        </w:rPr>
        <w:t xml:space="preserve"> </w:t>
      </w:r>
      <w:r>
        <w:rPr>
          <w:spacing w:val="-5"/>
        </w:rPr>
        <w:t>blow,</w:t>
      </w:r>
      <w:r>
        <w:rPr>
          <w:spacing w:val="-3"/>
        </w:rPr>
        <w:t xml:space="preserve"> </w:t>
      </w:r>
      <w:r>
        <w:t>bearing hard</w:t>
      </w:r>
      <w:r>
        <w:rPr>
          <w:spacing w:val="-4"/>
        </w:rPr>
        <w:t xml:space="preserve"> </w:t>
      </w:r>
      <w:r>
        <w:t>pebbles.</w:t>
      </w:r>
      <w:r>
        <w:rPr>
          <w:spacing w:val="-4"/>
        </w:rPr>
        <w:t xml:space="preserve"> </w:t>
      </w:r>
      <w:r>
        <w:t>All</w:t>
      </w:r>
      <w:r>
        <w:rPr>
          <w:spacing w:val="-3"/>
        </w:rPr>
        <w:t xml:space="preserve"> </w:t>
      </w:r>
      <w:r>
        <w:t>the</w:t>
      </w:r>
      <w:r>
        <w:rPr>
          <w:spacing w:val="-4"/>
        </w:rPr>
        <w:t xml:space="preserve"> </w:t>
      </w:r>
      <w:r>
        <w:t>points</w:t>
      </w:r>
      <w:r>
        <w:rPr>
          <w:spacing w:val="-3"/>
        </w:rPr>
        <w:t xml:space="preserve"> </w:t>
      </w:r>
      <w:r>
        <w:t>of</w:t>
      </w:r>
      <w:r>
        <w:rPr>
          <w:spacing w:val="-4"/>
        </w:rPr>
        <w:t xml:space="preserve"> </w:t>
      </w:r>
      <w:r>
        <w:t>the</w:t>
      </w:r>
      <w:r>
        <w:rPr>
          <w:spacing w:val="-3"/>
        </w:rPr>
        <w:t xml:space="preserve"> </w:t>
      </w:r>
      <w:r>
        <w:t>compass</w:t>
      </w:r>
      <w:r>
        <w:rPr>
          <w:spacing w:val="-4"/>
        </w:rPr>
        <w:t xml:space="preserve"> </w:t>
      </w:r>
      <w:r>
        <w:t>became</w:t>
      </w:r>
      <w:r>
        <w:rPr>
          <w:spacing w:val="-3"/>
        </w:rPr>
        <w:t xml:space="preserve"> </w:t>
      </w:r>
      <w:r>
        <w:t>enveloped</w:t>
      </w:r>
      <w:r>
        <w:rPr>
          <w:spacing w:val="-4"/>
        </w:rPr>
        <w:t xml:space="preserve"> </w:t>
      </w:r>
      <w:r>
        <w:t>with</w:t>
      </w:r>
      <w:r>
        <w:rPr>
          <w:spacing w:val="-3"/>
        </w:rPr>
        <w:t xml:space="preserve"> </w:t>
      </w:r>
      <w:r>
        <w:t>dust.</w:t>
      </w:r>
      <w:r>
        <w:rPr>
          <w:spacing w:val="-4"/>
        </w:rPr>
        <w:t xml:space="preserve"> </w:t>
      </w:r>
      <w:r>
        <w:rPr>
          <w:spacing w:val="-5"/>
        </w:rPr>
        <w:t>Wails</w:t>
      </w:r>
      <w:r>
        <w:rPr>
          <w:spacing w:val="-3"/>
        </w:rPr>
        <w:t xml:space="preserve"> </w:t>
      </w:r>
      <w:r>
        <w:t>of</w:t>
      </w:r>
      <w:r>
        <w:rPr>
          <w:spacing w:val="-4"/>
        </w:rPr>
        <w:t xml:space="preserve"> </w:t>
      </w:r>
      <w:r>
        <w:t>grief,</w:t>
      </w:r>
      <w:r>
        <w:rPr>
          <w:spacing w:val="-3"/>
        </w:rPr>
        <w:t xml:space="preserve"> </w:t>
      </w:r>
      <w:r>
        <w:t>O</w:t>
      </w:r>
      <w:r>
        <w:rPr>
          <w:spacing w:val="-4"/>
        </w:rPr>
        <w:t xml:space="preserve"> </w:t>
      </w:r>
      <w:r>
        <w:t>Bharata,</w:t>
      </w:r>
      <w:r>
        <w:rPr>
          <w:spacing w:val="-3"/>
        </w:rPr>
        <w:t xml:space="preserve"> </w:t>
      </w:r>
      <w:r>
        <w:t>arose</w:t>
      </w:r>
      <w:r>
        <w:rPr>
          <w:spacing w:val="-4"/>
        </w:rPr>
        <w:t xml:space="preserve"> </w:t>
      </w:r>
      <w:r>
        <w:t>among</w:t>
      </w:r>
      <w:r>
        <w:rPr>
          <w:spacing w:val="-4"/>
        </w:rPr>
        <w:t xml:space="preserve"> </w:t>
      </w:r>
      <w:r>
        <w:t xml:space="preserve">the gods in the welkin. Beholding that shaft aimed by the </w:t>
      </w:r>
      <w:r>
        <w:rPr>
          <w:spacing w:val="-8"/>
        </w:rPr>
        <w:t xml:space="preserve">Suta’s </w:t>
      </w:r>
      <w:r>
        <w:t xml:space="preserve">son, O sire, the Pandavas, with cheerless hearts, gave themselves up to great </w:t>
      </w:r>
      <w:r>
        <w:rPr>
          <w:spacing w:val="-4"/>
        </w:rPr>
        <w:t xml:space="preserve">sorrow. </w:t>
      </w:r>
      <w:r>
        <w:t xml:space="preserve">That shaft of keen point and endued with the effulgence of </w:t>
      </w:r>
      <w:r>
        <w:rPr>
          <w:spacing w:val="-6"/>
        </w:rPr>
        <w:t xml:space="preserve">Sakra’s </w:t>
      </w:r>
      <w:r>
        <w:rPr>
          <w:spacing w:val="-3"/>
        </w:rPr>
        <w:t xml:space="preserve">thunder, </w:t>
      </w:r>
      <w:r>
        <w:t xml:space="preserve">sped from </w:t>
      </w:r>
      <w:r>
        <w:rPr>
          <w:spacing w:val="-7"/>
        </w:rPr>
        <w:t xml:space="preserve">Karna’s </w:t>
      </w:r>
      <w:r>
        <w:t xml:space="preserve">arms, fell upon </w:t>
      </w:r>
      <w:r>
        <w:rPr>
          <w:spacing w:val="-5"/>
        </w:rPr>
        <w:t xml:space="preserve">Dhananjaya’s </w:t>
      </w:r>
      <w:r>
        <w:t xml:space="preserve">chest and penetrated it like a mighty snake penetrating an ant-hill. That grinder of foes, viz., the high-souled </w:t>
      </w:r>
      <w:r>
        <w:rPr>
          <w:spacing w:val="-3"/>
        </w:rPr>
        <w:t xml:space="preserve">Vibhatsu, </w:t>
      </w:r>
      <w:r>
        <w:t xml:space="preserve">thus deeply pierced in that </w:t>
      </w:r>
      <w:r>
        <w:rPr>
          <w:spacing w:val="-3"/>
        </w:rPr>
        <w:t xml:space="preserve">encounter, </w:t>
      </w:r>
      <w:r>
        <w:t xml:space="preserve">began to reel. His grasp became loosened, </w:t>
      </w:r>
      <w:r>
        <w:rPr>
          <w:spacing w:val="-3"/>
        </w:rPr>
        <w:t xml:space="preserve">at </w:t>
      </w:r>
      <w:r>
        <w:t xml:space="preserve">which his bow Gandiva dropped from his hand. </w:t>
      </w:r>
      <w:r>
        <w:rPr>
          <w:spacing w:val="-3"/>
        </w:rPr>
        <w:t xml:space="preserve">He </w:t>
      </w:r>
      <w:r>
        <w:t xml:space="preserve">trembled like the prince of mountains in an earthquake. </w:t>
      </w:r>
      <w:r>
        <w:rPr>
          <w:spacing w:val="-3"/>
        </w:rPr>
        <w:t xml:space="preserve">Availing </w:t>
      </w:r>
      <w:r>
        <w:t xml:space="preserve">himself of that </w:t>
      </w:r>
      <w:r>
        <w:rPr>
          <w:spacing w:val="-3"/>
        </w:rPr>
        <w:t xml:space="preserve">opportunity, </w:t>
      </w:r>
      <w:r>
        <w:t xml:space="preserve">the mighty car-warrior </w:t>
      </w:r>
      <w:r>
        <w:rPr>
          <w:spacing w:val="-3"/>
        </w:rPr>
        <w:t xml:space="preserve">Vrisha, </w:t>
      </w:r>
      <w:r>
        <w:t>desirous of extricating</w:t>
      </w:r>
      <w:r>
        <w:rPr>
          <w:spacing w:val="-10"/>
        </w:rPr>
        <w:t xml:space="preserve"> </w:t>
      </w:r>
      <w:r>
        <w:t>his</w:t>
      </w:r>
      <w:r w:rsidR="00D50D1C">
        <w:t xml:space="preserve"> </w:t>
      </w:r>
      <w:r>
        <w:t xml:space="preserve">car-wheel that had been swallowed up by the earth, jumped down from his vehicle. Seizing the wheel with his two arms he endeavoured to drag it </w:t>
      </w:r>
      <w:r>
        <w:rPr>
          <w:spacing w:val="-4"/>
        </w:rPr>
        <w:t xml:space="preserve">up, </w:t>
      </w:r>
      <w:r>
        <w:t xml:space="preserve">but though possessed of great strength, he failed in his efforts, as destiny would have it. Meanwhile the diadem-decked and high-souled Arjuna, recovering his senses, took up a shaft, fatal as the rod of Death, and called anjalika. Then </w:t>
      </w:r>
      <w:r>
        <w:rPr>
          <w:spacing w:val="-3"/>
        </w:rPr>
        <w:t xml:space="preserve">Vasudeva, </w:t>
      </w:r>
      <w:r>
        <w:t xml:space="preserve">addressing Partha, said, </w:t>
      </w:r>
      <w:r>
        <w:rPr>
          <w:spacing w:val="-4"/>
        </w:rPr>
        <w:t xml:space="preserve">“Cut </w:t>
      </w:r>
      <w:r>
        <w:t xml:space="preserve">off with thy arrow the head of this enemy of thine, viz., </w:t>
      </w:r>
      <w:r>
        <w:rPr>
          <w:spacing w:val="-3"/>
        </w:rPr>
        <w:t xml:space="preserve">Vrisha, </w:t>
      </w:r>
      <w:r>
        <w:t xml:space="preserve">before he succeeds in getting upon his </w:t>
      </w:r>
      <w:r>
        <w:rPr>
          <w:spacing w:val="-10"/>
        </w:rPr>
        <w:t xml:space="preserve">car.” </w:t>
      </w:r>
      <w:r>
        <w:rPr>
          <w:spacing w:val="-3"/>
        </w:rPr>
        <w:t xml:space="preserve">Applauding </w:t>
      </w:r>
      <w:r>
        <w:t xml:space="preserve">those words of the lord </w:t>
      </w:r>
      <w:r>
        <w:rPr>
          <w:spacing w:val="-8"/>
        </w:rPr>
        <w:t>Va</w:t>
      </w:r>
      <w:r>
        <w:t xml:space="preserve">sudeva, and while the wheel of his enemy was still sunk, the mighty car-warrior Arjuna took up a razor-headed arrow of blazing effulgence and struck the standard (of Karna) bearing the </w:t>
      </w:r>
      <w:r>
        <w:rPr>
          <w:spacing w:val="-4"/>
        </w:rPr>
        <w:t xml:space="preserve">elephant’s </w:t>
      </w:r>
      <w:r>
        <w:t xml:space="preserve">rope and bright as the spotless sun. That standard bearing the device of the costly </w:t>
      </w:r>
      <w:r>
        <w:rPr>
          <w:spacing w:val="-4"/>
        </w:rPr>
        <w:t xml:space="preserve">elephant’s </w:t>
      </w:r>
      <w:r>
        <w:t xml:space="preserve">rope, was adorned with gold and pearls and gems and diamonds, and forged with care by foremost of artists excelling in knowledge, and possessed of great </w:t>
      </w:r>
      <w:r>
        <w:rPr>
          <w:spacing w:val="-4"/>
        </w:rPr>
        <w:t xml:space="preserve">beauty, </w:t>
      </w:r>
      <w:r>
        <w:t xml:space="preserve">and variegated with pure gold. That standard always used to fill thy troops with high courage and the enemy with </w:t>
      </w:r>
      <w:r>
        <w:rPr>
          <w:spacing w:val="-4"/>
        </w:rPr>
        <w:t xml:space="preserve">fear. </w:t>
      </w:r>
      <w:r>
        <w:rPr>
          <w:spacing w:val="-3"/>
        </w:rPr>
        <w:t xml:space="preserve">Its </w:t>
      </w:r>
      <w:r>
        <w:t xml:space="preserve">form commanded applause. Celebrated over the whole world, it resembled the sun in </w:t>
      </w:r>
      <w:r>
        <w:rPr>
          <w:spacing w:val="-3"/>
        </w:rPr>
        <w:t xml:space="preserve">splendour. </w:t>
      </w:r>
      <w:r>
        <w:t xml:space="preserve">Indeed, its effulgence was like that of fire or the sun or the moon. The diadem-decked Arjuna, with that razor-headed shaft, exceedingly sharp, equipped with wings of gold, possessed of the splendour of fire when fed with libations of clarified </w:t>
      </w:r>
      <w:r>
        <w:rPr>
          <w:spacing w:val="-4"/>
        </w:rPr>
        <w:t xml:space="preserve">butter, </w:t>
      </w:r>
      <w:r>
        <w:t xml:space="preserve">and blazing with </w:t>
      </w:r>
      <w:r>
        <w:rPr>
          <w:spacing w:val="-4"/>
        </w:rPr>
        <w:t xml:space="preserve">beauty, </w:t>
      </w:r>
      <w:r>
        <w:t xml:space="preserve">cut off that standard of </w:t>
      </w:r>
      <w:r>
        <w:rPr>
          <w:spacing w:val="-5"/>
        </w:rPr>
        <w:t xml:space="preserve">Adhiratha’s </w:t>
      </w:r>
      <w:r>
        <w:t xml:space="preserve">son, that great </w:t>
      </w:r>
      <w:r>
        <w:rPr>
          <w:spacing w:val="-3"/>
        </w:rPr>
        <w:t xml:space="preserve">car-warrior. With </w:t>
      </w:r>
      <w:r>
        <w:t xml:space="preserve">that standard, as it fell, the fame, pride, hope of victory, and everything </w:t>
      </w:r>
      <w:r>
        <w:rPr>
          <w:spacing w:val="-3"/>
        </w:rPr>
        <w:t xml:space="preserve">dear, </w:t>
      </w:r>
      <w:r>
        <w:t xml:space="preserve">as also the hearts of the Kurus, fell, and loud wails of </w:t>
      </w:r>
      <w:r>
        <w:rPr>
          <w:spacing w:val="-3"/>
        </w:rPr>
        <w:t xml:space="preserve">“Oh!” </w:t>
      </w:r>
      <w:r>
        <w:t xml:space="preserve">and </w:t>
      </w:r>
      <w:r>
        <w:rPr>
          <w:spacing w:val="-6"/>
        </w:rPr>
        <w:t xml:space="preserve">“Alas!” </w:t>
      </w:r>
      <w:r>
        <w:t xml:space="preserve">arose (from the </w:t>
      </w:r>
      <w:r>
        <w:rPr>
          <w:spacing w:val="-3"/>
        </w:rPr>
        <w:t xml:space="preserve">Kuru </w:t>
      </w:r>
      <w:r>
        <w:t xml:space="preserve">army). Beholding that standard cut off and thrown down by that hero of </w:t>
      </w:r>
      <w:r>
        <w:rPr>
          <w:spacing w:val="-6"/>
        </w:rPr>
        <w:t xml:space="preserve">Kuru’s </w:t>
      </w:r>
      <w:r>
        <w:t xml:space="preserve">race possessed of great lightness of hand, thy troops, O Bharata, were no longer hopeful of </w:t>
      </w:r>
      <w:r>
        <w:rPr>
          <w:spacing w:val="-7"/>
        </w:rPr>
        <w:t xml:space="preserve">Karna’s </w:t>
      </w:r>
      <w:r>
        <w:t xml:space="preserve">victory. Hastening then for </w:t>
      </w:r>
      <w:r>
        <w:rPr>
          <w:spacing w:val="-7"/>
        </w:rPr>
        <w:t xml:space="preserve">Karna’s </w:t>
      </w:r>
      <w:r>
        <w:t xml:space="preserve">destruction, Partha took out from his quiver an excellent Anjalika weapon that resembled the thunder of Indra or the </w:t>
      </w:r>
      <w:r>
        <w:lastRenderedPageBreak/>
        <w:t xml:space="preserve">rod of fire and that was possessed of the effulgence of the thousand-rayed Sun. Capable of penetrating the very vitals, besmeared with blood and flesh, resembling fire or the sun, made of costly materials, destructive of men, steeds, and elephants, of straight course and fierce </w:t>
      </w:r>
      <w:r>
        <w:rPr>
          <w:spacing w:val="-3"/>
        </w:rPr>
        <w:t xml:space="preserve">impetuosity, </w:t>
      </w:r>
      <w:r>
        <w:t xml:space="preserve">it measured three cubits and six feet. Endued with the force of the thousand-eyed </w:t>
      </w:r>
      <w:r>
        <w:rPr>
          <w:spacing w:val="-7"/>
        </w:rPr>
        <w:t xml:space="preserve">Indra’s </w:t>
      </w:r>
      <w:r>
        <w:rPr>
          <w:spacing w:val="-3"/>
        </w:rPr>
        <w:t xml:space="preserve">thunder, </w:t>
      </w:r>
      <w:r>
        <w:t xml:space="preserve">irresistible as Rakshasas in the night, resembling Pinaka or </w:t>
      </w:r>
      <w:r>
        <w:rPr>
          <w:spacing w:val="-6"/>
        </w:rPr>
        <w:t xml:space="preserve">Narayana’s </w:t>
      </w:r>
      <w:r>
        <w:t xml:space="preserve">discus, it was exceedingly terrible and destructive of all living creatures. Partha cheerfully took up that great weapon, in the shape of an </w:t>
      </w:r>
      <w:r>
        <w:rPr>
          <w:spacing w:val="-5"/>
        </w:rPr>
        <w:t xml:space="preserve">arrow, </w:t>
      </w:r>
      <w:r>
        <w:t xml:space="preserve">which could not be resisted by the very gods, that high-souled being which was always adored by the son of </w:t>
      </w:r>
      <w:r>
        <w:rPr>
          <w:spacing w:val="-3"/>
        </w:rPr>
        <w:t xml:space="preserve">Pandu, </w:t>
      </w:r>
      <w:r>
        <w:t xml:space="preserve">and which was capable of vanquishing the very gods and the Asuras. Beholding that shaft grasped by Partha in that battle, the entire universe shook with its mobile and immobile creatures. Indeed, seeing that weapon raised (for being sped) in that dreadful battle, the Rishis loudly cried out, “Peace be to the universe!” The wielder of Gandiva then fixed on his bow that unrivalled </w:t>
      </w:r>
      <w:r>
        <w:rPr>
          <w:spacing w:val="-5"/>
        </w:rPr>
        <w:t xml:space="preserve">arrow, </w:t>
      </w:r>
      <w:r>
        <w:t xml:space="preserve">uniting it with a high and mighty weapon. Drawing his bow Gandiva, he quickly said, “Let this shaft of mine be like a mighty weapon capable of quickly destroying the body and heart of </w:t>
      </w:r>
      <w:r>
        <w:rPr>
          <w:spacing w:val="-3"/>
        </w:rPr>
        <w:t xml:space="preserve">my </w:t>
      </w:r>
      <w:r>
        <w:rPr>
          <w:spacing w:val="-4"/>
        </w:rPr>
        <w:t xml:space="preserve">enemy, </w:t>
      </w:r>
      <w:r>
        <w:t xml:space="preserve">if I have ever practised ascetic austerities, gratified </w:t>
      </w:r>
      <w:r>
        <w:rPr>
          <w:spacing w:val="-3"/>
        </w:rPr>
        <w:t xml:space="preserve">my </w:t>
      </w:r>
      <w:r>
        <w:t xml:space="preserve">superiors, and listened to the counsels of well-wishers. Let this shaft, worshipped by me and possessed of great sharpness, slay </w:t>
      </w:r>
      <w:r>
        <w:rPr>
          <w:spacing w:val="-3"/>
        </w:rPr>
        <w:t xml:space="preserve">my </w:t>
      </w:r>
      <w:r>
        <w:t xml:space="preserve">enemy Karna by that </w:t>
      </w:r>
      <w:r>
        <w:rPr>
          <w:spacing w:val="-8"/>
        </w:rPr>
        <w:t xml:space="preserve">Truth.” </w:t>
      </w:r>
      <w:r>
        <w:t xml:space="preserve">Having said these words Dhananjaya let off that terrible shaft for the destruction of Karna, that arrow fierce and efficacious as a rite prescribed in the Atharvan of Angiras, blazing with effulgence, and incapable of being endured by Death himself in battle. And the diadem-decked Partha, desirous of slaying Karna, with great cheerfulness, said, “Let this shaft conduce to </w:t>
      </w:r>
      <w:r>
        <w:rPr>
          <w:spacing w:val="-3"/>
        </w:rPr>
        <w:t xml:space="preserve">my </w:t>
      </w:r>
      <w:r>
        <w:t xml:space="preserve">victory. Shot by me, let this arrow possessed of the splendour of fire or the sun take Karna to the presence of </w:t>
      </w:r>
      <w:r>
        <w:rPr>
          <w:spacing w:val="-10"/>
        </w:rPr>
        <w:t xml:space="preserve">Yama.” </w:t>
      </w:r>
      <w:r>
        <w:t xml:space="preserve">Saying these words, Arjuna, decked with diadem and garlands, cherishing feelings of hostility towards Karna and desirous of slaying him, cheerfully struck his foe with that foremost of shafts which was possessed of the splendour of the sun or the moon and capable of bestowing victory. Thus sped by that mighty </w:t>
      </w:r>
      <w:r>
        <w:rPr>
          <w:spacing w:val="-3"/>
        </w:rPr>
        <w:t xml:space="preserve">warrior, </w:t>
      </w:r>
      <w:r>
        <w:t xml:space="preserve">that shaft endued with the energy of the sun caused all the points of the compass to blaze up with light. </w:t>
      </w:r>
      <w:r>
        <w:rPr>
          <w:spacing w:val="-3"/>
        </w:rPr>
        <w:t xml:space="preserve">With </w:t>
      </w:r>
      <w:r>
        <w:t xml:space="preserve">that weapon Arjuna struck off his </w:t>
      </w:r>
      <w:r>
        <w:rPr>
          <w:spacing w:val="-4"/>
        </w:rPr>
        <w:t xml:space="preserve">enemy’s </w:t>
      </w:r>
      <w:r>
        <w:t xml:space="preserve">head like Indra striking off the head of </w:t>
      </w:r>
      <w:r>
        <w:rPr>
          <w:spacing w:val="-4"/>
        </w:rPr>
        <w:t xml:space="preserve">Vritra </w:t>
      </w:r>
      <w:r>
        <w:t xml:space="preserve">with his </w:t>
      </w:r>
      <w:r>
        <w:rPr>
          <w:spacing w:val="-3"/>
        </w:rPr>
        <w:t xml:space="preserve">thunder. </w:t>
      </w:r>
      <w:r>
        <w:t>Indeed, O king, with that excellent Anjalika weapon inspired with mantras into a mighty weapon, the son of Indra cut off the</w:t>
      </w:r>
      <w:r w:rsidR="00D50D1C">
        <w:t xml:space="preserve"> </w:t>
      </w:r>
      <w:r>
        <w:t xml:space="preserve">head of </w:t>
      </w:r>
      <w:r>
        <w:rPr>
          <w:spacing w:val="-3"/>
        </w:rPr>
        <w:t xml:space="preserve">Vaikartana </w:t>
      </w:r>
      <w:r>
        <w:t xml:space="preserve">in the afternoon. Thus cut off with that Anjalika, the trunk of Karna fell down on the earth. The head also of that commander of the (Kaurava) </w:t>
      </w:r>
      <w:r>
        <w:rPr>
          <w:spacing w:val="-5"/>
        </w:rPr>
        <w:t xml:space="preserve">army, </w:t>
      </w:r>
      <w:r>
        <w:t xml:space="preserve">endued with splendour equal to that of the risen sun and resembling the meridian sun of autumn, fell down on the earth like the sun of bloody disc dropped down from the Asta hills. Indeed, that head abandoned with great unwillingness the </w:t>
      </w:r>
      <w:r>
        <w:rPr>
          <w:spacing w:val="-4"/>
        </w:rPr>
        <w:t xml:space="preserve">body, </w:t>
      </w:r>
      <w:r>
        <w:t xml:space="preserve">exceedingly beautiful and always nursed in luxury, of Karna of noble deeds, like an owner abandoning with great unwillingness his commodious mansion filled with great wealth. </w:t>
      </w:r>
      <w:r>
        <w:rPr>
          <w:spacing w:val="-3"/>
        </w:rPr>
        <w:t xml:space="preserve">Cut </w:t>
      </w:r>
      <w:r>
        <w:t xml:space="preserve">off </w:t>
      </w:r>
      <w:r>
        <w:lastRenderedPageBreak/>
        <w:t xml:space="preserve">with </w:t>
      </w:r>
      <w:r>
        <w:rPr>
          <w:spacing w:val="-6"/>
        </w:rPr>
        <w:t xml:space="preserve">Arjuna’s </w:t>
      </w:r>
      <w:r>
        <w:rPr>
          <w:spacing w:val="-5"/>
        </w:rPr>
        <w:t xml:space="preserve">arrow, </w:t>
      </w:r>
      <w:r>
        <w:t xml:space="preserve">and deprived of life, the tall trunk of Karna endued with great </w:t>
      </w:r>
      <w:r>
        <w:rPr>
          <w:spacing w:val="-3"/>
        </w:rPr>
        <w:t xml:space="preserve">splendour, </w:t>
      </w:r>
      <w:r>
        <w:t xml:space="preserve">with blood issuing from every wound, fell down like the thunder-riven summit of a mountain of red chalk with crimson streams running down its sides after a </w:t>
      </w:r>
      <w:r>
        <w:rPr>
          <w:spacing w:val="-4"/>
        </w:rPr>
        <w:t xml:space="preserve">shower. </w:t>
      </w:r>
      <w:r>
        <w:t xml:space="preserve">Then from that body of the fallen Karna a light passing through the welkin penetrated the sun. This wonderful sight, O king, was beheld by the human warriors after the fall of Karna. Then the Pandavas, beholding Karna slain by Phalguna, loudly blew their conchs. </w:t>
      </w:r>
      <w:r>
        <w:rPr>
          <w:spacing w:val="-3"/>
        </w:rPr>
        <w:t xml:space="preserve">Similarly, </w:t>
      </w:r>
      <w:r>
        <w:t>Krishna and Dhananjaya also, filled with delight, and losing no time, blew their conchs. The Somakas beholding Karna</w:t>
      </w:r>
      <w:r>
        <w:rPr>
          <w:spacing w:val="-5"/>
        </w:rPr>
        <w:t xml:space="preserve"> </w:t>
      </w:r>
      <w:r>
        <w:t>slain</w:t>
      </w:r>
      <w:r>
        <w:rPr>
          <w:spacing w:val="-4"/>
        </w:rPr>
        <w:t xml:space="preserve"> </w:t>
      </w:r>
      <w:r>
        <w:t>and</w:t>
      </w:r>
      <w:r>
        <w:rPr>
          <w:spacing w:val="-4"/>
        </w:rPr>
        <w:t xml:space="preserve"> </w:t>
      </w:r>
      <w:r>
        <w:t>lying</w:t>
      </w:r>
      <w:r>
        <w:rPr>
          <w:spacing w:val="-4"/>
        </w:rPr>
        <w:t xml:space="preserve"> </w:t>
      </w:r>
      <w:r>
        <w:t>on</w:t>
      </w:r>
      <w:r>
        <w:rPr>
          <w:spacing w:val="-4"/>
        </w:rPr>
        <w:t xml:space="preserve"> </w:t>
      </w:r>
      <w:r>
        <w:t>the</w:t>
      </w:r>
      <w:r>
        <w:rPr>
          <w:spacing w:val="-4"/>
        </w:rPr>
        <w:t xml:space="preserve"> </w:t>
      </w:r>
      <w:r>
        <w:t>field,</w:t>
      </w:r>
      <w:r>
        <w:rPr>
          <w:spacing w:val="-4"/>
        </w:rPr>
        <w:t xml:space="preserve"> </w:t>
      </w:r>
      <w:r>
        <w:t>were</w:t>
      </w:r>
      <w:r>
        <w:rPr>
          <w:spacing w:val="-4"/>
        </w:rPr>
        <w:t xml:space="preserve"> </w:t>
      </w:r>
      <w:r>
        <w:t>filled</w:t>
      </w:r>
      <w:r>
        <w:rPr>
          <w:spacing w:val="-4"/>
        </w:rPr>
        <w:t xml:space="preserve"> </w:t>
      </w:r>
      <w:r>
        <w:t>with</w:t>
      </w:r>
      <w:r>
        <w:rPr>
          <w:spacing w:val="-4"/>
        </w:rPr>
        <w:t xml:space="preserve"> </w:t>
      </w:r>
      <w:r>
        <w:t>joy</w:t>
      </w:r>
      <w:r>
        <w:rPr>
          <w:spacing w:val="-4"/>
        </w:rPr>
        <w:t xml:space="preserve"> </w:t>
      </w:r>
      <w:r>
        <w:t>and</w:t>
      </w:r>
      <w:r>
        <w:rPr>
          <w:spacing w:val="-5"/>
        </w:rPr>
        <w:t xml:space="preserve"> </w:t>
      </w:r>
      <w:r>
        <w:t>uttered</w:t>
      </w:r>
      <w:r>
        <w:rPr>
          <w:spacing w:val="-4"/>
        </w:rPr>
        <w:t xml:space="preserve"> </w:t>
      </w:r>
      <w:r>
        <w:t>loud</w:t>
      </w:r>
      <w:r>
        <w:rPr>
          <w:spacing w:val="-4"/>
        </w:rPr>
        <w:t xml:space="preserve"> </w:t>
      </w:r>
      <w:r>
        <w:t>shouts</w:t>
      </w:r>
      <w:r>
        <w:rPr>
          <w:spacing w:val="-4"/>
        </w:rPr>
        <w:t xml:space="preserve"> </w:t>
      </w:r>
      <w:r>
        <w:t>with</w:t>
      </w:r>
      <w:r>
        <w:rPr>
          <w:spacing w:val="-4"/>
        </w:rPr>
        <w:t xml:space="preserve"> </w:t>
      </w:r>
      <w:r>
        <w:t>the</w:t>
      </w:r>
      <w:r>
        <w:rPr>
          <w:spacing w:val="-4"/>
        </w:rPr>
        <w:t xml:space="preserve"> </w:t>
      </w:r>
      <w:r>
        <w:t>other</w:t>
      </w:r>
      <w:r>
        <w:rPr>
          <w:spacing w:val="-4"/>
        </w:rPr>
        <w:t xml:space="preserve"> </w:t>
      </w:r>
      <w:r>
        <w:t>troops</w:t>
      </w:r>
      <w:r>
        <w:rPr>
          <w:spacing w:val="-4"/>
        </w:rPr>
        <w:t xml:space="preserve"> </w:t>
      </w:r>
      <w:r>
        <w:t>(of</w:t>
      </w:r>
      <w:r>
        <w:rPr>
          <w:spacing w:val="-4"/>
        </w:rPr>
        <w:t xml:space="preserve"> </w:t>
      </w:r>
      <w:r>
        <w:t>the</w:t>
      </w:r>
      <w:r>
        <w:rPr>
          <w:spacing w:val="-4"/>
        </w:rPr>
        <w:t xml:space="preserve"> </w:t>
      </w:r>
      <w:r>
        <w:t xml:space="preserve">Pandava army). In great delight they blew their trumpets and waved their arms and garments. All the warriors, O king, approaching Partha, began to </w:t>
      </w:r>
      <w:r>
        <w:rPr>
          <w:spacing w:val="-3"/>
        </w:rPr>
        <w:t xml:space="preserve">applaud </w:t>
      </w:r>
      <w:r>
        <w:t xml:space="preserve">him </w:t>
      </w:r>
      <w:r>
        <w:rPr>
          <w:spacing w:val="-3"/>
        </w:rPr>
        <w:t xml:space="preserve">joyfully. </w:t>
      </w:r>
      <w:r>
        <w:t xml:space="preserve">Others, possessed of might, danced, embracing each </w:t>
      </w:r>
      <w:r>
        <w:rPr>
          <w:spacing w:val="-3"/>
        </w:rPr>
        <w:t xml:space="preserve">other, </w:t>
      </w:r>
      <w:r>
        <w:t xml:space="preserve">and uttering loud shouts, said, </w:t>
      </w:r>
      <w:r>
        <w:rPr>
          <w:spacing w:val="-2"/>
        </w:rPr>
        <w:t xml:space="preserve">“By </w:t>
      </w:r>
      <w:r>
        <w:t xml:space="preserve">good luck, Karna hath been stretched on the earth and mangled with </w:t>
      </w:r>
      <w:r>
        <w:rPr>
          <w:spacing w:val="-5"/>
        </w:rPr>
        <w:t xml:space="preserve">arrows.” </w:t>
      </w:r>
      <w:r>
        <w:t xml:space="preserve">Indeed, the severed head of Karna looked beautiful like a mountain summit loosened by a tempest, or a quenched fire after the sacrifice is </w:t>
      </w:r>
      <w:r>
        <w:rPr>
          <w:spacing w:val="-4"/>
        </w:rPr>
        <w:t xml:space="preserve">over, </w:t>
      </w:r>
      <w:r>
        <w:t xml:space="preserve">or the image of the sun after it has reached the Asta hills. The Karna-sun, with arrows for its rays, after having scorched the hostile </w:t>
      </w:r>
      <w:r>
        <w:rPr>
          <w:spacing w:val="-5"/>
        </w:rPr>
        <w:t xml:space="preserve">army, </w:t>
      </w:r>
      <w:r>
        <w:t xml:space="preserve">was </w:t>
      </w:r>
      <w:r>
        <w:rPr>
          <w:spacing w:val="-3"/>
        </w:rPr>
        <w:t xml:space="preserve">at </w:t>
      </w:r>
      <w:r>
        <w:t>last caused to be set by the mighty Arjuna-time. As the Sun,</w:t>
      </w:r>
      <w:r>
        <w:rPr>
          <w:spacing w:val="-3"/>
        </w:rPr>
        <w:t xml:space="preserve"> </w:t>
      </w:r>
      <w:r>
        <w:t>while</w:t>
      </w:r>
      <w:r>
        <w:rPr>
          <w:spacing w:val="-3"/>
        </w:rPr>
        <w:t xml:space="preserve"> </w:t>
      </w:r>
      <w:r>
        <w:t>proceeding</w:t>
      </w:r>
      <w:r>
        <w:rPr>
          <w:spacing w:val="-3"/>
        </w:rPr>
        <w:t xml:space="preserve"> </w:t>
      </w:r>
      <w:r>
        <w:t>towards</w:t>
      </w:r>
      <w:r>
        <w:rPr>
          <w:spacing w:val="-3"/>
        </w:rPr>
        <w:t xml:space="preserve"> </w:t>
      </w:r>
      <w:r>
        <w:t>the</w:t>
      </w:r>
      <w:r>
        <w:rPr>
          <w:spacing w:val="-3"/>
        </w:rPr>
        <w:t xml:space="preserve"> </w:t>
      </w:r>
      <w:r>
        <w:t>Asta</w:t>
      </w:r>
      <w:r>
        <w:rPr>
          <w:spacing w:val="-3"/>
        </w:rPr>
        <w:t xml:space="preserve"> </w:t>
      </w:r>
      <w:r>
        <w:t>hills,</w:t>
      </w:r>
      <w:r>
        <w:rPr>
          <w:spacing w:val="-3"/>
        </w:rPr>
        <w:t xml:space="preserve"> </w:t>
      </w:r>
      <w:r>
        <w:t>retires</w:t>
      </w:r>
      <w:r>
        <w:rPr>
          <w:spacing w:val="-3"/>
        </w:rPr>
        <w:t xml:space="preserve"> </w:t>
      </w:r>
      <w:r>
        <w:t>taking</w:t>
      </w:r>
      <w:r>
        <w:rPr>
          <w:spacing w:val="-3"/>
        </w:rPr>
        <w:t xml:space="preserve"> </w:t>
      </w:r>
      <w:r>
        <w:t>away</w:t>
      </w:r>
      <w:r>
        <w:rPr>
          <w:spacing w:val="-3"/>
        </w:rPr>
        <w:t xml:space="preserve"> </w:t>
      </w:r>
      <w:r>
        <w:t>with</w:t>
      </w:r>
      <w:r>
        <w:rPr>
          <w:spacing w:val="-2"/>
        </w:rPr>
        <w:t xml:space="preserve"> </w:t>
      </w:r>
      <w:r>
        <w:t>him</w:t>
      </w:r>
      <w:r>
        <w:rPr>
          <w:spacing w:val="-3"/>
        </w:rPr>
        <w:t xml:space="preserve"> </w:t>
      </w:r>
      <w:r>
        <w:t>all</w:t>
      </w:r>
      <w:r>
        <w:rPr>
          <w:spacing w:val="-3"/>
        </w:rPr>
        <w:t xml:space="preserve"> </w:t>
      </w:r>
      <w:r>
        <w:t>his</w:t>
      </w:r>
      <w:r>
        <w:rPr>
          <w:spacing w:val="-3"/>
        </w:rPr>
        <w:t xml:space="preserve"> </w:t>
      </w:r>
      <w:r>
        <w:t>rays,</w:t>
      </w:r>
      <w:r>
        <w:rPr>
          <w:spacing w:val="-3"/>
        </w:rPr>
        <w:t xml:space="preserve"> </w:t>
      </w:r>
      <w:r>
        <w:t>even</w:t>
      </w:r>
      <w:r>
        <w:rPr>
          <w:spacing w:val="-3"/>
        </w:rPr>
        <w:t xml:space="preserve"> </w:t>
      </w:r>
      <w:r>
        <w:t>so</w:t>
      </w:r>
      <w:r>
        <w:rPr>
          <w:spacing w:val="-3"/>
        </w:rPr>
        <w:t xml:space="preserve"> </w:t>
      </w:r>
      <w:r>
        <w:t>that</w:t>
      </w:r>
      <w:r>
        <w:rPr>
          <w:spacing w:val="-3"/>
        </w:rPr>
        <w:t xml:space="preserve"> </w:t>
      </w:r>
      <w:r>
        <w:t>shaft</w:t>
      </w:r>
      <w:r>
        <w:rPr>
          <w:spacing w:val="-3"/>
        </w:rPr>
        <w:t xml:space="preserve"> </w:t>
      </w:r>
      <w:r>
        <w:t>(of</w:t>
      </w:r>
      <w:r>
        <w:rPr>
          <w:spacing w:val="-3"/>
        </w:rPr>
        <w:t xml:space="preserve"> </w:t>
      </w:r>
      <w:r>
        <w:t xml:space="preserve">Arjuna) passed out, taking with it </w:t>
      </w:r>
      <w:r>
        <w:rPr>
          <w:spacing w:val="-7"/>
        </w:rPr>
        <w:t xml:space="preserve">Karna’s </w:t>
      </w:r>
      <w:r>
        <w:t xml:space="preserve">life breaths. The death hour of the </w:t>
      </w:r>
      <w:r>
        <w:rPr>
          <w:spacing w:val="-8"/>
        </w:rPr>
        <w:t xml:space="preserve">Suta’s </w:t>
      </w:r>
      <w:r>
        <w:t xml:space="preserve">son, O sire, was the afternoon of that </w:t>
      </w:r>
      <w:r>
        <w:rPr>
          <w:spacing w:val="-6"/>
        </w:rPr>
        <w:t xml:space="preserve">day. </w:t>
      </w:r>
      <w:r>
        <w:rPr>
          <w:spacing w:val="-3"/>
        </w:rPr>
        <w:t xml:space="preserve">Cut </w:t>
      </w:r>
      <w:r>
        <w:t xml:space="preserve">off with the Anjalika weapon in that battle, the head of Karna fell down along with his </w:t>
      </w:r>
      <w:r>
        <w:rPr>
          <w:spacing w:val="-4"/>
        </w:rPr>
        <w:t xml:space="preserve">body. </w:t>
      </w:r>
      <w:r>
        <w:t>Indeed, that arrow of</w:t>
      </w:r>
      <w:r>
        <w:rPr>
          <w:spacing w:val="-4"/>
        </w:rPr>
        <w:t xml:space="preserve"> </w:t>
      </w:r>
      <w:r>
        <w:t>Arjuna,</w:t>
      </w:r>
      <w:r>
        <w:rPr>
          <w:spacing w:val="-4"/>
        </w:rPr>
        <w:t xml:space="preserve"> </w:t>
      </w:r>
      <w:r>
        <w:t>in</w:t>
      </w:r>
      <w:r>
        <w:rPr>
          <w:spacing w:val="-3"/>
        </w:rPr>
        <w:t xml:space="preserve"> </w:t>
      </w:r>
      <w:r>
        <w:t>the</w:t>
      </w:r>
      <w:r>
        <w:rPr>
          <w:spacing w:val="-4"/>
        </w:rPr>
        <w:t xml:space="preserve"> </w:t>
      </w:r>
      <w:r>
        <w:t>very</w:t>
      </w:r>
      <w:r>
        <w:rPr>
          <w:spacing w:val="-3"/>
        </w:rPr>
        <w:t xml:space="preserve"> </w:t>
      </w:r>
      <w:r>
        <w:t>sight</w:t>
      </w:r>
      <w:r>
        <w:rPr>
          <w:spacing w:val="-4"/>
        </w:rPr>
        <w:t xml:space="preserve"> </w:t>
      </w:r>
      <w:r>
        <w:t>of</w:t>
      </w:r>
      <w:r>
        <w:rPr>
          <w:spacing w:val="-3"/>
        </w:rPr>
        <w:t xml:space="preserve"> </w:t>
      </w:r>
      <w:r>
        <w:t>the</w:t>
      </w:r>
      <w:r>
        <w:rPr>
          <w:spacing w:val="-4"/>
        </w:rPr>
        <w:t xml:space="preserve"> </w:t>
      </w:r>
      <w:r>
        <w:t>Kaurava</w:t>
      </w:r>
      <w:r>
        <w:rPr>
          <w:spacing w:val="-3"/>
        </w:rPr>
        <w:t xml:space="preserve"> </w:t>
      </w:r>
      <w:r>
        <w:t>troops,</w:t>
      </w:r>
      <w:r>
        <w:rPr>
          <w:spacing w:val="-4"/>
        </w:rPr>
        <w:t xml:space="preserve"> </w:t>
      </w:r>
      <w:r>
        <w:t>quickly</w:t>
      </w:r>
      <w:r>
        <w:rPr>
          <w:spacing w:val="-3"/>
        </w:rPr>
        <w:t xml:space="preserve"> </w:t>
      </w:r>
      <w:r>
        <w:t>took</w:t>
      </w:r>
      <w:r>
        <w:rPr>
          <w:spacing w:val="-4"/>
        </w:rPr>
        <w:t xml:space="preserve"> </w:t>
      </w:r>
      <w:r>
        <w:t>away</w:t>
      </w:r>
      <w:r>
        <w:rPr>
          <w:spacing w:val="-3"/>
        </w:rPr>
        <w:t xml:space="preserve"> </w:t>
      </w:r>
      <w:r>
        <w:t>the</w:t>
      </w:r>
      <w:r>
        <w:rPr>
          <w:spacing w:val="-4"/>
        </w:rPr>
        <w:t xml:space="preserve"> </w:t>
      </w:r>
      <w:r>
        <w:t>head</w:t>
      </w:r>
      <w:r>
        <w:rPr>
          <w:spacing w:val="-3"/>
        </w:rPr>
        <w:t xml:space="preserve"> </w:t>
      </w:r>
      <w:r>
        <w:t>and</w:t>
      </w:r>
      <w:r>
        <w:rPr>
          <w:spacing w:val="-4"/>
        </w:rPr>
        <w:t xml:space="preserve"> </w:t>
      </w:r>
      <w:r>
        <w:t>the</w:t>
      </w:r>
      <w:r>
        <w:rPr>
          <w:spacing w:val="-3"/>
        </w:rPr>
        <w:t xml:space="preserve"> </w:t>
      </w:r>
      <w:r>
        <w:t>body</w:t>
      </w:r>
      <w:r>
        <w:rPr>
          <w:spacing w:val="-4"/>
        </w:rPr>
        <w:t xml:space="preserve"> </w:t>
      </w:r>
      <w:r>
        <w:t>of</w:t>
      </w:r>
      <w:r>
        <w:rPr>
          <w:spacing w:val="-3"/>
        </w:rPr>
        <w:t xml:space="preserve"> </w:t>
      </w:r>
      <w:r>
        <w:t>Karna.</w:t>
      </w:r>
      <w:r>
        <w:rPr>
          <w:spacing w:val="-4"/>
        </w:rPr>
        <w:t xml:space="preserve"> </w:t>
      </w:r>
      <w:r>
        <w:t>Beholding</w:t>
      </w:r>
      <w:r>
        <w:rPr>
          <w:spacing w:val="-3"/>
        </w:rPr>
        <w:t xml:space="preserve"> </w:t>
      </w:r>
      <w:r>
        <w:t>the heroic Karna thrown down stretched on the earth, pierced with arrows and bathed in blood, the king of the Madras,</w:t>
      </w:r>
      <w:r>
        <w:rPr>
          <w:spacing w:val="-5"/>
        </w:rPr>
        <w:t xml:space="preserve"> </w:t>
      </w:r>
      <w:r>
        <w:t>went</w:t>
      </w:r>
      <w:r>
        <w:rPr>
          <w:spacing w:val="-4"/>
        </w:rPr>
        <w:t xml:space="preserve"> </w:t>
      </w:r>
      <w:r>
        <w:t>away</w:t>
      </w:r>
      <w:r>
        <w:rPr>
          <w:spacing w:val="-5"/>
        </w:rPr>
        <w:t xml:space="preserve"> </w:t>
      </w:r>
      <w:r>
        <w:t>on</w:t>
      </w:r>
      <w:r>
        <w:rPr>
          <w:spacing w:val="-4"/>
        </w:rPr>
        <w:t xml:space="preserve"> </w:t>
      </w:r>
      <w:r>
        <w:t>that</w:t>
      </w:r>
      <w:r>
        <w:rPr>
          <w:spacing w:val="-5"/>
        </w:rPr>
        <w:t xml:space="preserve"> </w:t>
      </w:r>
      <w:r>
        <w:t>car</w:t>
      </w:r>
      <w:r>
        <w:rPr>
          <w:spacing w:val="-4"/>
        </w:rPr>
        <w:t xml:space="preserve"> </w:t>
      </w:r>
      <w:r>
        <w:t>deprived</w:t>
      </w:r>
      <w:r>
        <w:rPr>
          <w:spacing w:val="-5"/>
        </w:rPr>
        <w:t xml:space="preserve"> </w:t>
      </w:r>
      <w:r>
        <w:t>of</w:t>
      </w:r>
      <w:r>
        <w:rPr>
          <w:spacing w:val="-4"/>
        </w:rPr>
        <w:t xml:space="preserve"> </w:t>
      </w:r>
      <w:r>
        <w:t>its</w:t>
      </w:r>
      <w:r>
        <w:rPr>
          <w:spacing w:val="-4"/>
        </w:rPr>
        <w:t xml:space="preserve"> </w:t>
      </w:r>
      <w:r>
        <w:t>standard.</w:t>
      </w:r>
      <w:r>
        <w:rPr>
          <w:spacing w:val="-5"/>
        </w:rPr>
        <w:t xml:space="preserve"> </w:t>
      </w:r>
      <w:r>
        <w:t>After</w:t>
      </w:r>
      <w:r>
        <w:rPr>
          <w:spacing w:val="-4"/>
        </w:rPr>
        <w:t xml:space="preserve"> </w:t>
      </w:r>
      <w:r>
        <w:t>the</w:t>
      </w:r>
      <w:r>
        <w:rPr>
          <w:spacing w:val="-5"/>
        </w:rPr>
        <w:t xml:space="preserve"> </w:t>
      </w:r>
      <w:r>
        <w:t>fall</w:t>
      </w:r>
      <w:r>
        <w:rPr>
          <w:spacing w:val="-4"/>
        </w:rPr>
        <w:t xml:space="preserve"> </w:t>
      </w:r>
      <w:r>
        <w:t>of</w:t>
      </w:r>
      <w:r>
        <w:rPr>
          <w:spacing w:val="-5"/>
        </w:rPr>
        <w:t xml:space="preserve"> </w:t>
      </w:r>
      <w:r>
        <w:t>Karna,</w:t>
      </w:r>
      <w:r>
        <w:rPr>
          <w:spacing w:val="-4"/>
        </w:rPr>
        <w:t xml:space="preserve"> </w:t>
      </w:r>
      <w:r>
        <w:t>the</w:t>
      </w:r>
      <w:r>
        <w:rPr>
          <w:spacing w:val="-5"/>
        </w:rPr>
        <w:t xml:space="preserve"> </w:t>
      </w:r>
      <w:r>
        <w:t>Kauravas,</w:t>
      </w:r>
      <w:r>
        <w:rPr>
          <w:spacing w:val="-4"/>
        </w:rPr>
        <w:t xml:space="preserve"> </w:t>
      </w:r>
      <w:r>
        <w:t>deeply</w:t>
      </w:r>
      <w:r>
        <w:rPr>
          <w:spacing w:val="-5"/>
        </w:rPr>
        <w:t xml:space="preserve"> </w:t>
      </w:r>
      <w:r>
        <w:t>pierced</w:t>
      </w:r>
      <w:r>
        <w:rPr>
          <w:spacing w:val="-4"/>
        </w:rPr>
        <w:t xml:space="preserve"> </w:t>
      </w:r>
      <w:r>
        <w:t>with</w:t>
      </w:r>
      <w:r>
        <w:rPr>
          <w:spacing w:val="-4"/>
        </w:rPr>
        <w:t xml:space="preserve"> </w:t>
      </w:r>
      <w:r>
        <w:t xml:space="preserve">shafts in that battle, and afflicted with </w:t>
      </w:r>
      <w:r>
        <w:rPr>
          <w:spacing w:val="-4"/>
        </w:rPr>
        <w:t xml:space="preserve">fear, </w:t>
      </w:r>
      <w:r>
        <w:t xml:space="preserve">fled away from the field, frequently casting their eyes on that lofty standard of Arjuna that blazed with </w:t>
      </w:r>
      <w:r>
        <w:rPr>
          <w:spacing w:val="-3"/>
        </w:rPr>
        <w:t xml:space="preserve">splendour. </w:t>
      </w:r>
      <w:r>
        <w:t xml:space="preserve">The beautiful head, graced with a face that resembled a lotus of a 1,000 petals, of Karna whose feats were like those of the thousand-eyed Indra, fell down on the earth like the thousand-rayed sun as he looks </w:t>
      </w:r>
      <w:r>
        <w:rPr>
          <w:spacing w:val="-3"/>
        </w:rPr>
        <w:t xml:space="preserve">at </w:t>
      </w:r>
      <w:r>
        <w:t>the close of</w:t>
      </w:r>
      <w:r>
        <w:rPr>
          <w:spacing w:val="2"/>
        </w:rPr>
        <w:t xml:space="preserve"> </w:t>
      </w:r>
      <w:r>
        <w:rPr>
          <w:spacing w:val="-11"/>
        </w:rPr>
        <w:t>day.’”</w:t>
      </w:r>
    </w:p>
    <w:p w14:paraId="11D7165B" w14:textId="77777777" w:rsidR="00C0699C" w:rsidRDefault="00C0699C" w:rsidP="00C0699C">
      <w:pPr>
        <w:pStyle w:val="Body"/>
        <w:rPr>
          <w:spacing w:val="-11"/>
        </w:rPr>
      </w:pPr>
    </w:p>
    <w:p w14:paraId="65D74883" w14:textId="77777777" w:rsidR="00C0699C" w:rsidRPr="00C0699C" w:rsidRDefault="00BD6E04" w:rsidP="00C0699C">
      <w:pPr>
        <w:pStyle w:val="Heading3"/>
        <w:rPr>
          <w:i w:val="0"/>
          <w:iCs/>
          <w:color w:val="231F20"/>
          <w:sz w:val="24"/>
        </w:rPr>
      </w:pPr>
      <w:r w:rsidRPr="00C0699C">
        <w:rPr>
          <w:rStyle w:val="Heading3Char"/>
          <w:i/>
          <w:iCs/>
          <w:sz w:val="22"/>
          <w:szCs w:val="22"/>
        </w:rPr>
        <w:t>Book 17</w:t>
      </w:r>
      <w:r w:rsidRPr="00C0699C">
        <w:rPr>
          <w:i w:val="0"/>
          <w:iCs/>
          <w:color w:val="231F20"/>
          <w:sz w:val="24"/>
        </w:rPr>
        <w:t xml:space="preserve"> </w:t>
      </w:r>
    </w:p>
    <w:p w14:paraId="6A6EF5AF" w14:textId="77777777" w:rsidR="00C0699C" w:rsidRDefault="00BD6E04" w:rsidP="00C0699C">
      <w:pPr>
        <w:pStyle w:val="Heading4"/>
      </w:pPr>
      <w:r>
        <w:rPr>
          <w:spacing w:val="-2"/>
        </w:rPr>
        <w:t xml:space="preserve">End </w:t>
      </w:r>
      <w:r>
        <w:t xml:space="preserve">of Reign </w:t>
      </w:r>
    </w:p>
    <w:p w14:paraId="1B16D8AF" w14:textId="0F05BEA2" w:rsidR="00BD6E04" w:rsidRPr="00C0699C" w:rsidRDefault="00BD6E04" w:rsidP="00C0699C">
      <w:pPr>
        <w:pStyle w:val="Heading4"/>
      </w:pPr>
      <w:r>
        <w:t>Section</w:t>
      </w:r>
      <w:r>
        <w:rPr>
          <w:spacing w:val="-2"/>
        </w:rPr>
        <w:t xml:space="preserve"> </w:t>
      </w:r>
      <w:r>
        <w:t>I</w:t>
      </w:r>
    </w:p>
    <w:p w14:paraId="568370BD" w14:textId="77777777" w:rsidR="00BD6E04" w:rsidRDefault="00BD6E04" w:rsidP="00C0699C">
      <w:pPr>
        <w:pStyle w:val="Body"/>
      </w:pPr>
      <w:r>
        <w:t>Om! Having bowed down unto Narayana, and to Nara, the foremost of men, as also to the goddess Sarasvati, should the word “Jaya” be uttered.</w:t>
      </w:r>
    </w:p>
    <w:p w14:paraId="0B88E139" w14:textId="77777777" w:rsidR="00BD6E04" w:rsidRDefault="00BD6E04" w:rsidP="00C0699C">
      <w:pPr>
        <w:pStyle w:val="Body"/>
      </w:pPr>
      <w:r>
        <w:lastRenderedPageBreak/>
        <w:t>Janamejaya said: “Having heard of that encounter with iron bolts between the heroes of the Vrishni and the Andhaka races, and having been informed also of Krishna’s ascension to Heaven, what did the Pandavas do?”</w:t>
      </w:r>
    </w:p>
    <w:p w14:paraId="15E83C7D" w14:textId="155DE8E2" w:rsidR="00BD6E04" w:rsidRDefault="00BD6E04" w:rsidP="00C0699C">
      <w:pPr>
        <w:pStyle w:val="Body"/>
      </w:pPr>
      <w:r>
        <w:rPr>
          <w:spacing w:val="-4"/>
        </w:rPr>
        <w:t xml:space="preserve">Vaishampayana </w:t>
      </w:r>
      <w:r>
        <w:t xml:space="preserve">said: </w:t>
      </w:r>
      <w:r>
        <w:rPr>
          <w:spacing w:val="-3"/>
        </w:rPr>
        <w:t xml:space="preserve">“Having </w:t>
      </w:r>
      <w:r>
        <w:t xml:space="preserve">heard the particulars of the great slaughter of the </w:t>
      </w:r>
      <w:r>
        <w:rPr>
          <w:spacing w:val="-3"/>
        </w:rPr>
        <w:t xml:space="preserve">Vrishnis, </w:t>
      </w:r>
      <w:r>
        <w:t>the Kaurava king set</w:t>
      </w:r>
      <w:r>
        <w:rPr>
          <w:spacing w:val="-4"/>
        </w:rPr>
        <w:t xml:space="preserve"> </w:t>
      </w:r>
      <w:r>
        <w:t>his</w:t>
      </w:r>
      <w:r>
        <w:rPr>
          <w:spacing w:val="-3"/>
        </w:rPr>
        <w:t xml:space="preserve"> </w:t>
      </w:r>
      <w:r>
        <w:t>heart</w:t>
      </w:r>
      <w:r>
        <w:rPr>
          <w:spacing w:val="-3"/>
        </w:rPr>
        <w:t xml:space="preserve"> </w:t>
      </w:r>
      <w:r>
        <w:t>on</w:t>
      </w:r>
      <w:r>
        <w:rPr>
          <w:spacing w:val="-3"/>
        </w:rPr>
        <w:t xml:space="preserve"> </w:t>
      </w:r>
      <w:r>
        <w:t>leaving</w:t>
      </w:r>
      <w:r>
        <w:rPr>
          <w:spacing w:val="-4"/>
        </w:rPr>
        <w:t xml:space="preserve"> </w:t>
      </w:r>
      <w:r>
        <w:t>the</w:t>
      </w:r>
      <w:r>
        <w:rPr>
          <w:spacing w:val="-3"/>
        </w:rPr>
        <w:t xml:space="preserve"> </w:t>
      </w:r>
      <w:r>
        <w:t>world.</w:t>
      </w:r>
      <w:r>
        <w:rPr>
          <w:spacing w:val="-3"/>
        </w:rPr>
        <w:t xml:space="preserve"> He </w:t>
      </w:r>
      <w:r>
        <w:t>addressed</w:t>
      </w:r>
      <w:r>
        <w:rPr>
          <w:spacing w:val="-3"/>
        </w:rPr>
        <w:t xml:space="preserve"> </w:t>
      </w:r>
      <w:r>
        <w:t>Arjuna,</w:t>
      </w:r>
      <w:r>
        <w:rPr>
          <w:spacing w:val="-4"/>
        </w:rPr>
        <w:t xml:space="preserve"> </w:t>
      </w:r>
      <w:r>
        <w:t>saying,</w:t>
      </w:r>
      <w:r>
        <w:rPr>
          <w:spacing w:val="-3"/>
        </w:rPr>
        <w:t xml:space="preserve"> </w:t>
      </w:r>
      <w:r>
        <w:rPr>
          <w:spacing w:val="-4"/>
        </w:rPr>
        <w:t>‘O</w:t>
      </w:r>
      <w:r>
        <w:rPr>
          <w:spacing w:val="-3"/>
        </w:rPr>
        <w:t xml:space="preserve"> </w:t>
      </w:r>
      <w:r>
        <w:t>thou</w:t>
      </w:r>
      <w:r>
        <w:rPr>
          <w:spacing w:val="-3"/>
        </w:rPr>
        <w:t xml:space="preserve"> </w:t>
      </w:r>
      <w:r>
        <w:t>of</w:t>
      </w:r>
      <w:r>
        <w:rPr>
          <w:spacing w:val="-4"/>
        </w:rPr>
        <w:t xml:space="preserve"> </w:t>
      </w:r>
      <w:r>
        <w:t>great</w:t>
      </w:r>
      <w:r>
        <w:rPr>
          <w:spacing w:val="-3"/>
        </w:rPr>
        <w:t xml:space="preserve"> </w:t>
      </w:r>
      <w:r>
        <w:t>intelligence,</w:t>
      </w:r>
      <w:r>
        <w:rPr>
          <w:spacing w:val="-3"/>
        </w:rPr>
        <w:t xml:space="preserve"> </w:t>
      </w:r>
      <w:r>
        <w:t>it</w:t>
      </w:r>
      <w:r>
        <w:rPr>
          <w:spacing w:val="-3"/>
        </w:rPr>
        <w:t xml:space="preserve"> </w:t>
      </w:r>
      <w:r>
        <w:t>is</w:t>
      </w:r>
      <w:r>
        <w:rPr>
          <w:spacing w:val="-3"/>
        </w:rPr>
        <w:t xml:space="preserve"> </w:t>
      </w:r>
      <w:r>
        <w:t>Time</w:t>
      </w:r>
      <w:r>
        <w:rPr>
          <w:spacing w:val="-4"/>
        </w:rPr>
        <w:t xml:space="preserve"> </w:t>
      </w:r>
      <w:r>
        <w:t>that</w:t>
      </w:r>
      <w:r>
        <w:rPr>
          <w:spacing w:val="-3"/>
        </w:rPr>
        <w:t xml:space="preserve"> </w:t>
      </w:r>
      <w:r>
        <w:t>cooks</w:t>
      </w:r>
      <w:r w:rsidR="00C0699C">
        <w:t xml:space="preserve"> </w:t>
      </w:r>
      <w:r>
        <w:t>every creature (in his cauldron). I think that what has happened is due to the cords of Time (with which he binds us all). It behoveth thee also to see it.’</w:t>
      </w:r>
    </w:p>
    <w:p w14:paraId="0D5CD373" w14:textId="170FBA85" w:rsidR="00BD6E04" w:rsidRDefault="00BD6E04" w:rsidP="00C0699C">
      <w:pPr>
        <w:pStyle w:val="Body"/>
      </w:pPr>
      <w:r>
        <w:t>“Thus addressed by his brother, the son of Kunti only repeated the word ‘Time, Time!’ and fully endorsed the view of his eldest brother gifted with great intelligence. Ascertaining the resolution of Arjuna, Bhimasena and the twins fully endorsed the words that Arjuna had said. Resolved to retire from the world for earning merit, they brought Yuyutsu before them. Yudhishthira made over the kingdom to the son of his uncle by his Vaisya wife.</w:t>
      </w:r>
      <w:r w:rsidR="00C0699C">
        <w:t xml:space="preserve"> </w:t>
      </w:r>
      <w:r>
        <w:t xml:space="preserve">Installing Parikshit also on their throne, as king, the eldest brother of the Pandavas, filled with </w:t>
      </w:r>
      <w:r>
        <w:rPr>
          <w:spacing w:val="-4"/>
        </w:rPr>
        <w:t xml:space="preserve">sorrow, </w:t>
      </w:r>
      <w:r>
        <w:t xml:space="preserve">addressed Subhadra, saying, ‘This son of thy son will be the king of the Kurus. The survivor of the </w:t>
      </w:r>
      <w:r>
        <w:rPr>
          <w:spacing w:val="-5"/>
        </w:rPr>
        <w:t xml:space="preserve">Yadus, Vajra, </w:t>
      </w:r>
      <w:r>
        <w:t xml:space="preserve">has been made a king. Parikshit will rule in Hastinapura, while the </w:t>
      </w:r>
      <w:r>
        <w:rPr>
          <w:spacing w:val="-5"/>
        </w:rPr>
        <w:t xml:space="preserve">Yadava </w:t>
      </w:r>
      <w:r>
        <w:t xml:space="preserve">prince, </w:t>
      </w:r>
      <w:r>
        <w:rPr>
          <w:spacing w:val="-5"/>
        </w:rPr>
        <w:t xml:space="preserve">Vajra, </w:t>
      </w:r>
      <w:r>
        <w:t xml:space="preserve">will rule in Shakraprastha. </w:t>
      </w:r>
      <w:r>
        <w:rPr>
          <w:spacing w:val="-3"/>
        </w:rPr>
        <w:t xml:space="preserve">He </w:t>
      </w:r>
      <w:r>
        <w:t xml:space="preserve">should be protected by thee. Never set thy heart on </w:t>
      </w:r>
      <w:r>
        <w:rPr>
          <w:spacing w:val="-3"/>
        </w:rPr>
        <w:t>unrighteousness.’</w:t>
      </w:r>
    </w:p>
    <w:p w14:paraId="3F755121" w14:textId="0E5993D3" w:rsidR="00BD6E04" w:rsidRDefault="00BD6E04" w:rsidP="00C0699C">
      <w:pPr>
        <w:pStyle w:val="Body"/>
      </w:pPr>
      <w:r>
        <w:rPr>
          <w:spacing w:val="-3"/>
        </w:rPr>
        <w:t xml:space="preserve">“Having </w:t>
      </w:r>
      <w:r>
        <w:t xml:space="preserve">said these words, king </w:t>
      </w:r>
      <w:r>
        <w:rPr>
          <w:spacing w:val="-3"/>
        </w:rPr>
        <w:t xml:space="preserve">Yudhishthira </w:t>
      </w:r>
      <w:r>
        <w:t xml:space="preserve">the just, along with his brothers, </w:t>
      </w:r>
      <w:r>
        <w:rPr>
          <w:spacing w:val="-3"/>
        </w:rPr>
        <w:t xml:space="preserve">promptly </w:t>
      </w:r>
      <w:r>
        <w:t xml:space="preserve">offered oblations of water unto </w:t>
      </w:r>
      <w:r>
        <w:rPr>
          <w:spacing w:val="-3"/>
        </w:rPr>
        <w:t xml:space="preserve">Vasudeva </w:t>
      </w:r>
      <w:r>
        <w:t xml:space="preserve">of great intelligence, as also unto his old maternal uncle and Rama and others. </w:t>
      </w:r>
      <w:r>
        <w:rPr>
          <w:spacing w:val="-3"/>
        </w:rPr>
        <w:t xml:space="preserve">He </w:t>
      </w:r>
      <w:r>
        <w:t>then duly performed the Sraddhas of all those deceased kinsmen of his. The king, in honour of Hari and naming him repeat</w:t>
      </w:r>
      <w:r>
        <w:rPr>
          <w:spacing w:val="-4"/>
        </w:rPr>
        <w:t xml:space="preserve">edly, </w:t>
      </w:r>
      <w:r>
        <w:t xml:space="preserve">fed the Island-born </w:t>
      </w:r>
      <w:r>
        <w:rPr>
          <w:spacing w:val="-3"/>
        </w:rPr>
        <w:t xml:space="preserve">Vyasa, </w:t>
      </w:r>
      <w:r>
        <w:t xml:space="preserve">and Narada, and Markandeya possessed of wealth of penances, and </w:t>
      </w:r>
      <w:r>
        <w:rPr>
          <w:spacing w:val="-4"/>
        </w:rPr>
        <w:t xml:space="preserve">Yajnavalkya </w:t>
      </w:r>
      <w:r>
        <w:t xml:space="preserve">of </w:t>
      </w:r>
      <w:r>
        <w:rPr>
          <w:spacing w:val="-5"/>
        </w:rPr>
        <w:t xml:space="preserve">Bharadwaja’s </w:t>
      </w:r>
      <w:r>
        <w:t xml:space="preserve">race, with </w:t>
      </w:r>
      <w:r>
        <w:rPr>
          <w:spacing w:val="-3"/>
        </w:rPr>
        <w:t xml:space="preserve">many </w:t>
      </w:r>
      <w:r>
        <w:t xml:space="preserve">delicious viands. In honour of Krishna, he also gave away </w:t>
      </w:r>
      <w:r>
        <w:rPr>
          <w:spacing w:val="-3"/>
        </w:rPr>
        <w:t xml:space="preserve">many </w:t>
      </w:r>
      <w:r>
        <w:t>jewels and gems, and robes and clothes, and villages, and horses and cars, and female slaves by hundreds and thousands unto foremost of Brahmanas. Summoning the citizens. Kripa was installed as the preceptor and Parikshit was made over to him as</w:t>
      </w:r>
      <w:r w:rsidR="00C0699C">
        <w:t xml:space="preserve"> </w:t>
      </w:r>
      <w:r>
        <w:t>his disciple, O chief of Bharata’s race.</w:t>
      </w:r>
    </w:p>
    <w:p w14:paraId="12B622BA" w14:textId="2061221A" w:rsidR="00BD6E04" w:rsidRDefault="00BD6E04" w:rsidP="00C0699C">
      <w:pPr>
        <w:pStyle w:val="Body"/>
      </w:pPr>
      <w:r>
        <w:t>“Then</w:t>
      </w:r>
      <w:r>
        <w:rPr>
          <w:spacing w:val="-6"/>
        </w:rPr>
        <w:t xml:space="preserve"> </w:t>
      </w:r>
      <w:r>
        <w:rPr>
          <w:spacing w:val="-3"/>
        </w:rPr>
        <w:t>Yudhishthira</w:t>
      </w:r>
      <w:r>
        <w:rPr>
          <w:spacing w:val="-6"/>
        </w:rPr>
        <w:t xml:space="preserve"> </w:t>
      </w:r>
      <w:r>
        <w:t>once</w:t>
      </w:r>
      <w:r>
        <w:rPr>
          <w:spacing w:val="-5"/>
        </w:rPr>
        <w:t xml:space="preserve"> </w:t>
      </w:r>
      <w:r>
        <w:t>more</w:t>
      </w:r>
      <w:r>
        <w:rPr>
          <w:spacing w:val="-6"/>
        </w:rPr>
        <w:t xml:space="preserve"> </w:t>
      </w:r>
      <w:r>
        <w:t>summoned</w:t>
      </w:r>
      <w:r>
        <w:rPr>
          <w:spacing w:val="-6"/>
        </w:rPr>
        <w:t xml:space="preserve"> </w:t>
      </w:r>
      <w:r>
        <w:t>all</w:t>
      </w:r>
      <w:r>
        <w:rPr>
          <w:spacing w:val="-5"/>
        </w:rPr>
        <w:t xml:space="preserve"> </w:t>
      </w:r>
      <w:r>
        <w:t>his</w:t>
      </w:r>
      <w:r>
        <w:rPr>
          <w:spacing w:val="-6"/>
        </w:rPr>
        <w:t xml:space="preserve"> </w:t>
      </w:r>
      <w:r>
        <w:t>subjects.</w:t>
      </w:r>
      <w:r>
        <w:rPr>
          <w:spacing w:val="-5"/>
        </w:rPr>
        <w:t xml:space="preserve"> </w:t>
      </w:r>
      <w:r>
        <w:t>The</w:t>
      </w:r>
      <w:r>
        <w:rPr>
          <w:spacing w:val="-6"/>
        </w:rPr>
        <w:t xml:space="preserve"> </w:t>
      </w:r>
      <w:r>
        <w:t>royal</w:t>
      </w:r>
      <w:r>
        <w:rPr>
          <w:spacing w:val="-6"/>
        </w:rPr>
        <w:t xml:space="preserve"> </w:t>
      </w:r>
      <w:r>
        <w:t>sage</w:t>
      </w:r>
      <w:r>
        <w:rPr>
          <w:spacing w:val="-5"/>
        </w:rPr>
        <w:t xml:space="preserve"> </w:t>
      </w:r>
      <w:r>
        <w:t>informed</w:t>
      </w:r>
      <w:r>
        <w:rPr>
          <w:spacing w:val="-6"/>
        </w:rPr>
        <w:t xml:space="preserve"> </w:t>
      </w:r>
      <w:r>
        <w:t>them</w:t>
      </w:r>
      <w:r>
        <w:rPr>
          <w:spacing w:val="-5"/>
        </w:rPr>
        <w:t xml:space="preserve"> </w:t>
      </w:r>
      <w:r>
        <w:t>of</w:t>
      </w:r>
      <w:r>
        <w:rPr>
          <w:spacing w:val="-6"/>
        </w:rPr>
        <w:t xml:space="preserve"> </w:t>
      </w:r>
      <w:r>
        <w:t>his</w:t>
      </w:r>
      <w:r>
        <w:rPr>
          <w:spacing w:val="-6"/>
        </w:rPr>
        <w:t xml:space="preserve"> </w:t>
      </w:r>
      <w:r>
        <w:t>intentions.</w:t>
      </w:r>
      <w:r>
        <w:rPr>
          <w:spacing w:val="-5"/>
        </w:rPr>
        <w:t xml:space="preserve"> </w:t>
      </w:r>
      <w:r>
        <w:t xml:space="preserve">The citizens and the inhabitants of the provinces, hearing the </w:t>
      </w:r>
      <w:r>
        <w:rPr>
          <w:spacing w:val="-5"/>
        </w:rPr>
        <w:t xml:space="preserve">king’s </w:t>
      </w:r>
      <w:r>
        <w:t xml:space="preserve">words, became filled with anxiety and disapproved of them. ‘This should never be </w:t>
      </w:r>
      <w:r>
        <w:rPr>
          <w:spacing w:val="-7"/>
        </w:rPr>
        <w:t xml:space="preserve">done,’ </w:t>
      </w:r>
      <w:r>
        <w:t xml:space="preserve">said they unto the king. The monarch, well versed with the changes brought about by time, did not listen to their counsels. Possessed of righteous soul, he persuaded the people to sanction his views. </w:t>
      </w:r>
      <w:r>
        <w:rPr>
          <w:spacing w:val="-3"/>
        </w:rPr>
        <w:t xml:space="preserve">He </w:t>
      </w:r>
      <w:r>
        <w:t xml:space="preserve">then set his heart on leaving the world. His brothers also formed the same resolution. Then </w:t>
      </w:r>
      <w:r>
        <w:rPr>
          <w:spacing w:val="-6"/>
        </w:rPr>
        <w:t xml:space="preserve">Dharma’s </w:t>
      </w:r>
      <w:r>
        <w:t xml:space="preserve">son, </w:t>
      </w:r>
      <w:r>
        <w:rPr>
          <w:spacing w:val="-3"/>
        </w:rPr>
        <w:t xml:space="preserve">Yudhishthira, </w:t>
      </w:r>
      <w:r>
        <w:t>the king of the Kurus, casting off his ornaments, wore barks of trees. Bhima and Arjuna and the twins, and Draupadi also of great fame, similarly clad themselves in bark of trees, O king. Having caused the preliminary</w:t>
      </w:r>
      <w:r>
        <w:rPr>
          <w:spacing w:val="-3"/>
        </w:rPr>
        <w:t xml:space="preserve"> </w:t>
      </w:r>
      <w:r>
        <w:t>rites</w:t>
      </w:r>
      <w:r>
        <w:rPr>
          <w:spacing w:val="-2"/>
        </w:rPr>
        <w:t xml:space="preserve"> </w:t>
      </w:r>
      <w:r>
        <w:t>of</w:t>
      </w:r>
      <w:r>
        <w:rPr>
          <w:spacing w:val="-2"/>
        </w:rPr>
        <w:t xml:space="preserve"> </w:t>
      </w:r>
      <w:r>
        <w:t>religion,</w:t>
      </w:r>
      <w:r>
        <w:rPr>
          <w:spacing w:val="-2"/>
        </w:rPr>
        <w:t xml:space="preserve"> </w:t>
      </w:r>
      <w:r>
        <w:t>O</w:t>
      </w:r>
      <w:r>
        <w:rPr>
          <w:spacing w:val="-3"/>
        </w:rPr>
        <w:t xml:space="preserve"> </w:t>
      </w:r>
      <w:r>
        <w:t>chief</w:t>
      </w:r>
      <w:r>
        <w:rPr>
          <w:spacing w:val="-2"/>
        </w:rPr>
        <w:t xml:space="preserve"> </w:t>
      </w:r>
      <w:r>
        <w:t>of</w:t>
      </w:r>
      <w:r>
        <w:rPr>
          <w:spacing w:val="-2"/>
        </w:rPr>
        <w:t xml:space="preserve"> </w:t>
      </w:r>
      <w:r>
        <w:rPr>
          <w:spacing w:val="-6"/>
        </w:rPr>
        <w:t>Bharata’s</w:t>
      </w:r>
      <w:r>
        <w:rPr>
          <w:spacing w:val="-2"/>
        </w:rPr>
        <w:t xml:space="preserve"> </w:t>
      </w:r>
      <w:r>
        <w:t>race,</w:t>
      </w:r>
      <w:r>
        <w:rPr>
          <w:spacing w:val="-2"/>
        </w:rPr>
        <w:t xml:space="preserve"> </w:t>
      </w:r>
      <w:r>
        <w:t>which</w:t>
      </w:r>
      <w:r>
        <w:rPr>
          <w:spacing w:val="-3"/>
        </w:rPr>
        <w:t xml:space="preserve"> </w:t>
      </w:r>
      <w:r>
        <w:t>were</w:t>
      </w:r>
      <w:r>
        <w:rPr>
          <w:spacing w:val="-2"/>
        </w:rPr>
        <w:t xml:space="preserve"> </w:t>
      </w:r>
      <w:r>
        <w:t>to</w:t>
      </w:r>
      <w:r>
        <w:rPr>
          <w:spacing w:val="-2"/>
        </w:rPr>
        <w:t xml:space="preserve"> </w:t>
      </w:r>
      <w:r>
        <w:lastRenderedPageBreak/>
        <w:t>bless</w:t>
      </w:r>
      <w:r>
        <w:rPr>
          <w:spacing w:val="-2"/>
        </w:rPr>
        <w:t xml:space="preserve"> </w:t>
      </w:r>
      <w:r>
        <w:t>them</w:t>
      </w:r>
      <w:r>
        <w:rPr>
          <w:spacing w:val="-3"/>
        </w:rPr>
        <w:t xml:space="preserve"> </w:t>
      </w:r>
      <w:r>
        <w:t>in</w:t>
      </w:r>
      <w:r>
        <w:rPr>
          <w:spacing w:val="-2"/>
        </w:rPr>
        <w:t xml:space="preserve"> </w:t>
      </w:r>
      <w:r>
        <w:t>the</w:t>
      </w:r>
      <w:r>
        <w:rPr>
          <w:spacing w:val="-2"/>
        </w:rPr>
        <w:t xml:space="preserve"> </w:t>
      </w:r>
      <w:r>
        <w:t>accomplishment</w:t>
      </w:r>
      <w:r>
        <w:rPr>
          <w:spacing w:val="-2"/>
        </w:rPr>
        <w:t xml:space="preserve"> </w:t>
      </w:r>
      <w:r>
        <w:t>of</w:t>
      </w:r>
      <w:r>
        <w:rPr>
          <w:spacing w:val="-2"/>
        </w:rPr>
        <w:t xml:space="preserve"> </w:t>
      </w:r>
      <w:r>
        <w:t>their</w:t>
      </w:r>
      <w:r>
        <w:rPr>
          <w:spacing w:val="-3"/>
        </w:rPr>
        <w:t xml:space="preserve"> </w:t>
      </w:r>
      <w:r>
        <w:t>design, those</w:t>
      </w:r>
      <w:r>
        <w:rPr>
          <w:spacing w:val="-4"/>
        </w:rPr>
        <w:t xml:space="preserve"> </w:t>
      </w:r>
      <w:r>
        <w:t>foremost</w:t>
      </w:r>
      <w:r>
        <w:rPr>
          <w:spacing w:val="-4"/>
        </w:rPr>
        <w:t xml:space="preserve"> </w:t>
      </w:r>
      <w:r>
        <w:t>of</w:t>
      </w:r>
      <w:r>
        <w:rPr>
          <w:spacing w:val="-4"/>
        </w:rPr>
        <w:t xml:space="preserve"> </w:t>
      </w:r>
      <w:r>
        <w:t>men</w:t>
      </w:r>
      <w:r>
        <w:rPr>
          <w:spacing w:val="-4"/>
        </w:rPr>
        <w:t xml:space="preserve"> </w:t>
      </w:r>
      <w:r>
        <w:t>cast</w:t>
      </w:r>
      <w:r>
        <w:rPr>
          <w:spacing w:val="-3"/>
        </w:rPr>
        <w:t xml:space="preserve"> </w:t>
      </w:r>
      <w:r>
        <w:t>off</w:t>
      </w:r>
      <w:r>
        <w:rPr>
          <w:spacing w:val="-4"/>
        </w:rPr>
        <w:t xml:space="preserve"> </w:t>
      </w:r>
      <w:r>
        <w:t>their</w:t>
      </w:r>
      <w:r>
        <w:rPr>
          <w:spacing w:val="-4"/>
        </w:rPr>
        <w:t xml:space="preserve"> </w:t>
      </w:r>
      <w:r>
        <w:t>sacred</w:t>
      </w:r>
      <w:r>
        <w:rPr>
          <w:spacing w:val="-4"/>
        </w:rPr>
        <w:t xml:space="preserve"> </w:t>
      </w:r>
      <w:r>
        <w:t>fires</w:t>
      </w:r>
      <w:r>
        <w:rPr>
          <w:spacing w:val="-3"/>
        </w:rPr>
        <w:t xml:space="preserve"> </w:t>
      </w:r>
      <w:r>
        <w:t>into</w:t>
      </w:r>
      <w:r>
        <w:rPr>
          <w:spacing w:val="-4"/>
        </w:rPr>
        <w:t xml:space="preserve"> </w:t>
      </w:r>
      <w:r>
        <w:t>the</w:t>
      </w:r>
      <w:r>
        <w:rPr>
          <w:spacing w:val="-4"/>
        </w:rPr>
        <w:t xml:space="preserve"> water. </w:t>
      </w:r>
      <w:r>
        <w:t>The</w:t>
      </w:r>
      <w:r>
        <w:rPr>
          <w:spacing w:val="-3"/>
        </w:rPr>
        <w:t xml:space="preserve"> </w:t>
      </w:r>
      <w:r>
        <w:t>ladies,</w:t>
      </w:r>
      <w:r>
        <w:rPr>
          <w:spacing w:val="-4"/>
        </w:rPr>
        <w:t xml:space="preserve"> </w:t>
      </w:r>
      <w:r>
        <w:t>beholding</w:t>
      </w:r>
      <w:r>
        <w:rPr>
          <w:spacing w:val="-4"/>
        </w:rPr>
        <w:t xml:space="preserve"> </w:t>
      </w:r>
      <w:r>
        <w:t>the</w:t>
      </w:r>
      <w:r>
        <w:rPr>
          <w:spacing w:val="-4"/>
        </w:rPr>
        <w:t xml:space="preserve"> </w:t>
      </w:r>
      <w:r>
        <w:t>princes</w:t>
      </w:r>
      <w:r>
        <w:rPr>
          <w:spacing w:val="-3"/>
        </w:rPr>
        <w:t xml:space="preserve"> </w:t>
      </w:r>
      <w:r>
        <w:t>in</w:t>
      </w:r>
      <w:r>
        <w:rPr>
          <w:spacing w:val="-4"/>
        </w:rPr>
        <w:t xml:space="preserve"> </w:t>
      </w:r>
      <w:r>
        <w:t>that</w:t>
      </w:r>
      <w:r>
        <w:rPr>
          <w:spacing w:val="-4"/>
        </w:rPr>
        <w:t xml:space="preserve"> </w:t>
      </w:r>
      <w:r>
        <w:t>guise,</w:t>
      </w:r>
      <w:r>
        <w:rPr>
          <w:spacing w:val="-4"/>
        </w:rPr>
        <w:t xml:space="preserve"> </w:t>
      </w:r>
      <w:r>
        <w:t xml:space="preserve">wept aloud. They seemed to look as they had looked in days before, when with Draupadi forming the sixth in number they set out from the capital after their defeat </w:t>
      </w:r>
      <w:r>
        <w:rPr>
          <w:spacing w:val="-3"/>
        </w:rPr>
        <w:t xml:space="preserve">at </w:t>
      </w:r>
      <w:r>
        <w:t xml:space="preserve">dice. The brothers, </w:t>
      </w:r>
      <w:r>
        <w:rPr>
          <w:spacing w:val="-3"/>
        </w:rPr>
        <w:t xml:space="preserve">however, </w:t>
      </w:r>
      <w:r>
        <w:t xml:space="preserve">were all very cheerful </w:t>
      </w:r>
      <w:r>
        <w:rPr>
          <w:spacing w:val="-3"/>
        </w:rPr>
        <w:t xml:space="preserve">at </w:t>
      </w:r>
      <w:r>
        <w:t xml:space="preserve">the prospect of retirement. Ascertaining the intentions of </w:t>
      </w:r>
      <w:r>
        <w:rPr>
          <w:spacing w:val="-3"/>
        </w:rPr>
        <w:t xml:space="preserve">Yudhishthira </w:t>
      </w:r>
      <w:r>
        <w:t xml:space="preserve">and seeing the destruction of the </w:t>
      </w:r>
      <w:r>
        <w:rPr>
          <w:spacing w:val="-3"/>
        </w:rPr>
        <w:t xml:space="preserve">Vrishnis, </w:t>
      </w:r>
      <w:r>
        <w:t>no other course of action could please them</w:t>
      </w:r>
      <w:r>
        <w:rPr>
          <w:spacing w:val="-1"/>
        </w:rPr>
        <w:t xml:space="preserve"> </w:t>
      </w:r>
      <w:r>
        <w:t>then.</w:t>
      </w:r>
    </w:p>
    <w:p w14:paraId="705EF4D6" w14:textId="6BEAC271" w:rsidR="00BD6E04" w:rsidRDefault="00BD6E04" w:rsidP="00C0699C">
      <w:pPr>
        <w:pStyle w:val="Body"/>
      </w:pPr>
      <w:r>
        <w:t>“The five brothers, with Draupadi forming the sixth, and a dog forming the seventh, set out on their journey. Indeed, even thus did king Yudhishthira depart, himself the head of a party of seven, from the city named after the elephant. The citizen and the ladies of the royal household followed them for some distance. None of them, however, could venture to address the king for persuading him to give up his intention. The denizens of the city then returned; Kripa and others stood around Yuyutsu as their centre. Ulupi, the daughter of the Naga chief, O thou of Kunti’s race, entered the waters of Ganga. The princess Chitrangada set out for the capital of Manipura. The other ladies who were the grandmothers of Parikshit centered around him. Meanwhile the high-souled Pandavas, O thou of Kuru’s race, and Draupadi of great fame, having observed the preliminary fast, set out with their faces towards the east. Setting themselves on Yoga, those high-souled ones, resolved to observe the religion of Renunciation, traversed through various countries and reached diverse rivers and seas. Yudhishthira, proceeded first. Behind him was Bhima; next walked Arjuna; after him were the twins in the order of their birth; behind them all, O foremost one of Bharata’s race, proceeded Draupadi, that first of women, possessed of great beauty, of dark complexion, and endued with eyes resembling lotus petals. While the Pandavas set out for the forest, a dog followed them.</w:t>
      </w:r>
    </w:p>
    <w:p w14:paraId="09ED8C14" w14:textId="19B7BEE6" w:rsidR="00BD6E04" w:rsidRDefault="00BD6E04" w:rsidP="00C0699C">
      <w:pPr>
        <w:pStyle w:val="Body"/>
      </w:pPr>
      <w:r>
        <w:t xml:space="preserve">“Proceeding on, those heroes reached the sea of red waters. Dhananjaya had not cast off his celestial bow Gandiva, nor his couple of inexhaustible quivers, actuated, O king, by the cupidity that attaches one to things of great value. The Pandavas there beheld the deity of fire standing before them like a hill. Closing their </w:t>
      </w:r>
      <w:r>
        <w:rPr>
          <w:spacing w:val="-6"/>
        </w:rPr>
        <w:t xml:space="preserve">way, </w:t>
      </w:r>
      <w:r>
        <w:t xml:space="preserve">the god stood there in his embodied form. The deity of seven flames then addressed the Pandavas, saying, </w:t>
      </w:r>
      <w:r>
        <w:rPr>
          <w:spacing w:val="-10"/>
        </w:rPr>
        <w:t xml:space="preserve">‘Ye </w:t>
      </w:r>
      <w:r>
        <w:t xml:space="preserve">heroic sons of Pandu, know me for the deity of fire. O mighty-armed </w:t>
      </w:r>
      <w:r>
        <w:rPr>
          <w:spacing w:val="-3"/>
        </w:rPr>
        <w:t xml:space="preserve">Yudhishthira, </w:t>
      </w:r>
      <w:r>
        <w:t xml:space="preserve">O Bhimasena that art a scorcher of foes, O Arjuna, and ye twins of great courage, listen to what I say! </w:t>
      </w:r>
      <w:r>
        <w:rPr>
          <w:spacing w:val="-14"/>
        </w:rPr>
        <w:t xml:space="preserve">Ye </w:t>
      </w:r>
      <w:r>
        <w:t xml:space="preserve">foremost ones of </w:t>
      </w:r>
      <w:r>
        <w:rPr>
          <w:spacing w:val="-6"/>
        </w:rPr>
        <w:t xml:space="preserve">Kuru’s </w:t>
      </w:r>
      <w:r>
        <w:t xml:space="preserve">race, I am the god of fire. The forest of Khandava was burnt by me, through the puissance of Arjuna and of Narayana himself. Let your brother Phalguna proceed to the woods after casting off Gandiva, that high weapon. </w:t>
      </w:r>
      <w:r>
        <w:rPr>
          <w:spacing w:val="-3"/>
        </w:rPr>
        <w:t xml:space="preserve">He </w:t>
      </w:r>
      <w:r>
        <w:t xml:space="preserve">has no longer </w:t>
      </w:r>
      <w:r>
        <w:rPr>
          <w:spacing w:val="-3"/>
        </w:rPr>
        <w:t xml:space="preserve">any </w:t>
      </w:r>
      <w:r>
        <w:t>need of it. That precious discus, which was with the high-souled Krishna, has disappeared (from the world). When the time again comes,</w:t>
      </w:r>
      <w:r w:rsidR="00C0699C">
        <w:t xml:space="preserve"> </w:t>
      </w:r>
      <w:r>
        <w:t xml:space="preserve">it will come back into his </w:t>
      </w:r>
      <w:r>
        <w:lastRenderedPageBreak/>
        <w:t>hands. This foremost of bows, Gandiva, was procured by me from</w:t>
      </w:r>
      <w:r>
        <w:rPr>
          <w:spacing w:val="-4"/>
        </w:rPr>
        <w:t xml:space="preserve"> Varuna </w:t>
      </w:r>
      <w:r>
        <w:t xml:space="preserve">for the use of Partha. Let it be made over to </w:t>
      </w:r>
      <w:r>
        <w:rPr>
          <w:spacing w:val="-4"/>
        </w:rPr>
        <w:t>Varuna himself.’</w:t>
      </w:r>
    </w:p>
    <w:p w14:paraId="792391A9" w14:textId="3D3921EA" w:rsidR="00BD6E04" w:rsidRDefault="00BD6E04" w:rsidP="00C0699C">
      <w:pPr>
        <w:pStyle w:val="Body"/>
        <w:rPr>
          <w:spacing w:val="-4"/>
        </w:rPr>
      </w:pPr>
      <w:r>
        <w:rPr>
          <w:spacing w:val="-15"/>
        </w:rPr>
        <w:t xml:space="preserve">“At </w:t>
      </w:r>
      <w:r>
        <w:t xml:space="preserve">this, all the brothers urged Dhananjaya to do what the deity said. </w:t>
      </w:r>
      <w:r>
        <w:rPr>
          <w:spacing w:val="-3"/>
        </w:rPr>
        <w:t xml:space="preserve">He </w:t>
      </w:r>
      <w:r>
        <w:t xml:space="preserve">then threw into the waters (of the sea) both the bow and the couple of inexhaustible quivers. After this, O chief of </w:t>
      </w:r>
      <w:r>
        <w:rPr>
          <w:spacing w:val="-6"/>
        </w:rPr>
        <w:t xml:space="preserve">Bharata’s </w:t>
      </w:r>
      <w:r>
        <w:t xml:space="preserve">race, the god of the fire disappeared then and there. The heroic sons of </w:t>
      </w:r>
      <w:r>
        <w:rPr>
          <w:spacing w:val="-3"/>
        </w:rPr>
        <w:t xml:space="preserve">Pandu </w:t>
      </w:r>
      <w:r>
        <w:t xml:space="preserve">next proceeded with their faces turned towards the south. Then, by the northern coast of the salt sea, those princes of </w:t>
      </w:r>
      <w:r>
        <w:rPr>
          <w:spacing w:val="-6"/>
        </w:rPr>
        <w:t xml:space="preserve">Bharata’s </w:t>
      </w:r>
      <w:r>
        <w:t xml:space="preserve">race proceeded to the south-west. </w:t>
      </w:r>
      <w:r>
        <w:rPr>
          <w:spacing w:val="-4"/>
        </w:rPr>
        <w:t xml:space="preserve">Turning </w:t>
      </w:r>
      <w:r>
        <w:t xml:space="preserve">next towards the west, they beheld the city of Dwaraka covered by the ocean. </w:t>
      </w:r>
      <w:r>
        <w:rPr>
          <w:spacing w:val="-4"/>
        </w:rPr>
        <w:t xml:space="preserve">Turning </w:t>
      </w:r>
      <w:r>
        <w:t xml:space="preserve">next to the north, those foremost ones proceeded on. Observant of </w:t>
      </w:r>
      <w:r>
        <w:rPr>
          <w:spacing w:val="-6"/>
        </w:rPr>
        <w:t xml:space="preserve">Yoga, </w:t>
      </w:r>
      <w:r>
        <w:t xml:space="preserve">they were desirous of making a round of the whole </w:t>
      </w:r>
      <w:r>
        <w:rPr>
          <w:spacing w:val="-4"/>
        </w:rPr>
        <w:t>Earth.”</w:t>
      </w:r>
    </w:p>
    <w:p w14:paraId="53D6E42D" w14:textId="77777777" w:rsidR="009262A2" w:rsidRDefault="009262A2" w:rsidP="00C0699C">
      <w:pPr>
        <w:pStyle w:val="Body"/>
      </w:pPr>
    </w:p>
    <w:p w14:paraId="6497FBA6" w14:textId="77777777" w:rsidR="00BD6E04" w:rsidRDefault="00BD6E04" w:rsidP="00C0699C">
      <w:pPr>
        <w:pStyle w:val="Heading4"/>
      </w:pPr>
      <w:r>
        <w:t>Section II</w:t>
      </w:r>
    </w:p>
    <w:p w14:paraId="359E07DE" w14:textId="77777777" w:rsidR="00BD6E04" w:rsidRDefault="00BD6E04" w:rsidP="00C0699C">
      <w:pPr>
        <w:pStyle w:val="Body"/>
      </w:pPr>
      <w:r>
        <w:rPr>
          <w:spacing w:val="-4"/>
        </w:rPr>
        <w:t xml:space="preserve">Vaishampayana </w:t>
      </w:r>
      <w:r>
        <w:t xml:space="preserve">said: “Those princes of restrained souls and devoted to </w:t>
      </w:r>
      <w:r>
        <w:rPr>
          <w:spacing w:val="-6"/>
        </w:rPr>
        <w:t xml:space="preserve">Yoga, </w:t>
      </w:r>
      <w:r>
        <w:t xml:space="preserve">proceeding to the north, beheld Himavat, that very large mountain. Crossing the Himavat, they beheld a vast desert of sand. They then saw the mighty mountain Meru, the foremost of all high-peaked mountains. As those mighty ones were proceeding </w:t>
      </w:r>
      <w:r>
        <w:rPr>
          <w:spacing w:val="-3"/>
        </w:rPr>
        <w:t xml:space="preserve">quickly, </w:t>
      </w:r>
      <w:r>
        <w:t xml:space="preserve">all rapt in </w:t>
      </w:r>
      <w:r>
        <w:rPr>
          <w:spacing w:val="-6"/>
        </w:rPr>
        <w:t xml:space="preserve">Yoga, </w:t>
      </w:r>
      <w:r>
        <w:rPr>
          <w:spacing w:val="-4"/>
        </w:rPr>
        <w:t xml:space="preserve">Yajnaseni, </w:t>
      </w:r>
      <w:r>
        <w:t xml:space="preserve">falling of from </w:t>
      </w:r>
      <w:r>
        <w:rPr>
          <w:spacing w:val="-6"/>
        </w:rPr>
        <w:t xml:space="preserve">Yoga, </w:t>
      </w:r>
      <w:r>
        <w:t xml:space="preserve">dropped down on the Earth. Beholding her fallen down, Bhimasena of great strength addressed king </w:t>
      </w:r>
      <w:r>
        <w:rPr>
          <w:spacing w:val="-3"/>
        </w:rPr>
        <w:t xml:space="preserve">Yudhishthira </w:t>
      </w:r>
      <w:r>
        <w:t xml:space="preserve">the just, saying, </w:t>
      </w:r>
      <w:r>
        <w:rPr>
          <w:spacing w:val="-4"/>
        </w:rPr>
        <w:t xml:space="preserve">‘O </w:t>
      </w:r>
      <w:r>
        <w:t xml:space="preserve">scorcher of foes, this princess never did </w:t>
      </w:r>
      <w:r>
        <w:rPr>
          <w:spacing w:val="-3"/>
        </w:rPr>
        <w:t xml:space="preserve">any </w:t>
      </w:r>
      <w:r>
        <w:t xml:space="preserve">sinful act. </w:t>
      </w:r>
      <w:r>
        <w:rPr>
          <w:spacing w:val="-6"/>
        </w:rPr>
        <w:t xml:space="preserve">Tell </w:t>
      </w:r>
      <w:r>
        <w:t>us what the cause is for which Krishna has fallen down on the Earth!’</w:t>
      </w:r>
    </w:p>
    <w:p w14:paraId="4C518319" w14:textId="0BCE606A" w:rsidR="00BD6E04" w:rsidRDefault="00BD6E04" w:rsidP="00C0699C">
      <w:pPr>
        <w:pStyle w:val="Body"/>
      </w:pPr>
      <w:r>
        <w:t>“Yudhishthira said: ‘O best of men, though we were all equal unto her she had great partiality for Dhananjaya.</w:t>
      </w:r>
      <w:r w:rsidR="00C0699C">
        <w:t xml:space="preserve"> </w:t>
      </w:r>
      <w:r>
        <w:t>She obtains the fruit of that conduct today, O best of men.’”</w:t>
      </w:r>
    </w:p>
    <w:p w14:paraId="1FB814CE" w14:textId="4CB18892" w:rsidR="00BD6E04" w:rsidRDefault="00BD6E04" w:rsidP="00C0699C">
      <w:pPr>
        <w:pStyle w:val="Body"/>
      </w:pPr>
      <w:r>
        <w:rPr>
          <w:spacing w:val="-4"/>
        </w:rPr>
        <w:t xml:space="preserve">Vaishampayana </w:t>
      </w:r>
      <w:r>
        <w:t xml:space="preserve">continued: </w:t>
      </w:r>
      <w:r>
        <w:rPr>
          <w:spacing w:val="-3"/>
        </w:rPr>
        <w:t xml:space="preserve">“Having </w:t>
      </w:r>
      <w:r>
        <w:t xml:space="preserve">said this, that foremost one of </w:t>
      </w:r>
      <w:r>
        <w:rPr>
          <w:spacing w:val="-6"/>
        </w:rPr>
        <w:t xml:space="preserve">Bharata’s </w:t>
      </w:r>
      <w:r>
        <w:t>race proceeded on. Of righteous soul, that foremost of men, endued with great intelligence, went on, with mind intent on itself. Then Sahadeva of</w:t>
      </w:r>
      <w:r w:rsidR="00C0699C">
        <w:t xml:space="preserve"> </w:t>
      </w:r>
      <w:r>
        <w:t>great learning fell down on the Earth. Beholding him drop down, Bhima addressed the king, saying, ‘He who with great humility used to serve us all, alas, why is that son of Madravati fallen down on the Earth?’</w:t>
      </w:r>
    </w:p>
    <w:p w14:paraId="7402F614" w14:textId="77777777" w:rsidR="00BD6E04" w:rsidRDefault="00BD6E04" w:rsidP="00C0699C">
      <w:pPr>
        <w:pStyle w:val="Body"/>
      </w:pPr>
      <w:r>
        <w:t>“Yudhishthira said, ‘He never thought anybody his equal in wisdom. It is for that fault that this prince has fallen down.’</w:t>
      </w:r>
    </w:p>
    <w:p w14:paraId="30A755E7" w14:textId="77777777" w:rsidR="00BD6E04" w:rsidRDefault="00BD6E04" w:rsidP="00C0699C">
      <w:pPr>
        <w:pStyle w:val="Body"/>
      </w:pPr>
      <w:r>
        <w:t>Vaishampayana continued: “Having said this, the king proceeded, leaving Sahadeva there. Indeed, Kunti’s son Yudhishthira went on, with his brothers and with the dog. Beholding both Krishna and the Pandava Sahadeva fallen down, the brave Nakula, whose love for kinsmen was very great, fell down himself. Upon the falling down of the heroic Nakula of great personal beauty, Bhima once more addressed the king, saying, ‘This brother of ours who was endued with righteousness without incompleteness, and who always obeyed our behests, this Nakula who was unrivalled for beauty, has fallen down.’</w:t>
      </w:r>
    </w:p>
    <w:p w14:paraId="1E97437B" w14:textId="77777777" w:rsidR="00BD6E04" w:rsidRDefault="00BD6E04" w:rsidP="00C0699C">
      <w:pPr>
        <w:pStyle w:val="Body"/>
      </w:pPr>
      <w:r>
        <w:lastRenderedPageBreak/>
        <w:t>“Thus addressed by Bhimasena, Yudhishthira, said, with respect to Nakula, these words: ‘He was of righteous soul and the foremost of all persons endued with intelligence. He, however, thought that there was nobody that equalled him in beauty of person. Indeed, he regarded himself as superior to all in that respect. It is for this that Nakula has fallen down. Know this, O Vrikodara. What has been ordained for a person, O hero, must have to be endured by him.’</w:t>
      </w:r>
    </w:p>
    <w:p w14:paraId="2C0480E1" w14:textId="77777777" w:rsidR="00BD6E04" w:rsidRDefault="00BD6E04" w:rsidP="00C0699C">
      <w:pPr>
        <w:pStyle w:val="Body"/>
      </w:pPr>
      <w:r>
        <w:t xml:space="preserve">“Beholding Nakula and the others fall down, </w:t>
      </w:r>
      <w:r>
        <w:rPr>
          <w:spacing w:val="-6"/>
        </w:rPr>
        <w:t xml:space="preserve">Pandu’s </w:t>
      </w:r>
      <w:r>
        <w:t>son Arjuna of white steeds, that slayer of hostile heroes, fell</w:t>
      </w:r>
      <w:r>
        <w:rPr>
          <w:spacing w:val="-3"/>
        </w:rPr>
        <w:t xml:space="preserve"> </w:t>
      </w:r>
      <w:r>
        <w:t>down</w:t>
      </w:r>
      <w:r>
        <w:rPr>
          <w:spacing w:val="-2"/>
        </w:rPr>
        <w:t xml:space="preserve"> </w:t>
      </w:r>
      <w:r>
        <w:t>in</w:t>
      </w:r>
      <w:r>
        <w:rPr>
          <w:spacing w:val="-2"/>
        </w:rPr>
        <w:t xml:space="preserve"> </w:t>
      </w:r>
      <w:r>
        <w:t>great</w:t>
      </w:r>
      <w:r>
        <w:rPr>
          <w:spacing w:val="-2"/>
        </w:rPr>
        <w:t xml:space="preserve"> </w:t>
      </w:r>
      <w:r>
        <w:t>grief</w:t>
      </w:r>
      <w:r>
        <w:rPr>
          <w:spacing w:val="-2"/>
        </w:rPr>
        <w:t xml:space="preserve"> </w:t>
      </w:r>
      <w:r>
        <w:t>of</w:t>
      </w:r>
      <w:r>
        <w:rPr>
          <w:spacing w:val="-2"/>
        </w:rPr>
        <w:t xml:space="preserve"> </w:t>
      </w:r>
      <w:r>
        <w:t>heart.</w:t>
      </w:r>
      <w:r>
        <w:rPr>
          <w:spacing w:val="-2"/>
        </w:rPr>
        <w:t xml:space="preserve"> </w:t>
      </w:r>
      <w:r>
        <w:t>When</w:t>
      </w:r>
      <w:r>
        <w:rPr>
          <w:spacing w:val="-2"/>
        </w:rPr>
        <w:t xml:space="preserve"> </w:t>
      </w:r>
      <w:r>
        <w:t>that</w:t>
      </w:r>
      <w:r>
        <w:rPr>
          <w:spacing w:val="-2"/>
        </w:rPr>
        <w:t xml:space="preserve"> </w:t>
      </w:r>
      <w:r>
        <w:t>foremost</w:t>
      </w:r>
      <w:r>
        <w:rPr>
          <w:spacing w:val="-2"/>
        </w:rPr>
        <w:t xml:space="preserve"> </w:t>
      </w:r>
      <w:r>
        <w:t>of</w:t>
      </w:r>
      <w:r>
        <w:rPr>
          <w:spacing w:val="-2"/>
        </w:rPr>
        <w:t xml:space="preserve"> </w:t>
      </w:r>
      <w:r>
        <w:t>men,</w:t>
      </w:r>
      <w:r>
        <w:rPr>
          <w:spacing w:val="-2"/>
        </w:rPr>
        <w:t xml:space="preserve"> </w:t>
      </w:r>
      <w:r>
        <w:t>who</w:t>
      </w:r>
      <w:r>
        <w:rPr>
          <w:spacing w:val="-3"/>
        </w:rPr>
        <w:t xml:space="preserve"> </w:t>
      </w:r>
      <w:r>
        <w:t>was</w:t>
      </w:r>
      <w:r>
        <w:rPr>
          <w:spacing w:val="-2"/>
        </w:rPr>
        <w:t xml:space="preserve"> </w:t>
      </w:r>
      <w:r>
        <w:t>endued</w:t>
      </w:r>
      <w:r>
        <w:rPr>
          <w:spacing w:val="-2"/>
        </w:rPr>
        <w:t xml:space="preserve"> </w:t>
      </w:r>
      <w:r>
        <w:t>with</w:t>
      </w:r>
      <w:r>
        <w:rPr>
          <w:spacing w:val="-2"/>
        </w:rPr>
        <w:t xml:space="preserve"> </w:t>
      </w:r>
      <w:r>
        <w:t>the</w:t>
      </w:r>
      <w:r>
        <w:rPr>
          <w:spacing w:val="-2"/>
        </w:rPr>
        <w:t xml:space="preserve"> </w:t>
      </w:r>
      <w:r>
        <w:t>energy</w:t>
      </w:r>
      <w:r>
        <w:rPr>
          <w:spacing w:val="-2"/>
        </w:rPr>
        <w:t xml:space="preserve"> </w:t>
      </w:r>
      <w:r>
        <w:t>of</w:t>
      </w:r>
      <w:r>
        <w:rPr>
          <w:spacing w:val="-2"/>
        </w:rPr>
        <w:t xml:space="preserve"> </w:t>
      </w:r>
      <w:r>
        <w:t>Shakra,</w:t>
      </w:r>
      <w:r>
        <w:rPr>
          <w:spacing w:val="-2"/>
        </w:rPr>
        <w:t xml:space="preserve"> </w:t>
      </w:r>
      <w:r>
        <w:t>had</w:t>
      </w:r>
      <w:r>
        <w:rPr>
          <w:spacing w:val="-2"/>
        </w:rPr>
        <w:t xml:space="preserve"> </w:t>
      </w:r>
      <w:r>
        <w:t xml:space="preserve">fallen down, indeed, when that invincible hero was on the point of death, Bhima said unto the king, ‘I do not recollect </w:t>
      </w:r>
      <w:r>
        <w:rPr>
          <w:spacing w:val="-3"/>
        </w:rPr>
        <w:t xml:space="preserve">any </w:t>
      </w:r>
      <w:r>
        <w:t>untruth</w:t>
      </w:r>
      <w:r>
        <w:rPr>
          <w:spacing w:val="-3"/>
        </w:rPr>
        <w:t xml:space="preserve"> </w:t>
      </w:r>
      <w:r>
        <w:t>uttered</w:t>
      </w:r>
      <w:r>
        <w:rPr>
          <w:spacing w:val="-2"/>
        </w:rPr>
        <w:t xml:space="preserve"> </w:t>
      </w:r>
      <w:r>
        <w:t>by</w:t>
      </w:r>
      <w:r>
        <w:rPr>
          <w:spacing w:val="-3"/>
        </w:rPr>
        <w:t xml:space="preserve"> </w:t>
      </w:r>
      <w:r>
        <w:t>this</w:t>
      </w:r>
      <w:r>
        <w:rPr>
          <w:spacing w:val="-2"/>
        </w:rPr>
        <w:t xml:space="preserve"> </w:t>
      </w:r>
      <w:r>
        <w:t>high-souled</w:t>
      </w:r>
      <w:r>
        <w:rPr>
          <w:spacing w:val="-3"/>
        </w:rPr>
        <w:t xml:space="preserve"> </w:t>
      </w:r>
      <w:r>
        <w:t>one.</w:t>
      </w:r>
      <w:r>
        <w:rPr>
          <w:spacing w:val="-2"/>
        </w:rPr>
        <w:t xml:space="preserve"> </w:t>
      </w:r>
      <w:r>
        <w:t>Indeed,</w:t>
      </w:r>
      <w:r>
        <w:rPr>
          <w:spacing w:val="-3"/>
        </w:rPr>
        <w:t xml:space="preserve"> </w:t>
      </w:r>
      <w:r>
        <w:t>not</w:t>
      </w:r>
      <w:r>
        <w:rPr>
          <w:spacing w:val="-3"/>
        </w:rPr>
        <w:t xml:space="preserve"> </w:t>
      </w:r>
      <w:r>
        <w:t>even</w:t>
      </w:r>
      <w:r>
        <w:rPr>
          <w:spacing w:val="-2"/>
        </w:rPr>
        <w:t xml:space="preserve"> </w:t>
      </w:r>
      <w:r>
        <w:t>in</w:t>
      </w:r>
      <w:r>
        <w:rPr>
          <w:spacing w:val="-3"/>
        </w:rPr>
        <w:t xml:space="preserve"> </w:t>
      </w:r>
      <w:r>
        <w:t>jest</w:t>
      </w:r>
      <w:r>
        <w:rPr>
          <w:spacing w:val="-2"/>
        </w:rPr>
        <w:t xml:space="preserve"> </w:t>
      </w:r>
      <w:r>
        <w:t>did</w:t>
      </w:r>
      <w:r>
        <w:rPr>
          <w:spacing w:val="-3"/>
        </w:rPr>
        <w:t xml:space="preserve"> </w:t>
      </w:r>
      <w:r>
        <w:t>he</w:t>
      </w:r>
      <w:r>
        <w:rPr>
          <w:spacing w:val="-2"/>
        </w:rPr>
        <w:t xml:space="preserve"> </w:t>
      </w:r>
      <w:r>
        <w:t>say</w:t>
      </w:r>
      <w:r>
        <w:rPr>
          <w:spacing w:val="-3"/>
        </w:rPr>
        <w:t xml:space="preserve"> </w:t>
      </w:r>
      <w:r>
        <w:t>anything</w:t>
      </w:r>
      <w:r>
        <w:rPr>
          <w:spacing w:val="-2"/>
        </w:rPr>
        <w:t xml:space="preserve"> </w:t>
      </w:r>
      <w:r>
        <w:t>false.</w:t>
      </w:r>
      <w:r>
        <w:rPr>
          <w:spacing w:val="-3"/>
        </w:rPr>
        <w:t xml:space="preserve"> What </w:t>
      </w:r>
      <w:r>
        <w:t>then</w:t>
      </w:r>
      <w:r>
        <w:rPr>
          <w:spacing w:val="-2"/>
        </w:rPr>
        <w:t xml:space="preserve"> </w:t>
      </w:r>
      <w:r>
        <w:t>is</w:t>
      </w:r>
      <w:r>
        <w:rPr>
          <w:spacing w:val="-3"/>
        </w:rPr>
        <w:t xml:space="preserve"> </w:t>
      </w:r>
      <w:r>
        <w:t>that</w:t>
      </w:r>
      <w:r>
        <w:rPr>
          <w:spacing w:val="-2"/>
        </w:rPr>
        <w:t xml:space="preserve"> </w:t>
      </w:r>
      <w:r>
        <w:t>for whose evil consequence this one has fallen down on the</w:t>
      </w:r>
      <w:r>
        <w:rPr>
          <w:spacing w:val="-1"/>
        </w:rPr>
        <w:t xml:space="preserve"> </w:t>
      </w:r>
      <w:r>
        <w:t>Earth?’</w:t>
      </w:r>
    </w:p>
    <w:p w14:paraId="43D0FE3F" w14:textId="2201270B" w:rsidR="00BD6E04" w:rsidRDefault="00BD6E04" w:rsidP="00C0699C">
      <w:pPr>
        <w:pStyle w:val="Body"/>
      </w:pPr>
      <w:r>
        <w:t>“Yudhishthira said, ‘Arjuna had said that he would consume all our foes in a single day. Proud of his heroism, he did not, however, accomplish what he had said. Hence has he fallen down. This Phalguna disregarded all wielders of bows. One desirous of prosperity should never indulge in such sentiments.’”</w:t>
      </w:r>
    </w:p>
    <w:p w14:paraId="43B68DCE" w14:textId="77777777" w:rsidR="00BD6E04" w:rsidRDefault="00BD6E04" w:rsidP="00C0699C">
      <w:pPr>
        <w:pStyle w:val="Body"/>
      </w:pPr>
      <w:r>
        <w:rPr>
          <w:spacing w:val="-4"/>
        </w:rPr>
        <w:t xml:space="preserve">Vaishampayana </w:t>
      </w:r>
      <w:r>
        <w:t>continued:</w:t>
      </w:r>
      <w:r>
        <w:rPr>
          <w:spacing w:val="-3"/>
        </w:rPr>
        <w:t xml:space="preserve"> “Having </w:t>
      </w:r>
      <w:r>
        <w:t xml:space="preserve">said so, the king proceeded on. Then Bhima fell down. Having fallen down, Bhima addressed king </w:t>
      </w:r>
      <w:r>
        <w:rPr>
          <w:spacing w:val="-3"/>
        </w:rPr>
        <w:t xml:space="preserve">Yudhishthira </w:t>
      </w:r>
      <w:r>
        <w:t xml:space="preserve">the just, saying, </w:t>
      </w:r>
      <w:r>
        <w:rPr>
          <w:spacing w:val="-4"/>
        </w:rPr>
        <w:t xml:space="preserve">‘O </w:t>
      </w:r>
      <w:r>
        <w:t xml:space="preserve">king, behold, I who am thy darling have fallen down. </w:t>
      </w:r>
      <w:r>
        <w:rPr>
          <w:spacing w:val="-3"/>
        </w:rPr>
        <w:t xml:space="preserve">For </w:t>
      </w:r>
      <w:r>
        <w:t xml:space="preserve">what reason have I dropped down? </w:t>
      </w:r>
      <w:r>
        <w:rPr>
          <w:spacing w:val="-6"/>
        </w:rPr>
        <w:t xml:space="preserve">Tell </w:t>
      </w:r>
      <w:r>
        <w:t xml:space="preserve">me if thou knowest </w:t>
      </w:r>
      <w:r>
        <w:rPr>
          <w:spacing w:val="-9"/>
        </w:rPr>
        <w:t>it.’</w:t>
      </w:r>
    </w:p>
    <w:p w14:paraId="4D6AE649" w14:textId="3AC45383" w:rsidR="00BD6E04" w:rsidRDefault="00BD6E04" w:rsidP="00C0699C">
      <w:pPr>
        <w:pStyle w:val="Body"/>
      </w:pPr>
      <w:r>
        <w:rPr>
          <w:spacing w:val="-3"/>
        </w:rPr>
        <w:t xml:space="preserve">“Yudhishthira </w:t>
      </w:r>
      <w:r>
        <w:t>said, ‘Thou wert a great</w:t>
      </w:r>
      <w:r>
        <w:rPr>
          <w:spacing w:val="-4"/>
        </w:rPr>
        <w:t xml:space="preserve"> eater, </w:t>
      </w:r>
      <w:r>
        <w:t xml:space="preserve">and thou didst use to boast of thy strength. Thou never didst attend, O Bhima, to the wants of others while eating. </w:t>
      </w:r>
      <w:r>
        <w:rPr>
          <w:spacing w:val="-5"/>
        </w:rPr>
        <w:t xml:space="preserve">It </w:t>
      </w:r>
      <w:r>
        <w:t xml:space="preserve">is for that, O Bhima, that thou hast fallen </w:t>
      </w:r>
      <w:r>
        <w:rPr>
          <w:spacing w:val="-6"/>
        </w:rPr>
        <w:t>down.’</w:t>
      </w:r>
    </w:p>
    <w:p w14:paraId="19115F2E" w14:textId="75FC67D6" w:rsidR="00BD6E04" w:rsidRDefault="00BD6E04" w:rsidP="00C0699C">
      <w:pPr>
        <w:pStyle w:val="Body"/>
      </w:pPr>
      <w:r>
        <w:t>“Having said these words, the mighty-armed Yudhishthira proceeded on, without looking back. He had only one companion, the dog of which I have repeatedly spoken to thee, that followed him now.</w:t>
      </w:r>
    </w:p>
    <w:p w14:paraId="6F28869C" w14:textId="77777777" w:rsidR="009262A2" w:rsidRDefault="009262A2" w:rsidP="00C0699C">
      <w:pPr>
        <w:pStyle w:val="Body"/>
      </w:pPr>
    </w:p>
    <w:p w14:paraId="4A7D2753" w14:textId="77777777" w:rsidR="00BD6E04" w:rsidRDefault="00BD6E04" w:rsidP="00C0699C">
      <w:pPr>
        <w:pStyle w:val="Heading4"/>
      </w:pPr>
      <w:r>
        <w:t>Section III</w:t>
      </w:r>
    </w:p>
    <w:p w14:paraId="3E5A7D29" w14:textId="48DA9BAE" w:rsidR="00BD6E04" w:rsidRDefault="00BD6E04" w:rsidP="00C0699C">
      <w:pPr>
        <w:pStyle w:val="Body"/>
      </w:pPr>
      <w:r>
        <w:rPr>
          <w:spacing w:val="-4"/>
        </w:rPr>
        <w:t xml:space="preserve">Vaishampayana </w:t>
      </w:r>
      <w:r>
        <w:t xml:space="preserve">said: “Then Shakra, causing the firmament and the Earth to be filled by a loud sound, came to the son of Pritha on a car and asked him to ascend it. Beholding his brothers fallen on the Earth, king </w:t>
      </w:r>
      <w:r>
        <w:rPr>
          <w:spacing w:val="-3"/>
        </w:rPr>
        <w:t>Yudhishthi</w:t>
      </w:r>
      <w:r>
        <w:t xml:space="preserve">ra the just said unto that deity of a 1,000 eyes these words: </w:t>
      </w:r>
      <w:r>
        <w:rPr>
          <w:spacing w:val="-5"/>
        </w:rPr>
        <w:t xml:space="preserve">‘My </w:t>
      </w:r>
      <w:r>
        <w:t xml:space="preserve">brothers have all dropped down here. They must go with me. </w:t>
      </w:r>
      <w:r>
        <w:rPr>
          <w:spacing w:val="-3"/>
        </w:rPr>
        <w:t xml:space="preserve">Without </w:t>
      </w:r>
      <w:r>
        <w:t xml:space="preserve">them by me I do not wish to go to Heaven, O lord of all the deities. The delicate princess (Draupadi) deserving of every comfort, O Purandara, should go with us. </w:t>
      </w:r>
      <w:r>
        <w:rPr>
          <w:spacing w:val="-5"/>
        </w:rPr>
        <w:t xml:space="preserve">It </w:t>
      </w:r>
      <w:r>
        <w:t>behoveth thee to permit</w:t>
      </w:r>
      <w:r>
        <w:rPr>
          <w:spacing w:val="-6"/>
        </w:rPr>
        <w:t xml:space="preserve"> this.’</w:t>
      </w:r>
    </w:p>
    <w:p w14:paraId="308057DA" w14:textId="7A5FC851" w:rsidR="00BD6E04" w:rsidRDefault="00BD6E04" w:rsidP="00C0699C">
      <w:pPr>
        <w:pStyle w:val="Body"/>
      </w:pPr>
      <w:r>
        <w:lastRenderedPageBreak/>
        <w:t>“Shakra said, ‘Thou shalt behold thy brothers in Heaven. They have reached it before thee. Indeed, thou shalt see all of them there, with Krishna. Do not yield to grief, O chief of the Bharatas. Having cast off their human bodies they have gone there, O chief of Bharata’s race. As regards thee, it is ordained that thou shalt go thither in this very body of thine.’</w:t>
      </w:r>
    </w:p>
    <w:p w14:paraId="46B70463" w14:textId="77777777" w:rsidR="00BD6E04" w:rsidRDefault="00BD6E04" w:rsidP="00C0699C">
      <w:pPr>
        <w:pStyle w:val="Body"/>
      </w:pPr>
      <w:r>
        <w:rPr>
          <w:spacing w:val="-3"/>
        </w:rPr>
        <w:t xml:space="preserve">“Yudhishthira </w:t>
      </w:r>
      <w:r>
        <w:t>said, ‘This dog, O lord of the Past and the Present, is exceedingly devoted to me.</w:t>
      </w:r>
      <w:r>
        <w:rPr>
          <w:spacing w:val="-3"/>
        </w:rPr>
        <w:t xml:space="preserve"> He </w:t>
      </w:r>
      <w:r>
        <w:t xml:space="preserve">should go with me. </w:t>
      </w:r>
      <w:r>
        <w:rPr>
          <w:spacing w:val="-4"/>
        </w:rPr>
        <w:t xml:space="preserve">My </w:t>
      </w:r>
      <w:r>
        <w:t xml:space="preserve">heart is full of compassion for </w:t>
      </w:r>
      <w:r>
        <w:rPr>
          <w:spacing w:val="-7"/>
        </w:rPr>
        <w:t>him.’</w:t>
      </w:r>
    </w:p>
    <w:p w14:paraId="76301AA9" w14:textId="77777777" w:rsidR="00BD6E04" w:rsidRDefault="00BD6E04" w:rsidP="00C0699C">
      <w:pPr>
        <w:pStyle w:val="Body"/>
      </w:pPr>
      <w:r>
        <w:t>“Shakra said, ‘Immortality and a condition equal to mine, O king, prosperity extending in all directions, and high success, and all the felicities of Heaven, thou hast won today. Do thou cast off this dog. In this there will be no cruelty.’</w:t>
      </w:r>
    </w:p>
    <w:p w14:paraId="2E7BB749" w14:textId="77777777" w:rsidR="00BD6E04" w:rsidRDefault="00BD6E04" w:rsidP="00C0699C">
      <w:pPr>
        <w:pStyle w:val="Body"/>
      </w:pPr>
      <w:r>
        <w:t>“Yudhishthira said, ‘O thou of a 1,000 eyes. O thou that art of righteous behaviour, it is exceedingly difficult for one that is of righteous behaviour to perpetrate an act that is unrighteous. I do not desire that union with prosperity for which I shall have to cast off one that is devoted to me.’</w:t>
      </w:r>
    </w:p>
    <w:p w14:paraId="5B3348F4" w14:textId="77777777" w:rsidR="00BD6E04" w:rsidRDefault="00BD6E04" w:rsidP="00C0699C">
      <w:pPr>
        <w:pStyle w:val="Body"/>
      </w:pPr>
      <w:r>
        <w:t>“Indra said, ‘There is no place in Heaven for persons with dogs. Besides, the (deities called) Krodhavasas take away all the merits of such persons. Reflecting on this, act, O king Yudhishthira the just. Do thou abandon this dog. There is no cruelty in this.’</w:t>
      </w:r>
    </w:p>
    <w:p w14:paraId="067746B1" w14:textId="78296999" w:rsidR="00BD6E04" w:rsidRDefault="00BD6E04" w:rsidP="00C0699C">
      <w:pPr>
        <w:pStyle w:val="Body"/>
      </w:pPr>
      <w:r>
        <w:t>“Yudhishthira said, ‘It has been said that the abandonment of one that is devoted is infinitely sinful. It is equal to the sin that one incurs by slaying a Brahmana. Hence, O great Indra, I shall not abandon this dog today from desire of my happiness. Even this is my vow steadily pursued, that I never give up a person that is terrified, nor one that is devoted to me, nor one that seeks my protection, saying that he is destitute, nor one that is afflicted, nor one</w:t>
      </w:r>
      <w:r w:rsidR="00C0699C">
        <w:t xml:space="preserve"> </w:t>
      </w:r>
      <w:r>
        <w:t>that has come to me, nor one that is weak in protecting oneself, nor one that is solicitous of life. I shall never give up such a one till my own life is at an end.’</w:t>
      </w:r>
    </w:p>
    <w:p w14:paraId="28DF95CC" w14:textId="31889A58" w:rsidR="00BD6E04" w:rsidRDefault="00BD6E04" w:rsidP="00C0699C">
      <w:pPr>
        <w:pStyle w:val="Body"/>
      </w:pPr>
      <w:r>
        <w:t xml:space="preserve">“Indra said, ‘Whatever gifts, or sacrifices spread out, or libations poured on the sacred fire, are seen by a dog, are taken away by the Krodhavasas. Do thou, therefore, abandon this dog. By abandoning this dog thou wilt attain to the region of the deities. Having abandoned thy brothers and Krishna, thou hast, O </w:t>
      </w:r>
      <w:r>
        <w:rPr>
          <w:spacing w:val="-3"/>
        </w:rPr>
        <w:t xml:space="preserve">hero, </w:t>
      </w:r>
      <w:r>
        <w:t xml:space="preserve">acquired a region of felicity by thy own deeds. </w:t>
      </w:r>
      <w:r>
        <w:rPr>
          <w:spacing w:val="-3"/>
        </w:rPr>
        <w:t xml:space="preserve">Why </w:t>
      </w:r>
      <w:r>
        <w:t xml:space="preserve">art thou so stupefied? Thou hast renounced everything. </w:t>
      </w:r>
      <w:r>
        <w:rPr>
          <w:spacing w:val="-3"/>
        </w:rPr>
        <w:t xml:space="preserve">Why </w:t>
      </w:r>
      <w:r>
        <w:t>then dost thou not renounce this dog?’</w:t>
      </w:r>
      <w:r>
        <w:rPr>
          <w:spacing w:val="-3"/>
        </w:rPr>
        <w:t xml:space="preserve"> “Yudhishthira </w:t>
      </w:r>
      <w:r>
        <w:t xml:space="preserve">said, ‘This is well known in all the worlds that there is neither friendship nor enmity with those that are dead. When </w:t>
      </w:r>
      <w:r>
        <w:rPr>
          <w:spacing w:val="-3"/>
        </w:rPr>
        <w:t xml:space="preserve">my </w:t>
      </w:r>
      <w:r>
        <w:t xml:space="preserve">brothers and Krishna died, I was unable to revive them. Hence it was that I abandoned them. I did not, </w:t>
      </w:r>
      <w:r>
        <w:rPr>
          <w:spacing w:val="-3"/>
        </w:rPr>
        <w:t xml:space="preserve">however, </w:t>
      </w:r>
      <w:r>
        <w:t xml:space="preserve">abandon them as long as they were alive. </w:t>
      </w:r>
      <w:r>
        <w:rPr>
          <w:spacing w:val="-11"/>
        </w:rPr>
        <w:t xml:space="preserve">To </w:t>
      </w:r>
      <w:r>
        <w:t xml:space="preserve">frighten one that has sought protection, the slaying of a woman, the theft of what belongs to a Brahmana, and injuring a friend, each of these </w:t>
      </w:r>
      <w:r>
        <w:rPr>
          <w:spacing w:val="-4"/>
        </w:rPr>
        <w:t xml:space="preserve">four, </w:t>
      </w:r>
      <w:r>
        <w:t xml:space="preserve">O Shakra, is I think equal to the abandonment of one that is </w:t>
      </w:r>
      <w:r>
        <w:rPr>
          <w:spacing w:val="-5"/>
        </w:rPr>
        <w:t>devoted.’”</w:t>
      </w:r>
    </w:p>
    <w:p w14:paraId="24826E01" w14:textId="77777777" w:rsidR="00BD6E04" w:rsidRDefault="00BD6E04" w:rsidP="00C0699C">
      <w:pPr>
        <w:pStyle w:val="Body"/>
      </w:pPr>
      <w:r>
        <w:lastRenderedPageBreak/>
        <w:t>Vaishampayana continued: “Hearing these words of king Yudhishthira the just, (the dog became transformed into) the deity of Righteousness, who, well pleased, said these words unto him in a sweet voice fraught with praise.</w:t>
      </w:r>
    </w:p>
    <w:p w14:paraId="3AC2ED5D" w14:textId="77777777" w:rsidR="00BD6E04" w:rsidRDefault="00BD6E04" w:rsidP="00C0699C">
      <w:pPr>
        <w:pStyle w:val="Body"/>
      </w:pPr>
      <w:r>
        <w:t xml:space="preserve">“Dharma said: ‘Thou art well born, O king of kings, and possessed of the intelligence and the good conduct of </w:t>
      </w:r>
      <w:r>
        <w:rPr>
          <w:spacing w:val="-3"/>
        </w:rPr>
        <w:t xml:space="preserve">Pandu. </w:t>
      </w:r>
      <w:r>
        <w:t>Thou hast compassion for all creatures, O Bharata, of which this is a bright example.</w:t>
      </w:r>
      <w:r>
        <w:rPr>
          <w:spacing w:val="-4"/>
        </w:rPr>
        <w:t xml:space="preserve"> Formerly, </w:t>
      </w:r>
      <w:r>
        <w:t xml:space="preserve">O son, thou wert once examined by me in the woods of Dwaita, where thy brothers of great prowess met with (an appearance </w:t>
      </w:r>
      <w:r>
        <w:rPr>
          <w:spacing w:val="4"/>
        </w:rPr>
        <w:t xml:space="preserve">of) </w:t>
      </w:r>
      <w:r>
        <w:t xml:space="preserve">death. Disregarding both thy brothers Bhima and Arjuna, thou didst wish for the revival of Nakula from thy desire of doing good to thy (step-) </w:t>
      </w:r>
      <w:r>
        <w:rPr>
          <w:spacing w:val="-3"/>
        </w:rPr>
        <w:t xml:space="preserve">mother. </w:t>
      </w:r>
      <w:r>
        <w:t xml:space="preserve">On the present occasion, thinking the dog to be devoted to thee, thou hast renounced the very car of the celestials instead of renouncing him. Hence. O king, there is no one in Heaven that is equal to thee. Hence, O Bharata, regions of inexhaustible felicity are thine. Thou hast won them, O chief of the Bharatas, and thine is a celestial and high </w:t>
      </w:r>
      <w:r>
        <w:rPr>
          <w:spacing w:val="-7"/>
        </w:rPr>
        <w:t>goal.’”</w:t>
      </w:r>
    </w:p>
    <w:p w14:paraId="6318C9D2" w14:textId="1BB826B3" w:rsidR="00BD6E04" w:rsidRDefault="00BD6E04" w:rsidP="00C0699C">
      <w:pPr>
        <w:pStyle w:val="Body"/>
      </w:pPr>
      <w:r>
        <w:t>Vaishampayana continued: “Then Dharma, and Shakra, and the Maruts, and the Ashvinis, and other deities, and the celestial Rishis, causing Yudhishthira to ascend on a car, proceeded to Heaven. Those beings crowned with success and capable of going everywhere at will, rode their respective cars. King Yudhishthira, that perpetuator of Kuru’s race, riding on that car, ascended quickly, causing the entire welkin to blaze with his effulgence. Then Narada, that foremost of all speakers, endued with penances, and conversant with all the worlds, from amidst that concourse of deities, said these words: ‘All those royal sages that are here have their achievements transcended by those of Yudhishthira. Covering all the worlds by his fame and splendour and by his wealth of conduct, he has attained to Heaven in his own (human) body. None else than the son of Pandu has been heard to achieve this.’</w:t>
      </w:r>
    </w:p>
    <w:p w14:paraId="4903709A" w14:textId="77777777" w:rsidR="00BD6E04" w:rsidRDefault="00BD6E04" w:rsidP="00C0699C">
      <w:pPr>
        <w:pStyle w:val="Body"/>
      </w:pPr>
      <w:r>
        <w:t xml:space="preserve">“Hearing these words of Narada, the righteous-souled king, saluting the deities and all the royal sages there present, said, </w:t>
      </w:r>
      <w:r>
        <w:rPr>
          <w:spacing w:val="-4"/>
        </w:rPr>
        <w:t xml:space="preserve">‘Happy </w:t>
      </w:r>
      <w:r>
        <w:t xml:space="preserve">or miserable, whatever the region be that is now </w:t>
      </w:r>
      <w:r>
        <w:rPr>
          <w:spacing w:val="-3"/>
        </w:rPr>
        <w:t xml:space="preserve">my </w:t>
      </w:r>
      <w:r>
        <w:rPr>
          <w:spacing w:val="-6"/>
        </w:rPr>
        <w:t xml:space="preserve">brothers’, </w:t>
      </w:r>
      <w:r>
        <w:t xml:space="preserve">I desire to proceed </w:t>
      </w:r>
      <w:r>
        <w:rPr>
          <w:spacing w:val="-3"/>
        </w:rPr>
        <w:t xml:space="preserve">to. </w:t>
      </w:r>
      <w:r>
        <w:t xml:space="preserve">I do not wish to go anywhere </w:t>
      </w:r>
      <w:r>
        <w:rPr>
          <w:spacing w:val="-6"/>
        </w:rPr>
        <w:t>else.’</w:t>
      </w:r>
    </w:p>
    <w:p w14:paraId="2403B2B1" w14:textId="77777777" w:rsidR="00BD6E04" w:rsidRDefault="00BD6E04" w:rsidP="00C0699C">
      <w:pPr>
        <w:pStyle w:val="Body"/>
      </w:pPr>
      <w:r>
        <w:t>“Hearing this speech of the king, the chief of the deities, Purandara, said these words fraught with noble sense: ‘Do thou live in this place, O king of kings, which thou hast won by thy meritorious deeds. Why dost thou still cherish human affections? Thou hast attained to great success, the like of which no other man has ever been able to attain. Thy brothers, O delighter of the Kurus, have succeeded in winning regions of felicity. Human affections still touch thee. This is Heaven. Behold these celestial Rishis and Siddhas who have attained to the region of the gods.’</w:t>
      </w:r>
    </w:p>
    <w:p w14:paraId="3CEAF59C" w14:textId="77777777" w:rsidR="00BD6E04" w:rsidRDefault="00BD6E04" w:rsidP="00C0699C">
      <w:pPr>
        <w:pStyle w:val="Body"/>
      </w:pPr>
      <w:r>
        <w:t xml:space="preserve">“Gifted with great intelligence, </w:t>
      </w:r>
      <w:r>
        <w:rPr>
          <w:spacing w:val="-3"/>
        </w:rPr>
        <w:t xml:space="preserve">Yudhishthira </w:t>
      </w:r>
      <w:r>
        <w:t xml:space="preserve">answered the chief of the deities once more, saying, </w:t>
      </w:r>
      <w:r>
        <w:rPr>
          <w:spacing w:val="-4"/>
        </w:rPr>
        <w:t xml:space="preserve">‘O </w:t>
      </w:r>
      <w:r>
        <w:t>conqueror of</w:t>
      </w:r>
      <w:r>
        <w:rPr>
          <w:spacing w:val="-5"/>
        </w:rPr>
        <w:t xml:space="preserve"> </w:t>
      </w:r>
      <w:r>
        <w:t>Daityas,</w:t>
      </w:r>
      <w:r>
        <w:rPr>
          <w:spacing w:val="-4"/>
        </w:rPr>
        <w:t xml:space="preserve"> </w:t>
      </w:r>
      <w:r>
        <w:t>I</w:t>
      </w:r>
      <w:r>
        <w:rPr>
          <w:spacing w:val="-5"/>
        </w:rPr>
        <w:t xml:space="preserve"> </w:t>
      </w:r>
      <w:r>
        <w:t>venture</w:t>
      </w:r>
      <w:r>
        <w:rPr>
          <w:spacing w:val="-4"/>
        </w:rPr>
        <w:t xml:space="preserve"> </w:t>
      </w:r>
      <w:r>
        <w:t>not</w:t>
      </w:r>
      <w:r>
        <w:rPr>
          <w:spacing w:val="-5"/>
        </w:rPr>
        <w:t xml:space="preserve"> </w:t>
      </w:r>
      <w:r>
        <w:t>to</w:t>
      </w:r>
      <w:r>
        <w:rPr>
          <w:spacing w:val="-4"/>
        </w:rPr>
        <w:t xml:space="preserve"> </w:t>
      </w:r>
      <w:r>
        <w:t>dwell</w:t>
      </w:r>
      <w:r>
        <w:rPr>
          <w:spacing w:val="-5"/>
        </w:rPr>
        <w:t xml:space="preserve"> </w:t>
      </w:r>
      <w:r>
        <w:t>anywhere</w:t>
      </w:r>
      <w:r>
        <w:rPr>
          <w:spacing w:val="-4"/>
        </w:rPr>
        <w:t xml:space="preserve"> </w:t>
      </w:r>
      <w:r>
        <w:t>separated</w:t>
      </w:r>
      <w:r>
        <w:rPr>
          <w:spacing w:val="-4"/>
        </w:rPr>
        <w:t xml:space="preserve"> </w:t>
      </w:r>
      <w:r>
        <w:t>from</w:t>
      </w:r>
      <w:r>
        <w:rPr>
          <w:spacing w:val="-5"/>
        </w:rPr>
        <w:t xml:space="preserve"> </w:t>
      </w:r>
      <w:r>
        <w:t>them.</w:t>
      </w:r>
      <w:r>
        <w:rPr>
          <w:spacing w:val="-4"/>
        </w:rPr>
        <w:t xml:space="preserve"> </w:t>
      </w:r>
      <w:r>
        <w:t>I</w:t>
      </w:r>
      <w:r>
        <w:rPr>
          <w:spacing w:val="-5"/>
        </w:rPr>
        <w:t xml:space="preserve"> </w:t>
      </w:r>
      <w:r>
        <w:t>desire</w:t>
      </w:r>
      <w:r>
        <w:rPr>
          <w:spacing w:val="-4"/>
        </w:rPr>
        <w:t xml:space="preserve"> </w:t>
      </w:r>
      <w:r>
        <w:t>to</w:t>
      </w:r>
      <w:r>
        <w:rPr>
          <w:spacing w:val="-5"/>
        </w:rPr>
        <w:t xml:space="preserve"> </w:t>
      </w:r>
      <w:r>
        <w:t>go</w:t>
      </w:r>
      <w:r>
        <w:rPr>
          <w:spacing w:val="-4"/>
        </w:rPr>
        <w:t xml:space="preserve"> </w:t>
      </w:r>
      <w:r>
        <w:t>there,</w:t>
      </w:r>
      <w:r>
        <w:rPr>
          <w:spacing w:val="-5"/>
        </w:rPr>
        <w:t xml:space="preserve"> </w:t>
      </w:r>
      <w:r>
        <w:t>where</w:t>
      </w:r>
      <w:r>
        <w:rPr>
          <w:spacing w:val="-4"/>
        </w:rPr>
        <w:t xml:space="preserve"> </w:t>
      </w:r>
      <w:r>
        <w:rPr>
          <w:spacing w:val="-3"/>
        </w:rPr>
        <w:t>my</w:t>
      </w:r>
      <w:r>
        <w:rPr>
          <w:spacing w:val="-5"/>
        </w:rPr>
        <w:t xml:space="preserve"> </w:t>
      </w:r>
      <w:r>
        <w:t>brothers</w:t>
      </w:r>
      <w:r>
        <w:rPr>
          <w:spacing w:val="-4"/>
        </w:rPr>
        <w:t xml:space="preserve"> </w:t>
      </w:r>
      <w:r>
        <w:t>have</w:t>
      </w:r>
      <w:r>
        <w:rPr>
          <w:spacing w:val="-4"/>
        </w:rPr>
        <w:t xml:space="preserve"> </w:t>
      </w:r>
      <w:r>
        <w:t xml:space="preserve">gone. I wish to go there where that foremost of women, </w:t>
      </w:r>
      <w:r>
        <w:lastRenderedPageBreak/>
        <w:t>Draupadi, of ample proportions and darkish complexion and endued with great intelligence and righteous of conduct, has</w:t>
      </w:r>
      <w:r>
        <w:rPr>
          <w:spacing w:val="-5"/>
        </w:rPr>
        <w:t xml:space="preserve"> </w:t>
      </w:r>
      <w:r>
        <w:rPr>
          <w:spacing w:val="-7"/>
        </w:rPr>
        <w:t>gone.’”</w:t>
      </w:r>
    </w:p>
    <w:p w14:paraId="1CDD3C30" w14:textId="77777777" w:rsidR="00BD6E04" w:rsidRDefault="00BD6E04" w:rsidP="00C0699C">
      <w:pPr>
        <w:pStyle w:val="Body"/>
      </w:pPr>
      <w:r>
        <w:t>The end of Mahaprasthanika-parva</w:t>
      </w:r>
    </w:p>
    <w:p w14:paraId="6E5AC118" w14:textId="77777777" w:rsidR="00BD6E04" w:rsidRDefault="00BD6E04" w:rsidP="00BD6E04">
      <w:pPr>
        <w:pStyle w:val="BodyText"/>
        <w:spacing w:before="1"/>
        <w:rPr>
          <w:sz w:val="10"/>
        </w:rPr>
      </w:pPr>
    </w:p>
    <w:p w14:paraId="2AAEB6BF" w14:textId="77777777" w:rsidR="00BD6E04" w:rsidRDefault="00BD6E04" w:rsidP="00C0699C">
      <w:pPr>
        <w:pStyle w:val="Heading3"/>
      </w:pPr>
      <w:r>
        <w:rPr>
          <w:u w:color="231F20"/>
        </w:rPr>
        <w:t>Book</w:t>
      </w:r>
      <w:r>
        <w:rPr>
          <w:spacing w:val="4"/>
          <w:u w:color="231F20"/>
        </w:rPr>
        <w:t xml:space="preserve"> </w:t>
      </w:r>
      <w:r>
        <w:rPr>
          <w:u w:color="231F20"/>
        </w:rPr>
        <w:t>18</w:t>
      </w:r>
    </w:p>
    <w:p w14:paraId="0C8E704B" w14:textId="77777777" w:rsidR="00C0699C" w:rsidRDefault="00BD6E04" w:rsidP="00C0699C">
      <w:pPr>
        <w:pStyle w:val="Heading4"/>
        <w:rPr>
          <w:spacing w:val="-4"/>
        </w:rPr>
      </w:pPr>
      <w:r>
        <w:t>The Last</w:t>
      </w:r>
      <w:r>
        <w:rPr>
          <w:spacing w:val="-14"/>
        </w:rPr>
        <w:t xml:space="preserve"> </w:t>
      </w:r>
      <w:r>
        <w:rPr>
          <w:spacing w:val="-4"/>
        </w:rPr>
        <w:t>Illusions</w:t>
      </w:r>
    </w:p>
    <w:p w14:paraId="0BA58F23" w14:textId="67C50645" w:rsidR="00BD6E04" w:rsidRDefault="00BD6E04" w:rsidP="00C0699C">
      <w:pPr>
        <w:pStyle w:val="Heading4"/>
      </w:pPr>
      <w:r>
        <w:rPr>
          <w:spacing w:val="-4"/>
        </w:rPr>
        <w:t xml:space="preserve"> </w:t>
      </w:r>
      <w:r>
        <w:t>Section</w:t>
      </w:r>
      <w:r>
        <w:rPr>
          <w:spacing w:val="-1"/>
        </w:rPr>
        <w:t xml:space="preserve"> </w:t>
      </w:r>
      <w:r>
        <w:t>I</w:t>
      </w:r>
    </w:p>
    <w:p w14:paraId="6970EBB5" w14:textId="77777777" w:rsidR="00BD6E04" w:rsidRDefault="00BD6E04" w:rsidP="006D5B45">
      <w:pPr>
        <w:pStyle w:val="Body"/>
      </w:pPr>
      <w:r>
        <w:t>Om! Having bowed down into Narayana, and to Nara, the foremost of men, as also to the goddess Sarasvati, should the word “Jaya” be uttered.</w:t>
      </w:r>
    </w:p>
    <w:p w14:paraId="2C0F6F39" w14:textId="6C257AF1" w:rsidR="00BD6E04" w:rsidRDefault="00BD6E04" w:rsidP="006D5B45">
      <w:pPr>
        <w:pStyle w:val="Body"/>
      </w:pPr>
      <w:r>
        <w:t>Janamejaya</w:t>
      </w:r>
      <w:r>
        <w:rPr>
          <w:spacing w:val="-6"/>
        </w:rPr>
        <w:t xml:space="preserve"> </w:t>
      </w:r>
      <w:r>
        <w:t>said,</w:t>
      </w:r>
      <w:r>
        <w:rPr>
          <w:spacing w:val="-6"/>
        </w:rPr>
        <w:t xml:space="preserve"> </w:t>
      </w:r>
      <w:r>
        <w:rPr>
          <w:spacing w:val="-3"/>
        </w:rPr>
        <w:t>“Having</w:t>
      </w:r>
      <w:r>
        <w:rPr>
          <w:spacing w:val="-6"/>
        </w:rPr>
        <w:t xml:space="preserve"> </w:t>
      </w:r>
      <w:r>
        <w:t>attained</w:t>
      </w:r>
      <w:r>
        <w:rPr>
          <w:spacing w:val="-5"/>
        </w:rPr>
        <w:t xml:space="preserve"> </w:t>
      </w:r>
      <w:r>
        <w:t>to</w:t>
      </w:r>
      <w:r>
        <w:rPr>
          <w:spacing w:val="-6"/>
        </w:rPr>
        <w:t xml:space="preserve"> </w:t>
      </w:r>
      <w:r>
        <w:t>Heaven,</w:t>
      </w:r>
      <w:r>
        <w:rPr>
          <w:spacing w:val="-6"/>
        </w:rPr>
        <w:t xml:space="preserve"> </w:t>
      </w:r>
      <w:r>
        <w:t>what</w:t>
      </w:r>
      <w:r>
        <w:rPr>
          <w:spacing w:val="-5"/>
        </w:rPr>
        <w:t xml:space="preserve"> </w:t>
      </w:r>
      <w:r>
        <w:t>regions</w:t>
      </w:r>
      <w:r>
        <w:rPr>
          <w:spacing w:val="-6"/>
        </w:rPr>
        <w:t xml:space="preserve"> </w:t>
      </w:r>
      <w:r>
        <w:t>were</w:t>
      </w:r>
      <w:r>
        <w:rPr>
          <w:spacing w:val="-6"/>
        </w:rPr>
        <w:t xml:space="preserve"> </w:t>
      </w:r>
      <w:r>
        <w:t>respectively</w:t>
      </w:r>
      <w:r>
        <w:rPr>
          <w:spacing w:val="-5"/>
        </w:rPr>
        <w:t xml:space="preserve"> </w:t>
      </w:r>
      <w:r>
        <w:t>attained</w:t>
      </w:r>
      <w:r>
        <w:rPr>
          <w:spacing w:val="-6"/>
        </w:rPr>
        <w:t xml:space="preserve"> </w:t>
      </w:r>
      <w:r>
        <w:t>by</w:t>
      </w:r>
      <w:r>
        <w:rPr>
          <w:spacing w:val="-6"/>
        </w:rPr>
        <w:t xml:space="preserve"> </w:t>
      </w:r>
      <w:r>
        <w:rPr>
          <w:spacing w:val="-3"/>
        </w:rPr>
        <w:t>my</w:t>
      </w:r>
      <w:r>
        <w:rPr>
          <w:spacing w:val="-5"/>
        </w:rPr>
        <w:t xml:space="preserve"> </w:t>
      </w:r>
      <w:r>
        <w:t>grandsires</w:t>
      </w:r>
      <w:r>
        <w:rPr>
          <w:spacing w:val="-6"/>
        </w:rPr>
        <w:t xml:space="preserve"> </w:t>
      </w:r>
      <w:r>
        <w:t>of</w:t>
      </w:r>
      <w:r>
        <w:rPr>
          <w:spacing w:val="-6"/>
        </w:rPr>
        <w:t xml:space="preserve"> </w:t>
      </w:r>
      <w:r>
        <w:t xml:space="preserve">old, viz., the Pandavas and the sons of Dhritarashtra? I desire to hear this. I think that thou art conversant with everything, having been taught by the great Rishi </w:t>
      </w:r>
      <w:r>
        <w:rPr>
          <w:spacing w:val="-4"/>
        </w:rPr>
        <w:t xml:space="preserve">Vyasa </w:t>
      </w:r>
      <w:r>
        <w:t>of wonderful</w:t>
      </w:r>
      <w:r>
        <w:rPr>
          <w:spacing w:val="-1"/>
        </w:rPr>
        <w:t xml:space="preserve"> </w:t>
      </w:r>
      <w:r>
        <w:t>feats.</w:t>
      </w:r>
    </w:p>
    <w:p w14:paraId="24938778" w14:textId="1138D415" w:rsidR="00BD6E04" w:rsidRDefault="00BD6E04" w:rsidP="006D5B45">
      <w:pPr>
        <w:pStyle w:val="Body"/>
      </w:pPr>
      <w:r>
        <w:rPr>
          <w:spacing w:val="-4"/>
        </w:rPr>
        <w:t xml:space="preserve">Vaishampayana </w:t>
      </w:r>
      <w:r>
        <w:t>said, “Listen now to what thy grandsires,</w:t>
      </w:r>
      <w:r>
        <w:rPr>
          <w:spacing w:val="-3"/>
        </w:rPr>
        <w:t xml:space="preserve"> Yudhishthira </w:t>
      </w:r>
      <w:r>
        <w:t xml:space="preserve">and others, did after having attained to Heaven, that place of the deities. Arrived </w:t>
      </w:r>
      <w:r>
        <w:rPr>
          <w:spacing w:val="-3"/>
        </w:rPr>
        <w:t xml:space="preserve">at </w:t>
      </w:r>
      <w:r>
        <w:t xml:space="preserve">Heaven, king </w:t>
      </w:r>
      <w:r>
        <w:rPr>
          <w:spacing w:val="-3"/>
        </w:rPr>
        <w:t xml:space="preserve">Yudhishthira </w:t>
      </w:r>
      <w:r>
        <w:t xml:space="preserve">the just, beheld Duryodhana endued with prosperity and seated on an excellent seat. </w:t>
      </w:r>
      <w:r>
        <w:rPr>
          <w:spacing w:val="-3"/>
        </w:rPr>
        <w:t xml:space="preserve">He </w:t>
      </w:r>
      <w:r>
        <w:t xml:space="preserve">blazed with effulgence like the sun and wore all those signs of glory which belong to heroes. And he was in the </w:t>
      </w:r>
      <w:r>
        <w:rPr>
          <w:spacing w:val="-3"/>
        </w:rPr>
        <w:t xml:space="preserve">company </w:t>
      </w:r>
      <w:r>
        <w:t xml:space="preserve">of </w:t>
      </w:r>
      <w:r>
        <w:rPr>
          <w:spacing w:val="-3"/>
        </w:rPr>
        <w:t xml:space="preserve">many </w:t>
      </w:r>
      <w:r>
        <w:t>deities of blazing effulgence and of Sadhyas of righteous deeds. Yudhishthira, beholding Duryodhana and his prosperity, became suddenly filled with rage and turned back from the sight.</w:t>
      </w:r>
    </w:p>
    <w:p w14:paraId="4AC0DDBC" w14:textId="5DAF0BBD" w:rsidR="00BD6E04" w:rsidRDefault="00BD6E04" w:rsidP="006D5B45">
      <w:pPr>
        <w:pStyle w:val="Body"/>
      </w:pPr>
      <w:r>
        <w:t>“He loudly addressed his companions, saying, ‘I do not desire to share regions of felicity with Duryodhana who was stained by cupidity and possessed of little foresight. It was for him that friends, and kinsmen, over the whole Earth were slaughtered by us whom he had afflicted greatly in the deep forest. It was for him that the virtuous princess of Pancala, Draupadi of faultless features, our wife, was dragged into the midst of the assembly before all our seniors. Ye gods, I have no desire to even behold Suyodhana. I wish to go there where my brothers are.’</w:t>
      </w:r>
    </w:p>
    <w:p w14:paraId="640758A6" w14:textId="17B7F64F" w:rsidR="00BD6E04" w:rsidRDefault="00BD6E04" w:rsidP="006D5B45">
      <w:pPr>
        <w:pStyle w:val="Body"/>
      </w:pPr>
      <w:r>
        <w:t>“Narada,</w:t>
      </w:r>
      <w:r>
        <w:rPr>
          <w:spacing w:val="-4"/>
        </w:rPr>
        <w:t xml:space="preserve"> </w:t>
      </w:r>
      <w:r>
        <w:t>smiling,</w:t>
      </w:r>
      <w:r>
        <w:rPr>
          <w:spacing w:val="-4"/>
        </w:rPr>
        <w:t xml:space="preserve"> </w:t>
      </w:r>
      <w:r>
        <w:t>told</w:t>
      </w:r>
      <w:r>
        <w:rPr>
          <w:spacing w:val="-3"/>
        </w:rPr>
        <w:t xml:space="preserve"> </w:t>
      </w:r>
      <w:r>
        <w:t>him,</w:t>
      </w:r>
      <w:r>
        <w:rPr>
          <w:spacing w:val="-4"/>
        </w:rPr>
        <w:t xml:space="preserve"> </w:t>
      </w:r>
      <w:r>
        <w:rPr>
          <w:spacing w:val="-5"/>
        </w:rPr>
        <w:t>‘It</w:t>
      </w:r>
      <w:r>
        <w:rPr>
          <w:spacing w:val="-4"/>
        </w:rPr>
        <w:t xml:space="preserve"> </w:t>
      </w:r>
      <w:r>
        <w:t>should</w:t>
      </w:r>
      <w:r>
        <w:rPr>
          <w:spacing w:val="-3"/>
        </w:rPr>
        <w:t xml:space="preserve"> </w:t>
      </w:r>
      <w:r>
        <w:t>not</w:t>
      </w:r>
      <w:r>
        <w:rPr>
          <w:spacing w:val="-4"/>
        </w:rPr>
        <w:t xml:space="preserve"> </w:t>
      </w:r>
      <w:r>
        <w:t>be</w:t>
      </w:r>
      <w:r>
        <w:rPr>
          <w:spacing w:val="-3"/>
        </w:rPr>
        <w:t xml:space="preserve"> </w:t>
      </w:r>
      <w:r>
        <w:t>so,</w:t>
      </w:r>
      <w:r>
        <w:rPr>
          <w:spacing w:val="-4"/>
        </w:rPr>
        <w:t xml:space="preserve"> </w:t>
      </w:r>
      <w:r>
        <w:t>O</w:t>
      </w:r>
      <w:r>
        <w:rPr>
          <w:spacing w:val="-4"/>
        </w:rPr>
        <w:t xml:space="preserve"> </w:t>
      </w:r>
      <w:r>
        <w:t>king</w:t>
      </w:r>
      <w:r>
        <w:rPr>
          <w:spacing w:val="-3"/>
        </w:rPr>
        <w:t xml:space="preserve"> </w:t>
      </w:r>
      <w:r>
        <w:t>of</w:t>
      </w:r>
      <w:r>
        <w:rPr>
          <w:spacing w:val="-4"/>
        </w:rPr>
        <w:t xml:space="preserve"> </w:t>
      </w:r>
      <w:r>
        <w:t>kings.</w:t>
      </w:r>
      <w:r>
        <w:rPr>
          <w:spacing w:val="-3"/>
        </w:rPr>
        <w:t xml:space="preserve"> </w:t>
      </w:r>
      <w:r>
        <w:t>While</w:t>
      </w:r>
      <w:r>
        <w:rPr>
          <w:spacing w:val="-4"/>
        </w:rPr>
        <w:t xml:space="preserve"> </w:t>
      </w:r>
      <w:r>
        <w:t>residing</w:t>
      </w:r>
      <w:r>
        <w:rPr>
          <w:spacing w:val="-4"/>
        </w:rPr>
        <w:t xml:space="preserve"> </w:t>
      </w:r>
      <w:r>
        <w:t>in</w:t>
      </w:r>
      <w:r>
        <w:rPr>
          <w:spacing w:val="-3"/>
        </w:rPr>
        <w:t xml:space="preserve"> </w:t>
      </w:r>
      <w:r>
        <w:t>Heaven,</w:t>
      </w:r>
      <w:r>
        <w:rPr>
          <w:spacing w:val="-4"/>
        </w:rPr>
        <w:t xml:space="preserve"> </w:t>
      </w:r>
      <w:r>
        <w:t>all</w:t>
      </w:r>
      <w:r>
        <w:rPr>
          <w:spacing w:val="-3"/>
        </w:rPr>
        <w:t xml:space="preserve"> </w:t>
      </w:r>
      <w:r>
        <w:t>enmities</w:t>
      </w:r>
      <w:r>
        <w:rPr>
          <w:spacing w:val="-4"/>
        </w:rPr>
        <w:t xml:space="preserve"> </w:t>
      </w:r>
      <w:r>
        <w:t>cease.</w:t>
      </w:r>
      <w:r>
        <w:rPr>
          <w:spacing w:val="-4"/>
        </w:rPr>
        <w:t xml:space="preserve"> </w:t>
      </w:r>
      <w:r>
        <w:t xml:space="preserve">O mighty-armed </w:t>
      </w:r>
      <w:r>
        <w:rPr>
          <w:spacing w:val="-3"/>
        </w:rPr>
        <w:t xml:space="preserve">Yudhishthira, </w:t>
      </w:r>
      <w:r>
        <w:t xml:space="preserve">do not say so about king Duryodhana. Hear </w:t>
      </w:r>
      <w:r>
        <w:rPr>
          <w:spacing w:val="-3"/>
        </w:rPr>
        <w:t xml:space="preserve">my </w:t>
      </w:r>
      <w:r>
        <w:t xml:space="preserve">words. </w:t>
      </w:r>
      <w:r>
        <w:rPr>
          <w:spacing w:val="-3"/>
        </w:rPr>
        <w:t xml:space="preserve">Here </w:t>
      </w:r>
      <w:r>
        <w:t xml:space="preserve">is king Duryodhana. </w:t>
      </w:r>
      <w:r>
        <w:rPr>
          <w:spacing w:val="-3"/>
        </w:rPr>
        <w:t xml:space="preserve">He </w:t>
      </w:r>
      <w:r>
        <w:t xml:space="preserve">is worshipped with the gods by those righteous men and those foremost of kings who are now denizens of Heaven. By causing his body to be poured as a libation on the fire of battle, he has obtained the end that consists in attainment of the region for heroes. </w:t>
      </w:r>
      <w:r>
        <w:rPr>
          <w:spacing w:val="-10"/>
        </w:rPr>
        <w:t xml:space="preserve">You </w:t>
      </w:r>
      <w:r>
        <w:t xml:space="preserve">and your brothers, who were veritable gods on Earth, were always persecuted by this one. </w:t>
      </w:r>
      <w:r>
        <w:rPr>
          <w:spacing w:val="-9"/>
        </w:rPr>
        <w:t xml:space="preserve">Yet </w:t>
      </w:r>
      <w:r>
        <w:t>through his observance of Kshatriya practices he has attained to this region. This lord of Earth was not terrified in a situation fraught with</w:t>
      </w:r>
      <w:r>
        <w:rPr>
          <w:spacing w:val="-2"/>
        </w:rPr>
        <w:t xml:space="preserve"> </w:t>
      </w:r>
      <w:r>
        <w:rPr>
          <w:spacing w:val="-3"/>
        </w:rPr>
        <w:t>terror.</w:t>
      </w:r>
    </w:p>
    <w:p w14:paraId="08E0D2F7" w14:textId="77777777" w:rsidR="00BD6E04" w:rsidRDefault="00BD6E04" w:rsidP="006D5B45">
      <w:pPr>
        <w:pStyle w:val="Body"/>
      </w:pPr>
      <w:r>
        <w:rPr>
          <w:spacing w:val="-6"/>
        </w:rPr>
        <w:lastRenderedPageBreak/>
        <w:t xml:space="preserve">“‘O </w:t>
      </w:r>
      <w:r>
        <w:t xml:space="preserve">son, thou shouldst not bear in mind the woes inflicted on thee on account of the match </w:t>
      </w:r>
      <w:r>
        <w:rPr>
          <w:spacing w:val="-3"/>
        </w:rPr>
        <w:t xml:space="preserve">at </w:t>
      </w:r>
      <w:r>
        <w:t xml:space="preserve">dice. </w:t>
      </w:r>
      <w:r>
        <w:rPr>
          <w:spacing w:val="-5"/>
        </w:rPr>
        <w:t xml:space="preserve">It </w:t>
      </w:r>
      <w:r>
        <w:t xml:space="preserve">behoveth thee not to remember the afflictions of Draupadi. </w:t>
      </w:r>
      <w:r>
        <w:rPr>
          <w:spacing w:val="-5"/>
        </w:rPr>
        <w:t xml:space="preserve">It </w:t>
      </w:r>
      <w:r>
        <w:t>behoveth thee not to remember the other woes which were yours in consequence of the acts of your kinsmen,—the woes, viz., that were due to battle or to other situations. Do thou</w:t>
      </w:r>
      <w:r>
        <w:rPr>
          <w:spacing w:val="-7"/>
        </w:rPr>
        <w:t xml:space="preserve"> </w:t>
      </w:r>
      <w:r>
        <w:t>meet</w:t>
      </w:r>
      <w:r>
        <w:rPr>
          <w:spacing w:val="-6"/>
        </w:rPr>
        <w:t xml:space="preserve"> </w:t>
      </w:r>
      <w:r>
        <w:t>Duryodhana</w:t>
      </w:r>
      <w:r>
        <w:rPr>
          <w:spacing w:val="-6"/>
        </w:rPr>
        <w:t xml:space="preserve"> </w:t>
      </w:r>
      <w:r>
        <w:t>now</w:t>
      </w:r>
      <w:r>
        <w:rPr>
          <w:spacing w:val="-6"/>
        </w:rPr>
        <w:t xml:space="preserve"> </w:t>
      </w:r>
      <w:r>
        <w:t>according</w:t>
      </w:r>
      <w:r>
        <w:rPr>
          <w:spacing w:val="-6"/>
        </w:rPr>
        <w:t xml:space="preserve"> </w:t>
      </w:r>
      <w:r>
        <w:t>to</w:t>
      </w:r>
      <w:r>
        <w:rPr>
          <w:spacing w:val="-6"/>
        </w:rPr>
        <w:t xml:space="preserve"> </w:t>
      </w:r>
      <w:r>
        <w:t>the</w:t>
      </w:r>
      <w:r>
        <w:rPr>
          <w:spacing w:val="-6"/>
        </w:rPr>
        <w:t xml:space="preserve"> </w:t>
      </w:r>
      <w:r>
        <w:t>ordinances</w:t>
      </w:r>
      <w:r>
        <w:rPr>
          <w:spacing w:val="-6"/>
        </w:rPr>
        <w:t xml:space="preserve"> </w:t>
      </w:r>
      <w:r>
        <w:t>of</w:t>
      </w:r>
      <w:r>
        <w:rPr>
          <w:spacing w:val="-6"/>
        </w:rPr>
        <w:t xml:space="preserve"> </w:t>
      </w:r>
      <w:r>
        <w:t>polite</w:t>
      </w:r>
      <w:r>
        <w:rPr>
          <w:spacing w:val="-6"/>
        </w:rPr>
        <w:t xml:space="preserve"> </w:t>
      </w:r>
      <w:r>
        <w:t>intercourse.</w:t>
      </w:r>
      <w:r>
        <w:rPr>
          <w:spacing w:val="-7"/>
        </w:rPr>
        <w:t xml:space="preserve"> </w:t>
      </w:r>
      <w:r>
        <w:t>This</w:t>
      </w:r>
      <w:r>
        <w:rPr>
          <w:spacing w:val="-6"/>
        </w:rPr>
        <w:t xml:space="preserve"> </w:t>
      </w:r>
      <w:r>
        <w:t>is</w:t>
      </w:r>
      <w:r>
        <w:rPr>
          <w:spacing w:val="-6"/>
        </w:rPr>
        <w:t xml:space="preserve"> </w:t>
      </w:r>
      <w:r>
        <w:t>Heaven,</w:t>
      </w:r>
      <w:r>
        <w:rPr>
          <w:spacing w:val="-6"/>
        </w:rPr>
        <w:t xml:space="preserve"> </w:t>
      </w:r>
      <w:r>
        <w:t>O</w:t>
      </w:r>
      <w:r>
        <w:rPr>
          <w:spacing w:val="-6"/>
        </w:rPr>
        <w:t xml:space="preserve"> </w:t>
      </w:r>
      <w:r>
        <w:t>lord</w:t>
      </w:r>
      <w:r>
        <w:rPr>
          <w:spacing w:val="-6"/>
        </w:rPr>
        <w:t xml:space="preserve"> </w:t>
      </w:r>
      <w:r>
        <w:t>of</w:t>
      </w:r>
      <w:r>
        <w:rPr>
          <w:spacing w:val="-6"/>
        </w:rPr>
        <w:t xml:space="preserve"> </w:t>
      </w:r>
      <w:r>
        <w:t>men.</w:t>
      </w:r>
      <w:r>
        <w:rPr>
          <w:spacing w:val="-6"/>
        </w:rPr>
        <w:t xml:space="preserve"> </w:t>
      </w:r>
      <w:r>
        <w:t xml:space="preserve">There can be no enmities </w:t>
      </w:r>
      <w:r>
        <w:rPr>
          <w:spacing w:val="-7"/>
        </w:rPr>
        <w:t>here.’</w:t>
      </w:r>
    </w:p>
    <w:p w14:paraId="340A0E78" w14:textId="00C0F0E8" w:rsidR="00BD6E04" w:rsidRDefault="00BD6E04" w:rsidP="006D5B45">
      <w:pPr>
        <w:pStyle w:val="Body"/>
        <w:rPr>
          <w:spacing w:val="-5"/>
        </w:rPr>
      </w:pPr>
      <w:r>
        <w:t>“Though</w:t>
      </w:r>
      <w:r>
        <w:rPr>
          <w:spacing w:val="-5"/>
        </w:rPr>
        <w:t xml:space="preserve"> </w:t>
      </w:r>
      <w:r>
        <w:t>thus</w:t>
      </w:r>
      <w:r>
        <w:rPr>
          <w:spacing w:val="-4"/>
        </w:rPr>
        <w:t xml:space="preserve"> </w:t>
      </w:r>
      <w:r>
        <w:t>addressed</w:t>
      </w:r>
      <w:r>
        <w:rPr>
          <w:spacing w:val="-4"/>
        </w:rPr>
        <w:t xml:space="preserve"> </w:t>
      </w:r>
      <w:r>
        <w:t>by</w:t>
      </w:r>
      <w:r>
        <w:rPr>
          <w:spacing w:val="-4"/>
        </w:rPr>
        <w:t xml:space="preserve"> </w:t>
      </w:r>
      <w:r>
        <w:t>Narada,</w:t>
      </w:r>
      <w:r>
        <w:rPr>
          <w:spacing w:val="-4"/>
        </w:rPr>
        <w:t xml:space="preserve"> </w:t>
      </w:r>
      <w:r>
        <w:t>the</w:t>
      </w:r>
      <w:r>
        <w:rPr>
          <w:spacing w:val="-4"/>
        </w:rPr>
        <w:t xml:space="preserve"> </w:t>
      </w:r>
      <w:r>
        <w:rPr>
          <w:spacing w:val="-3"/>
        </w:rPr>
        <w:t>Kuru</w:t>
      </w:r>
      <w:r>
        <w:rPr>
          <w:spacing w:val="-4"/>
        </w:rPr>
        <w:t xml:space="preserve"> </w:t>
      </w:r>
      <w:r>
        <w:t>king</w:t>
      </w:r>
      <w:r>
        <w:rPr>
          <w:spacing w:val="-4"/>
        </w:rPr>
        <w:t xml:space="preserve"> </w:t>
      </w:r>
      <w:r>
        <w:rPr>
          <w:spacing w:val="-3"/>
        </w:rPr>
        <w:t>Yudhishthira,</w:t>
      </w:r>
      <w:r>
        <w:rPr>
          <w:spacing w:val="-4"/>
        </w:rPr>
        <w:t xml:space="preserve"> </w:t>
      </w:r>
      <w:r>
        <w:t>endued</w:t>
      </w:r>
      <w:r>
        <w:rPr>
          <w:spacing w:val="-4"/>
        </w:rPr>
        <w:t xml:space="preserve"> </w:t>
      </w:r>
      <w:r>
        <w:t>with</w:t>
      </w:r>
      <w:r>
        <w:rPr>
          <w:spacing w:val="-4"/>
        </w:rPr>
        <w:t xml:space="preserve"> </w:t>
      </w:r>
      <w:r>
        <w:t>great</w:t>
      </w:r>
      <w:r>
        <w:rPr>
          <w:spacing w:val="-4"/>
        </w:rPr>
        <w:t xml:space="preserve"> </w:t>
      </w:r>
      <w:r>
        <w:t>intelligence,</w:t>
      </w:r>
      <w:r>
        <w:rPr>
          <w:spacing w:val="-4"/>
        </w:rPr>
        <w:t xml:space="preserve"> </w:t>
      </w:r>
      <w:r>
        <w:t>enquired</w:t>
      </w:r>
      <w:r>
        <w:rPr>
          <w:spacing w:val="-4"/>
        </w:rPr>
        <w:t xml:space="preserve"> </w:t>
      </w:r>
      <w:r>
        <w:t xml:space="preserve">about his brothers and said, </w:t>
      </w:r>
      <w:r>
        <w:rPr>
          <w:spacing w:val="-3"/>
        </w:rPr>
        <w:t xml:space="preserve">‘If </w:t>
      </w:r>
      <w:r>
        <w:t xml:space="preserve">these eternal regions reserved for heroes be </w:t>
      </w:r>
      <w:r>
        <w:rPr>
          <w:spacing w:val="-3"/>
        </w:rPr>
        <w:t xml:space="preserve">Duryodhana’s, </w:t>
      </w:r>
      <w:r>
        <w:t xml:space="preserve">that unrighteous and sinful wight, that man who was the destroyer of friends and of the whole world, that man for whose sake the entire Earth was devastated with all her horses and elephants and human beings, that wight for whose sake we were burnt with wrath in thinking of how best we might remedy our wrongs, I desire to see what regions have been attained by those high-souled heroes, </w:t>
      </w:r>
      <w:r>
        <w:rPr>
          <w:spacing w:val="-3"/>
        </w:rPr>
        <w:t xml:space="preserve">my </w:t>
      </w:r>
      <w:r>
        <w:t>brothers of high vows, steady achievers of promises, truthful in speech, and distinguished</w:t>
      </w:r>
      <w:r>
        <w:rPr>
          <w:spacing w:val="-5"/>
        </w:rPr>
        <w:t xml:space="preserve"> </w:t>
      </w:r>
      <w:r>
        <w:t>for</w:t>
      </w:r>
      <w:r>
        <w:rPr>
          <w:spacing w:val="-5"/>
        </w:rPr>
        <w:t xml:space="preserve"> </w:t>
      </w:r>
      <w:r>
        <w:t>courage.</w:t>
      </w:r>
      <w:r>
        <w:rPr>
          <w:spacing w:val="-5"/>
        </w:rPr>
        <w:t xml:space="preserve"> </w:t>
      </w:r>
      <w:r>
        <w:t>The</w:t>
      </w:r>
      <w:r>
        <w:rPr>
          <w:spacing w:val="-5"/>
        </w:rPr>
        <w:t xml:space="preserve"> </w:t>
      </w:r>
      <w:r>
        <w:t>high-souled</w:t>
      </w:r>
      <w:r>
        <w:rPr>
          <w:spacing w:val="-5"/>
        </w:rPr>
        <w:t xml:space="preserve"> </w:t>
      </w:r>
      <w:r>
        <w:t>Karna,</w:t>
      </w:r>
      <w:r>
        <w:rPr>
          <w:spacing w:val="-5"/>
        </w:rPr>
        <w:t xml:space="preserve"> </w:t>
      </w:r>
      <w:r>
        <w:t>the</w:t>
      </w:r>
      <w:r>
        <w:rPr>
          <w:spacing w:val="-5"/>
        </w:rPr>
        <w:t xml:space="preserve"> </w:t>
      </w:r>
      <w:r>
        <w:t>son</w:t>
      </w:r>
      <w:r>
        <w:rPr>
          <w:spacing w:val="-5"/>
        </w:rPr>
        <w:t xml:space="preserve"> </w:t>
      </w:r>
      <w:r>
        <w:t>of</w:t>
      </w:r>
      <w:r>
        <w:rPr>
          <w:spacing w:val="-5"/>
        </w:rPr>
        <w:t xml:space="preserve"> </w:t>
      </w:r>
      <w:r>
        <w:rPr>
          <w:spacing w:val="-3"/>
        </w:rPr>
        <w:t>Kunti,</w:t>
      </w:r>
      <w:r>
        <w:rPr>
          <w:spacing w:val="-5"/>
        </w:rPr>
        <w:t xml:space="preserve"> </w:t>
      </w:r>
      <w:r>
        <w:t>incapable</w:t>
      </w:r>
      <w:r>
        <w:rPr>
          <w:spacing w:val="-5"/>
        </w:rPr>
        <w:t xml:space="preserve"> </w:t>
      </w:r>
      <w:r>
        <w:t>of</w:t>
      </w:r>
      <w:r>
        <w:rPr>
          <w:spacing w:val="-5"/>
        </w:rPr>
        <w:t xml:space="preserve"> </w:t>
      </w:r>
      <w:r>
        <w:t>being</w:t>
      </w:r>
      <w:r>
        <w:rPr>
          <w:spacing w:val="-5"/>
        </w:rPr>
        <w:t xml:space="preserve"> </w:t>
      </w:r>
      <w:r>
        <w:t>baffled</w:t>
      </w:r>
      <w:r>
        <w:rPr>
          <w:spacing w:val="-5"/>
        </w:rPr>
        <w:t xml:space="preserve"> </w:t>
      </w:r>
      <w:r>
        <w:t>in</w:t>
      </w:r>
      <w:r>
        <w:rPr>
          <w:spacing w:val="-5"/>
        </w:rPr>
        <w:t xml:space="preserve"> </w:t>
      </w:r>
      <w:r>
        <w:t>battle,</w:t>
      </w:r>
      <w:r>
        <w:rPr>
          <w:spacing w:val="-5"/>
        </w:rPr>
        <w:t xml:space="preserve"> </w:t>
      </w:r>
      <w:r>
        <w:t xml:space="preserve">Dhrishtadyumna, Satyaki, the sons of Dhrishtadyumna and those other Kshatriyas who met with death in the observance of Kshatriya practices, where are those lords of Earth, O Brahmana? I do not see them here, O Narada. I desire to see, O Narada, </w:t>
      </w:r>
      <w:r>
        <w:rPr>
          <w:spacing w:val="-3"/>
        </w:rPr>
        <w:t xml:space="preserve">Virata </w:t>
      </w:r>
      <w:r>
        <w:t>and Drupada and the other great Kshatriyas headed by Dhrishtaketu, as also Shikhandi, the Pancala prince, the sons of Draupadi, and Abhimanyu, irresistible in</w:t>
      </w:r>
      <w:r>
        <w:rPr>
          <w:spacing w:val="-5"/>
        </w:rPr>
        <w:t xml:space="preserve"> battle.’</w:t>
      </w:r>
    </w:p>
    <w:p w14:paraId="04E6ACDB" w14:textId="77777777" w:rsidR="009262A2" w:rsidRDefault="009262A2" w:rsidP="006D5B45">
      <w:pPr>
        <w:pStyle w:val="Body"/>
      </w:pPr>
    </w:p>
    <w:p w14:paraId="00D9E90A" w14:textId="77777777" w:rsidR="00BD6E04" w:rsidRDefault="00BD6E04" w:rsidP="006D5B45">
      <w:pPr>
        <w:pStyle w:val="Heading4"/>
      </w:pPr>
      <w:r>
        <w:t>Section II</w:t>
      </w:r>
    </w:p>
    <w:p w14:paraId="6DC31D86" w14:textId="12EC5A6F" w:rsidR="00BD6E04" w:rsidRDefault="00BD6E04" w:rsidP="006D5B45">
      <w:pPr>
        <w:pStyle w:val="Body"/>
      </w:pPr>
      <w:r>
        <w:rPr>
          <w:spacing w:val="-3"/>
        </w:rPr>
        <w:t xml:space="preserve">“Yudhishthira </w:t>
      </w:r>
      <w:r>
        <w:t xml:space="preserve">said, </w:t>
      </w:r>
      <w:r>
        <w:rPr>
          <w:spacing w:val="-10"/>
        </w:rPr>
        <w:t xml:space="preserve">‘Ye </w:t>
      </w:r>
      <w:r>
        <w:t xml:space="preserve">deities, I do not see here </w:t>
      </w:r>
      <w:r>
        <w:rPr>
          <w:spacing w:val="-6"/>
        </w:rPr>
        <w:t xml:space="preserve">Radha’s </w:t>
      </w:r>
      <w:r>
        <w:t xml:space="preserve">son of immeasurable prowess, as also </w:t>
      </w:r>
      <w:r>
        <w:rPr>
          <w:spacing w:val="-3"/>
        </w:rPr>
        <w:t xml:space="preserve">my </w:t>
      </w:r>
      <w:r>
        <w:t xml:space="preserve">high-souled brothers, and </w:t>
      </w:r>
      <w:r>
        <w:rPr>
          <w:spacing w:val="-4"/>
        </w:rPr>
        <w:t xml:space="preserve">Yudhamanyu </w:t>
      </w:r>
      <w:r>
        <w:t xml:space="preserve">and </w:t>
      </w:r>
      <w:r>
        <w:rPr>
          <w:spacing w:val="-3"/>
        </w:rPr>
        <w:t xml:space="preserve">Uttamaujas, </w:t>
      </w:r>
      <w:r>
        <w:t>those great car-warriors that poured their bodies (as libations) on</w:t>
      </w:r>
      <w:r>
        <w:rPr>
          <w:spacing w:val="-30"/>
        </w:rPr>
        <w:t xml:space="preserve"> </w:t>
      </w:r>
      <w:r>
        <w:t>the fire</w:t>
      </w:r>
      <w:r>
        <w:rPr>
          <w:spacing w:val="-4"/>
        </w:rPr>
        <w:t xml:space="preserve"> </w:t>
      </w:r>
      <w:r>
        <w:t>of</w:t>
      </w:r>
      <w:r>
        <w:rPr>
          <w:spacing w:val="-4"/>
        </w:rPr>
        <w:t xml:space="preserve"> </w:t>
      </w:r>
      <w:r>
        <w:t>battle,</w:t>
      </w:r>
      <w:r>
        <w:rPr>
          <w:spacing w:val="-4"/>
        </w:rPr>
        <w:t xml:space="preserve"> </w:t>
      </w:r>
      <w:r>
        <w:t>those</w:t>
      </w:r>
      <w:r>
        <w:rPr>
          <w:spacing w:val="-4"/>
        </w:rPr>
        <w:t xml:space="preserve"> </w:t>
      </w:r>
      <w:r>
        <w:t>kings</w:t>
      </w:r>
      <w:r>
        <w:rPr>
          <w:spacing w:val="-4"/>
        </w:rPr>
        <w:t xml:space="preserve"> </w:t>
      </w:r>
      <w:r>
        <w:t>and</w:t>
      </w:r>
      <w:r>
        <w:rPr>
          <w:spacing w:val="-4"/>
        </w:rPr>
        <w:t xml:space="preserve"> </w:t>
      </w:r>
      <w:r>
        <w:t>princes</w:t>
      </w:r>
      <w:r>
        <w:rPr>
          <w:spacing w:val="-4"/>
        </w:rPr>
        <w:t xml:space="preserve"> </w:t>
      </w:r>
      <w:r>
        <w:t>that</w:t>
      </w:r>
      <w:r>
        <w:rPr>
          <w:spacing w:val="-4"/>
        </w:rPr>
        <w:t xml:space="preserve"> </w:t>
      </w:r>
      <w:r>
        <w:t>met</w:t>
      </w:r>
      <w:r>
        <w:rPr>
          <w:spacing w:val="-4"/>
        </w:rPr>
        <w:t xml:space="preserve"> </w:t>
      </w:r>
      <w:r>
        <w:t>with</w:t>
      </w:r>
      <w:r>
        <w:rPr>
          <w:spacing w:val="-4"/>
        </w:rPr>
        <w:t xml:space="preserve"> </w:t>
      </w:r>
      <w:r>
        <w:t>death</w:t>
      </w:r>
      <w:r>
        <w:rPr>
          <w:spacing w:val="-4"/>
        </w:rPr>
        <w:t xml:space="preserve"> </w:t>
      </w:r>
      <w:r>
        <w:t>for</w:t>
      </w:r>
      <w:r>
        <w:rPr>
          <w:spacing w:val="-3"/>
        </w:rPr>
        <w:t xml:space="preserve"> my</w:t>
      </w:r>
      <w:r>
        <w:rPr>
          <w:spacing w:val="-4"/>
        </w:rPr>
        <w:t xml:space="preserve"> </w:t>
      </w:r>
      <w:r>
        <w:t>sake</w:t>
      </w:r>
      <w:r>
        <w:rPr>
          <w:spacing w:val="-4"/>
        </w:rPr>
        <w:t xml:space="preserve"> </w:t>
      </w:r>
      <w:r>
        <w:t>in</w:t>
      </w:r>
      <w:r>
        <w:rPr>
          <w:spacing w:val="-4"/>
        </w:rPr>
        <w:t xml:space="preserve"> </w:t>
      </w:r>
      <w:r>
        <w:t>battle.</w:t>
      </w:r>
      <w:r>
        <w:rPr>
          <w:spacing w:val="-4"/>
        </w:rPr>
        <w:t xml:space="preserve"> </w:t>
      </w:r>
      <w:r>
        <w:t>Where</w:t>
      </w:r>
      <w:r>
        <w:rPr>
          <w:spacing w:val="-4"/>
        </w:rPr>
        <w:t xml:space="preserve"> </w:t>
      </w:r>
      <w:r>
        <w:t>are</w:t>
      </w:r>
      <w:r>
        <w:rPr>
          <w:spacing w:val="-4"/>
        </w:rPr>
        <w:t xml:space="preserve"> </w:t>
      </w:r>
      <w:r>
        <w:t>those</w:t>
      </w:r>
      <w:r>
        <w:rPr>
          <w:spacing w:val="-4"/>
        </w:rPr>
        <w:t xml:space="preserve"> </w:t>
      </w:r>
      <w:r>
        <w:t>great</w:t>
      </w:r>
      <w:r>
        <w:rPr>
          <w:spacing w:val="-4"/>
        </w:rPr>
        <w:t xml:space="preserve"> </w:t>
      </w:r>
      <w:r>
        <w:t xml:space="preserve">car-warriors that possessed the prowess of tigers? </w:t>
      </w:r>
      <w:r>
        <w:rPr>
          <w:spacing w:val="-3"/>
        </w:rPr>
        <w:t xml:space="preserve">Have </w:t>
      </w:r>
      <w:r>
        <w:t xml:space="preserve">those foremost of men acquired this region? If those great car-warriors have obtained these regions, then only do you </w:t>
      </w:r>
      <w:r>
        <w:rPr>
          <w:spacing w:val="-5"/>
        </w:rPr>
        <w:t xml:space="preserve">know, </w:t>
      </w:r>
      <w:r>
        <w:t xml:space="preserve">ye gods, that I shall reside here with those high-souled ones. If this auspicious and eternal region has not been acquired by those kings, then </w:t>
      </w:r>
      <w:r>
        <w:rPr>
          <w:spacing w:val="-5"/>
        </w:rPr>
        <w:t xml:space="preserve">know, </w:t>
      </w:r>
      <w:r>
        <w:t xml:space="preserve">ye gods, that without those brothers and kinsmen of mine, I shall not live here. </w:t>
      </w:r>
      <w:r>
        <w:rPr>
          <w:spacing w:val="-5"/>
        </w:rPr>
        <w:t xml:space="preserve">At </w:t>
      </w:r>
      <w:r>
        <w:t xml:space="preserve">the time of performing the water rites (after the battle), I heard </w:t>
      </w:r>
      <w:r>
        <w:rPr>
          <w:spacing w:val="-3"/>
        </w:rPr>
        <w:t xml:space="preserve">my </w:t>
      </w:r>
      <w:r>
        <w:t xml:space="preserve">mother </w:t>
      </w:r>
      <w:r>
        <w:rPr>
          <w:spacing w:val="-5"/>
        </w:rPr>
        <w:t xml:space="preserve">say, </w:t>
      </w:r>
      <w:r>
        <w:t xml:space="preserve">‘Do thou offer oblations of water unto </w:t>
      </w:r>
      <w:r>
        <w:rPr>
          <w:spacing w:val="-6"/>
        </w:rPr>
        <w:t xml:space="preserve">Karna.’ </w:t>
      </w:r>
      <w:r>
        <w:t xml:space="preserve">Since hearing those words of </w:t>
      </w:r>
      <w:r>
        <w:rPr>
          <w:spacing w:val="-3"/>
        </w:rPr>
        <w:t xml:space="preserve">my mother, </w:t>
      </w:r>
      <w:r>
        <w:t xml:space="preserve">I am burning with grief. I grieve also incessantly </w:t>
      </w:r>
      <w:r>
        <w:rPr>
          <w:spacing w:val="-3"/>
        </w:rPr>
        <w:t xml:space="preserve">at </w:t>
      </w:r>
      <w:r>
        <w:t xml:space="preserve">this, ye gods, that when I marked the resemblance between the feet of </w:t>
      </w:r>
      <w:r>
        <w:rPr>
          <w:spacing w:val="-3"/>
        </w:rPr>
        <w:t xml:space="preserve">my </w:t>
      </w:r>
      <w:r>
        <w:t>mother and those of Karna of immeasurable soul, I did not immediately place myself under orders of that</w:t>
      </w:r>
      <w:r>
        <w:rPr>
          <w:spacing w:val="-4"/>
        </w:rPr>
        <w:t xml:space="preserve"> </w:t>
      </w:r>
      <w:r>
        <w:t>afflicter</w:t>
      </w:r>
      <w:r>
        <w:rPr>
          <w:spacing w:val="-4"/>
        </w:rPr>
        <w:t xml:space="preserve"> </w:t>
      </w:r>
      <w:r>
        <w:t>of</w:t>
      </w:r>
      <w:r>
        <w:rPr>
          <w:spacing w:val="-3"/>
        </w:rPr>
        <w:t xml:space="preserve"> </w:t>
      </w:r>
      <w:r>
        <w:t>hostile</w:t>
      </w:r>
      <w:r>
        <w:rPr>
          <w:spacing w:val="-4"/>
        </w:rPr>
        <w:t xml:space="preserve"> </w:t>
      </w:r>
      <w:r>
        <w:t>ranks.</w:t>
      </w:r>
      <w:r>
        <w:rPr>
          <w:spacing w:val="-3"/>
        </w:rPr>
        <w:t xml:space="preserve"> </w:t>
      </w:r>
      <w:r>
        <w:t>Ourselves</w:t>
      </w:r>
      <w:r>
        <w:rPr>
          <w:spacing w:val="-4"/>
        </w:rPr>
        <w:t xml:space="preserve"> </w:t>
      </w:r>
      <w:r>
        <w:t>joined</w:t>
      </w:r>
      <w:r>
        <w:rPr>
          <w:spacing w:val="-3"/>
        </w:rPr>
        <w:t xml:space="preserve"> </w:t>
      </w:r>
      <w:r>
        <w:t>with</w:t>
      </w:r>
      <w:r>
        <w:rPr>
          <w:spacing w:val="-4"/>
        </w:rPr>
        <w:t xml:space="preserve"> </w:t>
      </w:r>
      <w:r>
        <w:t>Karna,</w:t>
      </w:r>
      <w:r>
        <w:rPr>
          <w:spacing w:val="-3"/>
        </w:rPr>
        <w:t xml:space="preserve"> </w:t>
      </w:r>
      <w:r>
        <w:t>Shakra</w:t>
      </w:r>
      <w:r>
        <w:rPr>
          <w:spacing w:val="-4"/>
        </w:rPr>
        <w:t xml:space="preserve"> </w:t>
      </w:r>
      <w:r>
        <w:t>himself</w:t>
      </w:r>
      <w:r>
        <w:rPr>
          <w:spacing w:val="-4"/>
        </w:rPr>
        <w:t xml:space="preserve"> </w:t>
      </w:r>
      <w:r>
        <w:t>would</w:t>
      </w:r>
      <w:r>
        <w:rPr>
          <w:spacing w:val="-3"/>
        </w:rPr>
        <w:t xml:space="preserve"> </w:t>
      </w:r>
      <w:r>
        <w:t>have</w:t>
      </w:r>
      <w:r>
        <w:rPr>
          <w:spacing w:val="-4"/>
        </w:rPr>
        <w:t xml:space="preserve"> </w:t>
      </w:r>
      <w:r>
        <w:t>been</w:t>
      </w:r>
      <w:r>
        <w:rPr>
          <w:spacing w:val="-3"/>
        </w:rPr>
        <w:t xml:space="preserve"> </w:t>
      </w:r>
      <w:r>
        <w:t>unable</w:t>
      </w:r>
      <w:r>
        <w:rPr>
          <w:spacing w:val="-4"/>
        </w:rPr>
        <w:t xml:space="preserve"> </w:t>
      </w:r>
      <w:r>
        <w:t>to</w:t>
      </w:r>
      <w:r>
        <w:rPr>
          <w:spacing w:val="-3"/>
        </w:rPr>
        <w:t xml:space="preserve"> </w:t>
      </w:r>
      <w:r>
        <w:t>vanquish</w:t>
      </w:r>
      <w:r>
        <w:rPr>
          <w:spacing w:val="-4"/>
        </w:rPr>
        <w:t xml:space="preserve"> </w:t>
      </w:r>
      <w:r>
        <w:t>in battle.</w:t>
      </w:r>
      <w:r>
        <w:rPr>
          <w:spacing w:val="-3"/>
        </w:rPr>
        <w:t xml:space="preserve"> </w:t>
      </w:r>
      <w:r>
        <w:lastRenderedPageBreak/>
        <w:t>Wherever</w:t>
      </w:r>
      <w:r>
        <w:rPr>
          <w:spacing w:val="-2"/>
        </w:rPr>
        <w:t xml:space="preserve"> </w:t>
      </w:r>
      <w:r>
        <w:t>may</w:t>
      </w:r>
      <w:r>
        <w:rPr>
          <w:spacing w:val="-2"/>
        </w:rPr>
        <w:t xml:space="preserve"> </w:t>
      </w:r>
      <w:r>
        <w:t>that</w:t>
      </w:r>
      <w:r>
        <w:rPr>
          <w:spacing w:val="-3"/>
        </w:rPr>
        <w:t xml:space="preserve"> </w:t>
      </w:r>
      <w:r>
        <w:t>child</w:t>
      </w:r>
      <w:r>
        <w:rPr>
          <w:spacing w:val="-2"/>
        </w:rPr>
        <w:t xml:space="preserve"> </w:t>
      </w:r>
      <w:r>
        <w:t>of</w:t>
      </w:r>
      <w:r>
        <w:rPr>
          <w:spacing w:val="-2"/>
        </w:rPr>
        <w:t xml:space="preserve"> </w:t>
      </w:r>
      <w:r>
        <w:t>Surya</w:t>
      </w:r>
      <w:r>
        <w:rPr>
          <w:spacing w:val="-3"/>
        </w:rPr>
        <w:t xml:space="preserve"> </w:t>
      </w:r>
      <w:r>
        <w:t>be,</w:t>
      </w:r>
      <w:r>
        <w:rPr>
          <w:spacing w:val="-2"/>
        </w:rPr>
        <w:t xml:space="preserve"> </w:t>
      </w:r>
      <w:r>
        <w:t>I</w:t>
      </w:r>
      <w:r>
        <w:rPr>
          <w:spacing w:val="-2"/>
        </w:rPr>
        <w:t xml:space="preserve"> </w:t>
      </w:r>
      <w:r>
        <w:t>desire</w:t>
      </w:r>
      <w:r>
        <w:rPr>
          <w:spacing w:val="-3"/>
        </w:rPr>
        <w:t xml:space="preserve"> </w:t>
      </w:r>
      <w:r>
        <w:t>to</w:t>
      </w:r>
      <w:r>
        <w:rPr>
          <w:spacing w:val="-2"/>
        </w:rPr>
        <w:t xml:space="preserve"> </w:t>
      </w:r>
      <w:r>
        <w:t>see</w:t>
      </w:r>
      <w:r>
        <w:rPr>
          <w:spacing w:val="-2"/>
        </w:rPr>
        <w:t xml:space="preserve"> </w:t>
      </w:r>
      <w:r>
        <w:t>him.</w:t>
      </w:r>
      <w:r>
        <w:rPr>
          <w:spacing w:val="-3"/>
        </w:rPr>
        <w:t xml:space="preserve"> </w:t>
      </w:r>
      <w:r>
        <w:t>Alas,</w:t>
      </w:r>
      <w:r>
        <w:rPr>
          <w:spacing w:val="-2"/>
        </w:rPr>
        <w:t xml:space="preserve"> </w:t>
      </w:r>
      <w:r>
        <w:t>his</w:t>
      </w:r>
      <w:r>
        <w:rPr>
          <w:spacing w:val="-2"/>
        </w:rPr>
        <w:t xml:space="preserve"> </w:t>
      </w:r>
      <w:r>
        <w:t>relationship</w:t>
      </w:r>
      <w:r>
        <w:rPr>
          <w:spacing w:val="-3"/>
        </w:rPr>
        <w:t xml:space="preserve"> </w:t>
      </w:r>
      <w:r>
        <w:t>with</w:t>
      </w:r>
      <w:r>
        <w:rPr>
          <w:spacing w:val="-2"/>
        </w:rPr>
        <w:t xml:space="preserve"> </w:t>
      </w:r>
      <w:r>
        <w:t>us</w:t>
      </w:r>
      <w:r>
        <w:rPr>
          <w:spacing w:val="-2"/>
        </w:rPr>
        <w:t xml:space="preserve"> </w:t>
      </w:r>
      <w:r>
        <w:t>being</w:t>
      </w:r>
      <w:r>
        <w:rPr>
          <w:spacing w:val="-3"/>
        </w:rPr>
        <w:t xml:space="preserve"> </w:t>
      </w:r>
      <w:r>
        <w:t>unknown,</w:t>
      </w:r>
      <w:r>
        <w:rPr>
          <w:spacing w:val="-2"/>
        </w:rPr>
        <w:t xml:space="preserve"> </w:t>
      </w:r>
      <w:r>
        <w:t>I</w:t>
      </w:r>
      <w:r w:rsidR="006D5B45">
        <w:t xml:space="preserve"> </w:t>
      </w:r>
      <w:r>
        <w:t xml:space="preserve">caused him to be slain by Arjuna. Bhima also of terrible prowess and dearer to me than </w:t>
      </w:r>
      <w:r>
        <w:rPr>
          <w:spacing w:val="-3"/>
        </w:rPr>
        <w:t xml:space="preserve">my </w:t>
      </w:r>
      <w:r>
        <w:t xml:space="preserve">life-breaths, Arjuna too, resembling Indra himself, the twins also that resembled the Destroyer himself in prowess, I desire to behold. I wish to see the princess of Pancala, whose conduct was always righteous. I wish not to stay here. I tell you the truth. </w:t>
      </w:r>
      <w:r>
        <w:rPr>
          <w:spacing w:val="-14"/>
        </w:rPr>
        <w:t xml:space="preserve">Ye </w:t>
      </w:r>
      <w:r>
        <w:t xml:space="preserve">foremost ones among the deities, what is Heaven to me if I am dissociated from </w:t>
      </w:r>
      <w:r>
        <w:rPr>
          <w:spacing w:val="-3"/>
        </w:rPr>
        <w:t xml:space="preserve">my </w:t>
      </w:r>
      <w:r>
        <w:t xml:space="preserve">brothers? That is Heaven where those brothers of mine are. This, in </w:t>
      </w:r>
      <w:r>
        <w:rPr>
          <w:spacing w:val="-3"/>
        </w:rPr>
        <w:t xml:space="preserve">my </w:t>
      </w:r>
      <w:r>
        <w:t xml:space="preserve">opinion, is not </w:t>
      </w:r>
      <w:r>
        <w:rPr>
          <w:spacing w:val="-6"/>
        </w:rPr>
        <w:t>Heaven.’</w:t>
      </w:r>
    </w:p>
    <w:p w14:paraId="715091BE" w14:textId="77777777" w:rsidR="00BD6E04" w:rsidRDefault="00BD6E04" w:rsidP="006D5B45">
      <w:pPr>
        <w:pStyle w:val="Body"/>
      </w:pPr>
      <w:r>
        <w:t>“The gods said,</w:t>
      </w:r>
      <w:r>
        <w:rPr>
          <w:spacing w:val="-3"/>
        </w:rPr>
        <w:t xml:space="preserve"> ‘If </w:t>
      </w:r>
      <w:r>
        <w:t xml:space="preserve">thou longest to be there, go then, O son, without </w:t>
      </w:r>
      <w:r>
        <w:rPr>
          <w:spacing w:val="-4"/>
        </w:rPr>
        <w:t xml:space="preserve">delay. </w:t>
      </w:r>
      <w:r>
        <w:rPr>
          <w:spacing w:val="-5"/>
        </w:rPr>
        <w:t xml:space="preserve">At </w:t>
      </w:r>
      <w:r>
        <w:t xml:space="preserve">the command of the chief of the deities, we are ready to do what is agreeable to </w:t>
      </w:r>
      <w:r>
        <w:rPr>
          <w:spacing w:val="-6"/>
        </w:rPr>
        <w:t>thee.’</w:t>
      </w:r>
    </w:p>
    <w:p w14:paraId="47499492" w14:textId="1FC3B2AF" w:rsidR="00BD6E04" w:rsidRDefault="00BD6E04" w:rsidP="006D5B45">
      <w:pPr>
        <w:pStyle w:val="Body"/>
      </w:pPr>
      <w:r>
        <w:rPr>
          <w:spacing w:val="-4"/>
        </w:rPr>
        <w:t xml:space="preserve">Vaishampayana </w:t>
      </w:r>
      <w:r>
        <w:t xml:space="preserve">continued: Having said so, the gods then ordered the celestial messenger, O scorcher of foes, saying, ‘Do thou show unto </w:t>
      </w:r>
      <w:r>
        <w:rPr>
          <w:spacing w:val="-3"/>
        </w:rPr>
        <w:t xml:space="preserve">Yudhishthira </w:t>
      </w:r>
      <w:r>
        <w:t xml:space="preserve">his friends and </w:t>
      </w:r>
      <w:r>
        <w:rPr>
          <w:spacing w:val="-4"/>
        </w:rPr>
        <w:t xml:space="preserve">kinsmen.’ </w:t>
      </w:r>
      <w:r>
        <w:t xml:space="preserve">Then the royal son of </w:t>
      </w:r>
      <w:r>
        <w:rPr>
          <w:spacing w:val="-3"/>
        </w:rPr>
        <w:t xml:space="preserve">Kunti </w:t>
      </w:r>
      <w:r>
        <w:t xml:space="preserve">and the celestial messenger proceeded together, O foremost of kings, to that place where those chiefs of men (whom </w:t>
      </w:r>
      <w:r>
        <w:rPr>
          <w:spacing w:val="-3"/>
        </w:rPr>
        <w:t>Yudhishthi</w:t>
      </w:r>
      <w:r>
        <w:t xml:space="preserve">ra had wished to see) were. The celestial messenger proceeded first, the king followed him behind. The path was inauspicious and difficult and trodden by men of sinful deeds. </w:t>
      </w:r>
      <w:r>
        <w:rPr>
          <w:spacing w:val="-5"/>
        </w:rPr>
        <w:t xml:space="preserve">It </w:t>
      </w:r>
      <w:r>
        <w:t>was enveloped in thick darkness, and covered</w:t>
      </w:r>
      <w:r w:rsidR="006D5B45">
        <w:t xml:space="preserve"> </w:t>
      </w:r>
      <w:r>
        <w:t>with hair and moss forming its grassy vesture. Polluted with the stench of sinners, and miry with flesh and blood, it abounded with gadflies and stinging bees and gnats and was endangered by the inroads of grisly bears. Rotting corpses lay here and there. Overspread with bones and hair, it was noisome with worms and insects. It was skirted all along with a blazing fire. It was infested by crows and other birds and vultures, all having beaks of iron, as also</w:t>
      </w:r>
      <w:r w:rsidR="006D5B45">
        <w:t xml:space="preserve"> </w:t>
      </w:r>
      <w:r>
        <w:t xml:space="preserve">by evil spirits with long mouths pointed like needles. And it abounded with inaccessible fastnesses like the </w:t>
      </w:r>
      <w:r>
        <w:rPr>
          <w:spacing w:val="-3"/>
        </w:rPr>
        <w:t xml:space="preserve">Vindhya </w:t>
      </w:r>
      <w:r>
        <w:t>mountains.</w:t>
      </w:r>
      <w:r>
        <w:rPr>
          <w:spacing w:val="-4"/>
        </w:rPr>
        <w:t xml:space="preserve"> </w:t>
      </w:r>
      <w:r>
        <w:rPr>
          <w:spacing w:val="-3"/>
        </w:rPr>
        <w:t>Human</w:t>
      </w:r>
      <w:r>
        <w:rPr>
          <w:spacing w:val="-4"/>
        </w:rPr>
        <w:t xml:space="preserve"> </w:t>
      </w:r>
      <w:r>
        <w:t>corpses</w:t>
      </w:r>
      <w:r>
        <w:rPr>
          <w:spacing w:val="-4"/>
        </w:rPr>
        <w:t xml:space="preserve"> </w:t>
      </w:r>
      <w:r>
        <w:t>were</w:t>
      </w:r>
      <w:r>
        <w:rPr>
          <w:spacing w:val="-4"/>
        </w:rPr>
        <w:t xml:space="preserve"> </w:t>
      </w:r>
      <w:r>
        <w:t>scattered</w:t>
      </w:r>
      <w:r>
        <w:rPr>
          <w:spacing w:val="-4"/>
        </w:rPr>
        <w:t xml:space="preserve"> </w:t>
      </w:r>
      <w:r>
        <w:t>over</w:t>
      </w:r>
      <w:r>
        <w:rPr>
          <w:spacing w:val="-4"/>
        </w:rPr>
        <w:t xml:space="preserve"> </w:t>
      </w:r>
      <w:r>
        <w:t>it,</w:t>
      </w:r>
      <w:r>
        <w:rPr>
          <w:spacing w:val="-4"/>
        </w:rPr>
        <w:t xml:space="preserve"> </w:t>
      </w:r>
      <w:r>
        <w:t>smeared</w:t>
      </w:r>
      <w:r>
        <w:rPr>
          <w:spacing w:val="-4"/>
        </w:rPr>
        <w:t xml:space="preserve"> </w:t>
      </w:r>
      <w:r>
        <w:t>with</w:t>
      </w:r>
      <w:r>
        <w:rPr>
          <w:spacing w:val="-4"/>
        </w:rPr>
        <w:t xml:space="preserve"> </w:t>
      </w:r>
      <w:r>
        <w:t>fat</w:t>
      </w:r>
      <w:r>
        <w:rPr>
          <w:spacing w:val="-4"/>
        </w:rPr>
        <w:t xml:space="preserve"> </w:t>
      </w:r>
      <w:r>
        <w:t>and</w:t>
      </w:r>
      <w:r>
        <w:rPr>
          <w:spacing w:val="-4"/>
        </w:rPr>
        <w:t xml:space="preserve"> </w:t>
      </w:r>
      <w:r>
        <w:t>blood,</w:t>
      </w:r>
      <w:r>
        <w:rPr>
          <w:spacing w:val="-4"/>
        </w:rPr>
        <w:t xml:space="preserve"> </w:t>
      </w:r>
      <w:r>
        <w:t>with</w:t>
      </w:r>
      <w:r>
        <w:rPr>
          <w:spacing w:val="-4"/>
        </w:rPr>
        <w:t xml:space="preserve"> </w:t>
      </w:r>
      <w:r>
        <w:t>arms</w:t>
      </w:r>
      <w:r>
        <w:rPr>
          <w:spacing w:val="-4"/>
        </w:rPr>
        <w:t xml:space="preserve"> </w:t>
      </w:r>
      <w:r>
        <w:t>and</w:t>
      </w:r>
      <w:r>
        <w:rPr>
          <w:spacing w:val="-4"/>
        </w:rPr>
        <w:t xml:space="preserve"> </w:t>
      </w:r>
      <w:r>
        <w:t>thighs</w:t>
      </w:r>
      <w:r>
        <w:rPr>
          <w:spacing w:val="-3"/>
        </w:rPr>
        <w:t xml:space="preserve"> </w:t>
      </w:r>
      <w:r>
        <w:t>cut</w:t>
      </w:r>
      <w:r>
        <w:rPr>
          <w:spacing w:val="-4"/>
        </w:rPr>
        <w:t xml:space="preserve"> </w:t>
      </w:r>
      <w:r>
        <w:t>off,</w:t>
      </w:r>
      <w:r>
        <w:rPr>
          <w:spacing w:val="-4"/>
        </w:rPr>
        <w:t xml:space="preserve"> </w:t>
      </w:r>
      <w:r>
        <w:t>or</w:t>
      </w:r>
      <w:r>
        <w:rPr>
          <w:spacing w:val="-4"/>
        </w:rPr>
        <w:t xml:space="preserve"> </w:t>
      </w:r>
      <w:r>
        <w:t>with entrails torn out and legs</w:t>
      </w:r>
      <w:r>
        <w:rPr>
          <w:spacing w:val="-1"/>
        </w:rPr>
        <w:t xml:space="preserve"> </w:t>
      </w:r>
      <w:r>
        <w:t>severed.</w:t>
      </w:r>
    </w:p>
    <w:p w14:paraId="6CD57476" w14:textId="7AF8624B" w:rsidR="00BD6E04" w:rsidRDefault="00BD6E04" w:rsidP="006D5B45">
      <w:pPr>
        <w:pStyle w:val="Body"/>
      </w:pPr>
      <w:r>
        <w:t>“Along that path so disagreeable with the stench of corpses and awful with other incidents, the righteous-souled king proceeded, filled with diverse thoughts. He beheld a river full of boiling water and, therefore, difficult to cross, as also a forest of trees whose leaves were sharp swords and razors. There were plains full of fine white sand exceedingly heated, and rocks and stones made of iron. There were many jars of iron all around, with boiling oil in them. Many a Kuta-salmalika was there, with sharp thorns and, therefore, exceedingly painful to the touch. The son of Kunti beheld also the tortures inflicted upon sinful men.</w:t>
      </w:r>
    </w:p>
    <w:p w14:paraId="53E1C163" w14:textId="77777777" w:rsidR="00BD6E04" w:rsidRDefault="00BD6E04" w:rsidP="006D5B45">
      <w:pPr>
        <w:pStyle w:val="Body"/>
      </w:pPr>
      <w:r>
        <w:t>“Beholding that inauspicious region abounding with every sort of foulness, Yudhishthira asked the celestial messenger, saying, ‘How far shall we proceed along a path like this? It behoveth thee to tell me where those brothers of mine are. I desire also to know what region is this of the gods?’</w:t>
      </w:r>
    </w:p>
    <w:p w14:paraId="16C4C9CF" w14:textId="77777777" w:rsidR="00BD6E04" w:rsidRDefault="00BD6E04" w:rsidP="006D5B45">
      <w:pPr>
        <w:pStyle w:val="Body"/>
      </w:pPr>
      <w:r>
        <w:lastRenderedPageBreak/>
        <w:t>“Hearing these words of king Yudhishthira the just, the celestial messenger stopped in his course and replied, saying, ‘Thus far is your way. The denizens of Heaven commanded me that having come thus far, I am to stop. If thou art tired, O king of kings, thou mayst return with me.’</w:t>
      </w:r>
    </w:p>
    <w:p w14:paraId="167ED1AF" w14:textId="164DD4A1" w:rsidR="00BD6E04" w:rsidRDefault="00BD6E04" w:rsidP="006D5B45">
      <w:pPr>
        <w:pStyle w:val="Body"/>
      </w:pPr>
      <w:r>
        <w:rPr>
          <w:spacing w:val="-3"/>
        </w:rPr>
        <w:t xml:space="preserve">“Yudhishthira, however, </w:t>
      </w:r>
      <w:r>
        <w:t xml:space="preserve">was exceedingly disconsolate and stupefied by the foul </w:t>
      </w:r>
      <w:r>
        <w:rPr>
          <w:spacing w:val="-3"/>
        </w:rPr>
        <w:t xml:space="preserve">odour. </w:t>
      </w:r>
      <w:r>
        <w:t xml:space="preserve">Resolved to return, O Bharata, he retraced his steps. Afflicted by sorrow and grief, the righteous-souled monarch turned back. </w:t>
      </w:r>
      <w:r>
        <w:rPr>
          <w:spacing w:val="-3"/>
        </w:rPr>
        <w:t xml:space="preserve">Just at </w:t>
      </w:r>
      <w:r>
        <w:t xml:space="preserve">that moment he heard piteous lamentations all around, </w:t>
      </w:r>
      <w:r>
        <w:rPr>
          <w:spacing w:val="-4"/>
        </w:rPr>
        <w:t xml:space="preserve">‘O </w:t>
      </w:r>
      <w:r>
        <w:t xml:space="preserve">son of Dharma, O royal sage, O thou of sacred origin, O son of </w:t>
      </w:r>
      <w:r>
        <w:rPr>
          <w:spacing w:val="-3"/>
        </w:rPr>
        <w:t xml:space="preserve">Pandu, </w:t>
      </w:r>
      <w:r>
        <w:t xml:space="preserve">do thou stay a moment for favouring us. </w:t>
      </w:r>
      <w:r>
        <w:rPr>
          <w:spacing w:val="-5"/>
        </w:rPr>
        <w:t xml:space="preserve">At </w:t>
      </w:r>
      <w:r>
        <w:t xml:space="preserve">thy approach, O invincible one, a delightful breeze hath begun to </w:t>
      </w:r>
      <w:r>
        <w:rPr>
          <w:spacing w:val="-5"/>
        </w:rPr>
        <w:t xml:space="preserve">blow, </w:t>
      </w:r>
      <w:r>
        <w:t>bearing the sweet scent of thy person. Great hath been our relief</w:t>
      </w:r>
      <w:r>
        <w:rPr>
          <w:spacing w:val="-3"/>
        </w:rPr>
        <w:t xml:space="preserve"> at </w:t>
      </w:r>
      <w:r>
        <w:t xml:space="preserve">this. O foremost of kings, beholding thee, O first of men, great hath been our happiness. O son of Pritha, let that happiness last longer through thy stay here, for a few moments more. Do thou remain here, O Bharata, for even a short while. As long as thou art here, O thou of </w:t>
      </w:r>
      <w:r>
        <w:rPr>
          <w:spacing w:val="-6"/>
        </w:rPr>
        <w:t xml:space="preserve">Kuru’s </w:t>
      </w:r>
      <w:r>
        <w:t xml:space="preserve">race, torments cease to afflict </w:t>
      </w:r>
      <w:r>
        <w:rPr>
          <w:spacing w:val="-8"/>
        </w:rPr>
        <w:t xml:space="preserve">us.’ </w:t>
      </w:r>
      <w:r>
        <w:t xml:space="preserve">These and </w:t>
      </w:r>
      <w:r>
        <w:rPr>
          <w:spacing w:val="-3"/>
        </w:rPr>
        <w:t xml:space="preserve">many </w:t>
      </w:r>
      <w:r>
        <w:t>similar words, uttered in piteous voices by persons in pain, the king heard in that region, wafted to his ears from every side.</w:t>
      </w:r>
    </w:p>
    <w:p w14:paraId="1A3EE4FE" w14:textId="157AF9C6" w:rsidR="00BD6E04" w:rsidRDefault="00BD6E04" w:rsidP="006D5B45">
      <w:pPr>
        <w:pStyle w:val="Body"/>
      </w:pPr>
      <w:r>
        <w:t>“Hearing those words of beings in woe, Yudhishthira of compassionate heart exclaimed aloud, ‘Alas, how painful!’ And the king stood still. The speeches of those woe-begone and afflicted persons seemed to the son of Pandu to be uttered in voices that he had heard before although he could not recognise them on that occasion.</w:t>
      </w:r>
    </w:p>
    <w:p w14:paraId="79E3A382" w14:textId="77777777" w:rsidR="00BD6E04" w:rsidRDefault="00BD6E04" w:rsidP="006D5B45">
      <w:pPr>
        <w:pStyle w:val="Body"/>
      </w:pPr>
      <w:r>
        <w:rPr>
          <w:spacing w:val="-3"/>
        </w:rPr>
        <w:t xml:space="preserve">“Unable </w:t>
      </w:r>
      <w:r>
        <w:t xml:space="preserve">to recognise voices, </w:t>
      </w:r>
      <w:r>
        <w:rPr>
          <w:spacing w:val="-6"/>
        </w:rPr>
        <w:t xml:space="preserve">Dharma’s </w:t>
      </w:r>
      <w:r>
        <w:t xml:space="preserve">son, </w:t>
      </w:r>
      <w:r>
        <w:rPr>
          <w:spacing w:val="-3"/>
        </w:rPr>
        <w:t xml:space="preserve">Yudhishthira, </w:t>
      </w:r>
      <w:r>
        <w:t xml:space="preserve">enquired, saying, ‘Who are you? </w:t>
      </w:r>
      <w:r>
        <w:rPr>
          <w:spacing w:val="-3"/>
        </w:rPr>
        <w:t xml:space="preserve">Why </w:t>
      </w:r>
      <w:r>
        <w:t>also do you stay here?’</w:t>
      </w:r>
    </w:p>
    <w:p w14:paraId="2D04BE1F" w14:textId="77777777" w:rsidR="00BD6E04" w:rsidRPr="009262A2" w:rsidRDefault="00BD6E04" w:rsidP="009262A2">
      <w:pPr>
        <w:pStyle w:val="Body"/>
      </w:pPr>
      <w:r w:rsidRPr="009262A2">
        <w:t>“Thus addressed, they answered him from all sides, saying, ‘I am Karna!’ ‘I am Bhimasena!’ ‘I am Arjuna!’ ‘I am Nakula!’ ‘I am Sahadeva!’ ‘I am Dhrishtadyumna!’ ‘I am Draupadi!’ ‘We are the sons of Draupadi!’ Even thus, O king, did those voices speak.</w:t>
      </w:r>
    </w:p>
    <w:p w14:paraId="29FE6389" w14:textId="2ABE39ED" w:rsidR="00BD6E04" w:rsidRDefault="00BD6E04" w:rsidP="006D5B45">
      <w:pPr>
        <w:pStyle w:val="Body"/>
      </w:pPr>
      <w:r>
        <w:t xml:space="preserve">“Hearing those exclamations, O king, uttered in voices of pain suitable to that place, the royal </w:t>
      </w:r>
      <w:r>
        <w:rPr>
          <w:spacing w:val="-3"/>
        </w:rPr>
        <w:t xml:space="preserve">Yudhishthira </w:t>
      </w:r>
      <w:r>
        <w:t xml:space="preserve">asked himself </w:t>
      </w:r>
      <w:r>
        <w:rPr>
          <w:spacing w:val="-3"/>
        </w:rPr>
        <w:t xml:space="preserve">‘What </w:t>
      </w:r>
      <w:r>
        <w:t xml:space="preserve">perverse destiny is this? </w:t>
      </w:r>
      <w:r>
        <w:rPr>
          <w:spacing w:val="-3"/>
        </w:rPr>
        <w:t xml:space="preserve">What </w:t>
      </w:r>
      <w:r>
        <w:t xml:space="preserve">are those sinful acts which were committed by those high-souled beings, Karna and the sons of Draupadi, and the slender-waisted princess of Pancala, so that their residence has been assigned in this region of foetid smell and great woe? I am not aware of </w:t>
      </w:r>
      <w:r>
        <w:rPr>
          <w:spacing w:val="-3"/>
        </w:rPr>
        <w:t xml:space="preserve">any </w:t>
      </w:r>
      <w:r>
        <w:t xml:space="preserve">transgression that can be attributed to these persons of righteous deeds. </w:t>
      </w:r>
      <w:r>
        <w:rPr>
          <w:spacing w:val="-3"/>
        </w:rPr>
        <w:t xml:space="preserve">What </w:t>
      </w:r>
      <w:r>
        <w:t xml:space="preserve">is that act by doing which </w:t>
      </w:r>
      <w:r>
        <w:rPr>
          <w:spacing w:val="-4"/>
        </w:rPr>
        <w:t xml:space="preserve">Dhritarashtra’s </w:t>
      </w:r>
      <w:r>
        <w:t xml:space="preserve">son, king Suyodhana, with all his sinful followers, has become invested with such prosperity? Endued with prosperity like that of the great Indra himself, he is highly adored. </w:t>
      </w:r>
      <w:r>
        <w:rPr>
          <w:spacing w:val="-3"/>
        </w:rPr>
        <w:t xml:space="preserve">What </w:t>
      </w:r>
      <w:r>
        <w:t>is that act through the consequence of which these (high-souled ones)</w:t>
      </w:r>
      <w:r>
        <w:rPr>
          <w:spacing w:val="-4"/>
        </w:rPr>
        <w:t xml:space="preserve"> </w:t>
      </w:r>
      <w:r>
        <w:t>have</w:t>
      </w:r>
      <w:r>
        <w:rPr>
          <w:spacing w:val="-3"/>
        </w:rPr>
        <w:t xml:space="preserve"> </w:t>
      </w:r>
      <w:r>
        <w:t>fallen</w:t>
      </w:r>
      <w:r>
        <w:rPr>
          <w:spacing w:val="-3"/>
        </w:rPr>
        <w:t xml:space="preserve"> </w:t>
      </w:r>
      <w:r>
        <w:t>into</w:t>
      </w:r>
      <w:r>
        <w:rPr>
          <w:spacing w:val="-3"/>
        </w:rPr>
        <w:t xml:space="preserve"> </w:t>
      </w:r>
      <w:r>
        <w:t>Hell?</w:t>
      </w:r>
      <w:r>
        <w:rPr>
          <w:spacing w:val="-3"/>
        </w:rPr>
        <w:t xml:space="preserve"> </w:t>
      </w:r>
      <w:r>
        <w:t>All</w:t>
      </w:r>
      <w:r>
        <w:rPr>
          <w:spacing w:val="-4"/>
        </w:rPr>
        <w:t xml:space="preserve"> </w:t>
      </w:r>
      <w:r>
        <w:t>of</w:t>
      </w:r>
      <w:r>
        <w:rPr>
          <w:spacing w:val="-3"/>
        </w:rPr>
        <w:t xml:space="preserve"> </w:t>
      </w:r>
      <w:r>
        <w:t>them</w:t>
      </w:r>
      <w:r>
        <w:rPr>
          <w:spacing w:val="-3"/>
        </w:rPr>
        <w:t xml:space="preserve"> </w:t>
      </w:r>
      <w:r>
        <w:t>were</w:t>
      </w:r>
      <w:r>
        <w:rPr>
          <w:spacing w:val="-3"/>
        </w:rPr>
        <w:t xml:space="preserve"> </w:t>
      </w:r>
      <w:r>
        <w:t>conversant</w:t>
      </w:r>
      <w:r>
        <w:rPr>
          <w:spacing w:val="-3"/>
        </w:rPr>
        <w:t xml:space="preserve"> </w:t>
      </w:r>
      <w:r>
        <w:t>with</w:t>
      </w:r>
      <w:r>
        <w:rPr>
          <w:spacing w:val="-3"/>
        </w:rPr>
        <w:t xml:space="preserve"> </w:t>
      </w:r>
      <w:r>
        <w:t>every</w:t>
      </w:r>
      <w:r>
        <w:rPr>
          <w:spacing w:val="-4"/>
        </w:rPr>
        <w:t xml:space="preserve"> </w:t>
      </w:r>
      <w:r>
        <w:rPr>
          <w:spacing w:val="-5"/>
        </w:rPr>
        <w:t>duty,</w:t>
      </w:r>
      <w:r>
        <w:rPr>
          <w:spacing w:val="-3"/>
        </w:rPr>
        <w:t xml:space="preserve"> </w:t>
      </w:r>
      <w:r>
        <w:t>were</w:t>
      </w:r>
      <w:r>
        <w:rPr>
          <w:spacing w:val="-3"/>
        </w:rPr>
        <w:t xml:space="preserve"> </w:t>
      </w:r>
      <w:r>
        <w:t>heroes,</w:t>
      </w:r>
      <w:r>
        <w:rPr>
          <w:spacing w:val="-3"/>
        </w:rPr>
        <w:t xml:space="preserve"> </w:t>
      </w:r>
      <w:r>
        <w:t>were</w:t>
      </w:r>
      <w:r>
        <w:rPr>
          <w:spacing w:val="-3"/>
        </w:rPr>
        <w:t xml:space="preserve"> </w:t>
      </w:r>
      <w:r>
        <w:t>devoted</w:t>
      </w:r>
      <w:r>
        <w:rPr>
          <w:spacing w:val="-3"/>
        </w:rPr>
        <w:t xml:space="preserve"> </w:t>
      </w:r>
      <w:r>
        <w:t>to</w:t>
      </w:r>
      <w:r>
        <w:rPr>
          <w:spacing w:val="-4"/>
        </w:rPr>
        <w:t xml:space="preserve"> </w:t>
      </w:r>
      <w:r>
        <w:t>truth</w:t>
      </w:r>
      <w:r>
        <w:rPr>
          <w:spacing w:val="-3"/>
        </w:rPr>
        <w:t xml:space="preserve"> </w:t>
      </w:r>
      <w:r>
        <w:t>and</w:t>
      </w:r>
      <w:r>
        <w:rPr>
          <w:spacing w:val="-3"/>
        </w:rPr>
        <w:t xml:space="preserve"> </w:t>
      </w:r>
      <w:r>
        <w:t xml:space="preserve">the </w:t>
      </w:r>
      <w:r>
        <w:rPr>
          <w:spacing w:val="-4"/>
        </w:rPr>
        <w:t xml:space="preserve">Vedas; </w:t>
      </w:r>
      <w:r>
        <w:t xml:space="preserve">were observant of Kshatriya practices; were righteous in their acts; were performers of sacrifices; and givers of large presents unto brahmanas. Am I </w:t>
      </w:r>
      <w:r>
        <w:lastRenderedPageBreak/>
        <w:t xml:space="preserve">asleep or awake? Am I conscious or unconscious? </w:t>
      </w:r>
      <w:r>
        <w:rPr>
          <w:spacing w:val="-5"/>
        </w:rPr>
        <w:t xml:space="preserve">Or, </w:t>
      </w:r>
      <w:r>
        <w:t>is all this a mental delusion due to disorders of the</w:t>
      </w:r>
      <w:r>
        <w:rPr>
          <w:spacing w:val="-2"/>
        </w:rPr>
        <w:t xml:space="preserve"> </w:t>
      </w:r>
      <w:r>
        <w:t>brain?’</w:t>
      </w:r>
    </w:p>
    <w:p w14:paraId="5773899D" w14:textId="73CC8E5E" w:rsidR="00BD6E04" w:rsidRDefault="00BD6E04" w:rsidP="006D5B45">
      <w:pPr>
        <w:pStyle w:val="Body"/>
      </w:pPr>
      <w:r>
        <w:t>“Overwhelmed by sorrow and grief, and with his senses agitated by anxiety, king Yudhishthira indulged in such reflections for a long time. The royal son of Dharma then gave way to great wrath. Indeed, Yudhishthira then censured the gods, as also Dharma himself. Afflicted by the very foul odour, he addressed the celestial messenger, saying, ‘Return to the presence of those whose messenger thou art. Tell them that I shall not go back to where they are, but shall stay even here, since, in consequence of my companionship, these afflicted brothers of mine have become comforted.’ Thus addressed by the intelligent son of Pandu, the celestial messenger returned to the place where the chief of the deities was, viz., he of a hundred sacrifices. He represented unto him the acts of Yudhishthira. Indeed, O ruler of men, he informed Indra of all that Dharma’s son had said!</w:t>
      </w:r>
    </w:p>
    <w:p w14:paraId="097EA2C3" w14:textId="77777777" w:rsidR="00FF15BC" w:rsidRDefault="00FF15BC" w:rsidP="006D5B45">
      <w:pPr>
        <w:pStyle w:val="Body"/>
      </w:pPr>
    </w:p>
    <w:p w14:paraId="06732FFE" w14:textId="77777777" w:rsidR="00BD6E04" w:rsidRDefault="00BD6E04" w:rsidP="006D5B45">
      <w:pPr>
        <w:pStyle w:val="Heading4"/>
      </w:pPr>
      <w:r>
        <w:t>Section III</w:t>
      </w:r>
    </w:p>
    <w:p w14:paraId="327580FD" w14:textId="3F79DB17" w:rsidR="00BD6E04" w:rsidRDefault="00BD6E04" w:rsidP="006D5B45">
      <w:pPr>
        <w:pStyle w:val="Body"/>
      </w:pPr>
      <w:r>
        <w:rPr>
          <w:spacing w:val="-4"/>
        </w:rPr>
        <w:t xml:space="preserve">Vaishampayana </w:t>
      </w:r>
      <w:r>
        <w:t xml:space="preserve">said, “King </w:t>
      </w:r>
      <w:r>
        <w:rPr>
          <w:spacing w:val="-3"/>
        </w:rPr>
        <w:t xml:space="preserve">Yudhishthira </w:t>
      </w:r>
      <w:r>
        <w:t xml:space="preserve">the just, the son of Pritha, had not stayed there for more than a moment when, O thou of </w:t>
      </w:r>
      <w:r>
        <w:rPr>
          <w:spacing w:val="-6"/>
        </w:rPr>
        <w:t xml:space="preserve">Kuru’s </w:t>
      </w:r>
      <w:r>
        <w:t xml:space="preserve">race, all the gods with Indra </w:t>
      </w:r>
      <w:r>
        <w:rPr>
          <w:spacing w:val="-3"/>
        </w:rPr>
        <w:t xml:space="preserve">at </w:t>
      </w:r>
      <w:r>
        <w:t xml:space="preserve">their head came to that spot. The deity of Righteousness in his embodied form also came to that place where the </w:t>
      </w:r>
      <w:r>
        <w:rPr>
          <w:spacing w:val="-3"/>
        </w:rPr>
        <w:t xml:space="preserve">Kuru </w:t>
      </w:r>
      <w:r>
        <w:t xml:space="preserve">king was, for seeing that monarch. </w:t>
      </w:r>
      <w:r>
        <w:rPr>
          <w:spacing w:val="-3"/>
        </w:rPr>
        <w:t xml:space="preserve">Upon </w:t>
      </w:r>
      <w:r>
        <w:t xml:space="preserve">the advent of those deities of resplendent bodies and sanctified and noble deeds, the darkness that had overwhelmed that region immediately disappeared. The torments undergone by beings of sinful deeds were no longer seen. The river </w:t>
      </w:r>
      <w:r>
        <w:rPr>
          <w:spacing w:val="-4"/>
        </w:rPr>
        <w:t xml:space="preserve">Vaitarani, </w:t>
      </w:r>
      <w:r>
        <w:t>the thorny Salmali, the iron jars, and the boulders of rock, so terrible to behold, also vanished from</w:t>
      </w:r>
      <w:r>
        <w:rPr>
          <w:spacing w:val="-5"/>
        </w:rPr>
        <w:t xml:space="preserve"> </w:t>
      </w:r>
      <w:r>
        <w:t>sight.</w:t>
      </w:r>
      <w:r>
        <w:rPr>
          <w:spacing w:val="-4"/>
        </w:rPr>
        <w:t xml:space="preserve"> </w:t>
      </w:r>
      <w:r>
        <w:t>The</w:t>
      </w:r>
      <w:r>
        <w:rPr>
          <w:spacing w:val="-4"/>
        </w:rPr>
        <w:t xml:space="preserve"> </w:t>
      </w:r>
      <w:r>
        <w:t>diverse</w:t>
      </w:r>
      <w:r>
        <w:rPr>
          <w:spacing w:val="-4"/>
        </w:rPr>
        <w:t xml:space="preserve"> </w:t>
      </w:r>
      <w:r>
        <w:t>repulsive</w:t>
      </w:r>
      <w:r>
        <w:rPr>
          <w:spacing w:val="-4"/>
        </w:rPr>
        <w:t xml:space="preserve"> </w:t>
      </w:r>
      <w:r>
        <w:t>corpses</w:t>
      </w:r>
      <w:r>
        <w:rPr>
          <w:spacing w:val="-4"/>
        </w:rPr>
        <w:t xml:space="preserve"> </w:t>
      </w:r>
      <w:r>
        <w:t>also,</w:t>
      </w:r>
      <w:r>
        <w:rPr>
          <w:spacing w:val="-4"/>
        </w:rPr>
        <w:t xml:space="preserve"> </w:t>
      </w:r>
      <w:r>
        <w:t>which</w:t>
      </w:r>
      <w:r>
        <w:rPr>
          <w:spacing w:val="-4"/>
        </w:rPr>
        <w:t xml:space="preserve"> </w:t>
      </w:r>
      <w:r>
        <w:t>the</w:t>
      </w:r>
      <w:r>
        <w:rPr>
          <w:spacing w:val="-4"/>
        </w:rPr>
        <w:t xml:space="preserve"> </w:t>
      </w:r>
      <w:r>
        <w:rPr>
          <w:spacing w:val="-3"/>
        </w:rPr>
        <w:t>Kuru</w:t>
      </w:r>
      <w:r>
        <w:rPr>
          <w:spacing w:val="-4"/>
        </w:rPr>
        <w:t xml:space="preserve"> </w:t>
      </w:r>
      <w:r>
        <w:t>king</w:t>
      </w:r>
      <w:r>
        <w:rPr>
          <w:spacing w:val="-4"/>
        </w:rPr>
        <w:t xml:space="preserve"> </w:t>
      </w:r>
      <w:r>
        <w:t>had</w:t>
      </w:r>
      <w:r>
        <w:rPr>
          <w:spacing w:val="-4"/>
        </w:rPr>
        <w:t xml:space="preserve"> </w:t>
      </w:r>
      <w:r>
        <w:t>seen,</w:t>
      </w:r>
      <w:r>
        <w:rPr>
          <w:spacing w:val="-4"/>
        </w:rPr>
        <w:t xml:space="preserve"> </w:t>
      </w:r>
      <w:r>
        <w:t>disappeared</w:t>
      </w:r>
      <w:r>
        <w:rPr>
          <w:spacing w:val="-4"/>
        </w:rPr>
        <w:t xml:space="preserve"> </w:t>
      </w:r>
      <w:r>
        <w:rPr>
          <w:spacing w:val="-3"/>
        </w:rPr>
        <w:t>at</w:t>
      </w:r>
      <w:r>
        <w:rPr>
          <w:spacing w:val="-4"/>
        </w:rPr>
        <w:t xml:space="preserve"> </w:t>
      </w:r>
      <w:r>
        <w:t>the</w:t>
      </w:r>
      <w:r>
        <w:rPr>
          <w:spacing w:val="-4"/>
        </w:rPr>
        <w:t xml:space="preserve"> </w:t>
      </w:r>
      <w:r>
        <w:t>same</w:t>
      </w:r>
      <w:r>
        <w:rPr>
          <w:spacing w:val="-4"/>
        </w:rPr>
        <w:t xml:space="preserve"> </w:t>
      </w:r>
      <w:r>
        <w:t>time.</w:t>
      </w:r>
      <w:r>
        <w:rPr>
          <w:spacing w:val="-4"/>
        </w:rPr>
        <w:t xml:space="preserve"> </w:t>
      </w:r>
      <w:r>
        <w:t>Then</w:t>
      </w:r>
      <w:r>
        <w:rPr>
          <w:spacing w:val="-4"/>
        </w:rPr>
        <w:t xml:space="preserve"> </w:t>
      </w:r>
      <w:r>
        <w:t>a</w:t>
      </w:r>
      <w:r w:rsidR="006D5B45">
        <w:t xml:space="preserve"> </w:t>
      </w:r>
      <w:r>
        <w:t>breeze, delicious and fraught with pleasant perfumes, perfectly pure and delightfully cool, O Bharata, began to blow on that spot in consequence of the presence of the gods. The Maruts, with Indra, the Vasus with the twin Ashvinis, the Sadhyas, the Rudras, the Adityas, and the other denizens of Heaven, as also the Siddhas and the great Rishis, all came there where Dharma’s royal son of great energy was.</w:t>
      </w:r>
    </w:p>
    <w:p w14:paraId="60E24459" w14:textId="77777777" w:rsidR="00BD6E04" w:rsidRDefault="00BD6E04" w:rsidP="006D5B45">
      <w:pPr>
        <w:pStyle w:val="Body"/>
      </w:pPr>
      <w:r>
        <w:t xml:space="preserve">“Then Shakra, the lord of the deities, endued with blazing </w:t>
      </w:r>
      <w:r>
        <w:rPr>
          <w:spacing w:val="-3"/>
        </w:rPr>
        <w:t xml:space="preserve">prosperity, </w:t>
      </w:r>
      <w:r>
        <w:t xml:space="preserve">addressed </w:t>
      </w:r>
      <w:r>
        <w:rPr>
          <w:spacing w:val="-3"/>
        </w:rPr>
        <w:t xml:space="preserve">Yudhishthira </w:t>
      </w:r>
      <w:r>
        <w:t>and comforting him,</w:t>
      </w:r>
      <w:r>
        <w:rPr>
          <w:spacing w:val="-5"/>
        </w:rPr>
        <w:t xml:space="preserve"> </w:t>
      </w:r>
      <w:r>
        <w:t>said,</w:t>
      </w:r>
      <w:r>
        <w:rPr>
          <w:spacing w:val="-5"/>
        </w:rPr>
        <w:t xml:space="preserve"> </w:t>
      </w:r>
      <w:r>
        <w:rPr>
          <w:spacing w:val="-4"/>
        </w:rPr>
        <w:t>‘O</w:t>
      </w:r>
      <w:r>
        <w:rPr>
          <w:spacing w:val="-5"/>
        </w:rPr>
        <w:t xml:space="preserve"> </w:t>
      </w:r>
      <w:r>
        <w:rPr>
          <w:spacing w:val="-3"/>
        </w:rPr>
        <w:t>Yudhishthira</w:t>
      </w:r>
      <w:r>
        <w:rPr>
          <w:spacing w:val="-4"/>
        </w:rPr>
        <w:t xml:space="preserve"> </w:t>
      </w:r>
      <w:r>
        <w:t>of</w:t>
      </w:r>
      <w:r>
        <w:rPr>
          <w:spacing w:val="-5"/>
        </w:rPr>
        <w:t xml:space="preserve"> </w:t>
      </w:r>
      <w:r>
        <w:t>mighty</w:t>
      </w:r>
      <w:r>
        <w:rPr>
          <w:spacing w:val="-5"/>
        </w:rPr>
        <w:t xml:space="preserve"> </w:t>
      </w:r>
      <w:r>
        <w:t>arms,</w:t>
      </w:r>
      <w:r>
        <w:rPr>
          <w:spacing w:val="-5"/>
        </w:rPr>
        <w:t xml:space="preserve"> </w:t>
      </w:r>
      <w:r>
        <w:t>come,</w:t>
      </w:r>
      <w:r>
        <w:rPr>
          <w:spacing w:val="-4"/>
        </w:rPr>
        <w:t xml:space="preserve"> </w:t>
      </w:r>
      <w:r>
        <w:t>come,</w:t>
      </w:r>
      <w:r>
        <w:rPr>
          <w:spacing w:val="-5"/>
        </w:rPr>
        <w:t xml:space="preserve"> </w:t>
      </w:r>
      <w:r>
        <w:t>O</w:t>
      </w:r>
      <w:r>
        <w:rPr>
          <w:spacing w:val="-5"/>
        </w:rPr>
        <w:t xml:space="preserve"> </w:t>
      </w:r>
      <w:r>
        <w:t>chief</w:t>
      </w:r>
      <w:r>
        <w:rPr>
          <w:spacing w:val="-5"/>
        </w:rPr>
        <w:t xml:space="preserve"> </w:t>
      </w:r>
      <w:r>
        <w:t>of</w:t>
      </w:r>
      <w:r>
        <w:rPr>
          <w:spacing w:val="-4"/>
        </w:rPr>
        <w:t xml:space="preserve"> </w:t>
      </w:r>
      <w:r>
        <w:t>men.</w:t>
      </w:r>
      <w:r>
        <w:rPr>
          <w:spacing w:val="-5"/>
        </w:rPr>
        <w:t xml:space="preserve"> </w:t>
      </w:r>
      <w:r>
        <w:t>These</w:t>
      </w:r>
      <w:r>
        <w:rPr>
          <w:spacing w:val="-5"/>
        </w:rPr>
        <w:t xml:space="preserve"> </w:t>
      </w:r>
      <w:r>
        <w:t>illusions</w:t>
      </w:r>
      <w:r>
        <w:rPr>
          <w:spacing w:val="-4"/>
        </w:rPr>
        <w:t xml:space="preserve"> </w:t>
      </w:r>
      <w:r>
        <w:t>have</w:t>
      </w:r>
      <w:r>
        <w:rPr>
          <w:spacing w:val="-5"/>
        </w:rPr>
        <w:t xml:space="preserve"> </w:t>
      </w:r>
      <w:r>
        <w:t>ended,</w:t>
      </w:r>
      <w:r>
        <w:rPr>
          <w:spacing w:val="-5"/>
        </w:rPr>
        <w:t xml:space="preserve"> </w:t>
      </w:r>
      <w:r>
        <w:t>O</w:t>
      </w:r>
      <w:r>
        <w:rPr>
          <w:spacing w:val="-5"/>
        </w:rPr>
        <w:t xml:space="preserve"> </w:t>
      </w:r>
      <w:r>
        <w:t>puissant</w:t>
      </w:r>
      <w:r>
        <w:rPr>
          <w:spacing w:val="-4"/>
        </w:rPr>
        <w:t xml:space="preserve"> </w:t>
      </w:r>
      <w:r>
        <w:t xml:space="preserve">one. Success has been attained by thee, O mighty-armed one, and eternal regions (of felicity) have become thine. Thou shouldst not yield to wrath. Listen to these words of mine. Hell, O son, should without doubt be beheld by every king. Of both good and bad there is abundance, O chief of men. </w:t>
      </w:r>
      <w:r>
        <w:rPr>
          <w:spacing w:val="-3"/>
        </w:rPr>
        <w:t xml:space="preserve">He </w:t>
      </w:r>
      <w:r>
        <w:t xml:space="preserve">who enjoys first the fruits of his good acts must afterwards endure Hell. </w:t>
      </w:r>
      <w:r>
        <w:rPr>
          <w:spacing w:val="-3"/>
        </w:rPr>
        <w:t xml:space="preserve">He, </w:t>
      </w:r>
      <w:r>
        <w:t xml:space="preserve">on the other hand, who first endures Hell, must afterwards </w:t>
      </w:r>
      <w:r>
        <w:lastRenderedPageBreak/>
        <w:t xml:space="preserve">enjoy Heaven. </w:t>
      </w:r>
      <w:r>
        <w:rPr>
          <w:spacing w:val="-3"/>
        </w:rPr>
        <w:t xml:space="preserve">He </w:t>
      </w:r>
      <w:r>
        <w:t xml:space="preserve">whose sinful acts are </w:t>
      </w:r>
      <w:r>
        <w:rPr>
          <w:spacing w:val="-3"/>
        </w:rPr>
        <w:t xml:space="preserve">many </w:t>
      </w:r>
      <w:r>
        <w:t xml:space="preserve">enjoys Heaven first. </w:t>
      </w:r>
      <w:r>
        <w:rPr>
          <w:spacing w:val="-5"/>
        </w:rPr>
        <w:t xml:space="preserve">It </w:t>
      </w:r>
      <w:r>
        <w:t xml:space="preserve">is for this, O king, that desirous of doing thee good, I caused thee to be sent for having a view of Hell. Thou hadst, by a pretence, deceived Drona in the matter of his son. Thou hast, in consequence thereof, been shown Hell by an act of deception. After the manner of thyself, Bhima and Arjuna, and Draupadi, have all been shown the place of sinners by an act of deception. Come, O chief of men, all of them have been cleansed of their sins. All those kings who had aided thee and who have been slain in battle, have all attained to Heaven. Come and behold them, O foremost one of </w:t>
      </w:r>
      <w:r>
        <w:rPr>
          <w:spacing w:val="-6"/>
        </w:rPr>
        <w:t>Bharata’s</w:t>
      </w:r>
      <w:r>
        <w:rPr>
          <w:spacing w:val="-5"/>
        </w:rPr>
        <w:t xml:space="preserve"> </w:t>
      </w:r>
      <w:r>
        <w:t>race.</w:t>
      </w:r>
    </w:p>
    <w:p w14:paraId="6364ED63" w14:textId="77777777" w:rsidR="00BD6E04" w:rsidRDefault="00BD6E04" w:rsidP="006D5B45">
      <w:pPr>
        <w:pStyle w:val="Body"/>
      </w:pPr>
      <w:r>
        <w:rPr>
          <w:spacing w:val="-3"/>
        </w:rPr>
        <w:t xml:space="preserve">“‘Karna, </w:t>
      </w:r>
      <w:r>
        <w:t xml:space="preserve">the mighty bowman, that foremost of all wielders of weapons for whom thou art grieving, has also attained to high success. Behold, O puissant one, that foremost of men, viz., the son of Surya. </w:t>
      </w:r>
      <w:r>
        <w:rPr>
          <w:spacing w:val="-3"/>
        </w:rPr>
        <w:t xml:space="preserve">He </w:t>
      </w:r>
      <w:r>
        <w:t xml:space="preserve">is in that place which is his own, O mighty-armed one. Kill this grief of thine, O chief of men. Behold thy brothers and others, those kings, that is, who had espoused thy side. They have all attained to their respective places (of felicity). Let the fever of thy heart be dispelled. Having endured a little misery first, from this time, O son of </w:t>
      </w:r>
      <w:r>
        <w:rPr>
          <w:spacing w:val="-6"/>
        </w:rPr>
        <w:t xml:space="preserve">Kuru’s </w:t>
      </w:r>
      <w:r>
        <w:t xml:space="preserve">race, do thou sport with me in happiness, divested of grief and all thy ailments dispelled. O mighty-armed one, do thou now </w:t>
      </w:r>
      <w:r>
        <w:rPr>
          <w:spacing w:val="-5"/>
        </w:rPr>
        <w:t xml:space="preserve">enjoy, </w:t>
      </w:r>
      <w:r>
        <w:t xml:space="preserve">O king, the rewards of all thy deeds of righteousness of those regions which thou hast acquired thyself by thy penances and of all thy gifts. Let deities and Gandharvas, and celestial Apsaras, decked in pure robes and excellent ornaments, wait upon and serve thee for thy happiness. Do thou, O mighty-armed one, enjoy now those regions (of felicity) which have become thine through the Rajasuya sacrifice performed by thee and whose felicities have been enhanced by the sacrificial scimitar employed by thee. Let the high fruits of thy penances be enjoyed by thee. Thy regions, O </w:t>
      </w:r>
      <w:r>
        <w:rPr>
          <w:spacing w:val="-3"/>
        </w:rPr>
        <w:t xml:space="preserve">Yudhishthira, </w:t>
      </w:r>
      <w:r>
        <w:t xml:space="preserve">are above, those of kings. They are equal to those of Hariscandra, O son of Pritha. Come, and sport there in bliss. There where the royal sage Mandhatri is, there where king Bhagiratha is, there where </w:t>
      </w:r>
      <w:r>
        <w:rPr>
          <w:spacing w:val="-5"/>
        </w:rPr>
        <w:t xml:space="preserve">Dushmanta’s </w:t>
      </w:r>
      <w:r>
        <w:t xml:space="preserve">son Bharata is, there wilt thou sport in bliss. </w:t>
      </w:r>
      <w:r>
        <w:rPr>
          <w:spacing w:val="-3"/>
        </w:rPr>
        <w:t xml:space="preserve">Here </w:t>
      </w:r>
      <w:r>
        <w:t xml:space="preserve">is the celestial </w:t>
      </w:r>
      <w:r>
        <w:rPr>
          <w:spacing w:val="-3"/>
        </w:rPr>
        <w:t xml:space="preserve">river, </w:t>
      </w:r>
      <w:r>
        <w:t xml:space="preserve">sacred and sanctifying the three worlds. </w:t>
      </w:r>
      <w:r>
        <w:rPr>
          <w:spacing w:val="-5"/>
        </w:rPr>
        <w:t xml:space="preserve">It </w:t>
      </w:r>
      <w:r>
        <w:t xml:space="preserve">is called Heavenly Ganga. Plunging into it, thou wilt go to thy own regions. Having bathed in this stream, thou wilt be divested of thy human nature. Indeed, thy grief dispelled, thy ailments conquered, thou wilt be freed from all </w:t>
      </w:r>
      <w:r>
        <w:rPr>
          <w:spacing w:val="-4"/>
        </w:rPr>
        <w:t>enmities.’</w:t>
      </w:r>
    </w:p>
    <w:p w14:paraId="31F3CDC0" w14:textId="39F6104C" w:rsidR="00BD6E04" w:rsidRDefault="00BD6E04" w:rsidP="006D5B45">
      <w:pPr>
        <w:pStyle w:val="Body"/>
      </w:pPr>
      <w:r>
        <w:rPr>
          <w:spacing w:val="-4"/>
        </w:rPr>
        <w:t xml:space="preserve">“While, </w:t>
      </w:r>
      <w:r>
        <w:t xml:space="preserve">O </w:t>
      </w:r>
      <w:r>
        <w:rPr>
          <w:spacing w:val="-5"/>
        </w:rPr>
        <w:t xml:space="preserve">Kuru </w:t>
      </w:r>
      <w:r>
        <w:rPr>
          <w:spacing w:val="-3"/>
        </w:rPr>
        <w:t xml:space="preserve">king, </w:t>
      </w:r>
      <w:r>
        <w:t xml:space="preserve">the </w:t>
      </w:r>
      <w:r>
        <w:rPr>
          <w:spacing w:val="-3"/>
        </w:rPr>
        <w:t xml:space="preserve">chief of </w:t>
      </w:r>
      <w:r>
        <w:t xml:space="preserve">the gods was </w:t>
      </w:r>
      <w:r>
        <w:rPr>
          <w:spacing w:val="-3"/>
        </w:rPr>
        <w:t xml:space="preserve">saying </w:t>
      </w:r>
      <w:r>
        <w:t xml:space="preserve">so </w:t>
      </w:r>
      <w:r>
        <w:rPr>
          <w:spacing w:val="-4"/>
        </w:rPr>
        <w:t xml:space="preserve">unto </w:t>
      </w:r>
      <w:r>
        <w:rPr>
          <w:spacing w:val="-5"/>
        </w:rPr>
        <w:t xml:space="preserve">Yudhishthira, </w:t>
      </w:r>
      <w:r>
        <w:t xml:space="preserve">the </w:t>
      </w:r>
      <w:r>
        <w:rPr>
          <w:spacing w:val="-3"/>
        </w:rPr>
        <w:t xml:space="preserve">deity of </w:t>
      </w:r>
      <w:r>
        <w:rPr>
          <w:spacing w:val="-4"/>
        </w:rPr>
        <w:t xml:space="preserve">Righteousness, </w:t>
      </w:r>
      <w:r>
        <w:t xml:space="preserve">in his embodied </w:t>
      </w:r>
      <w:r>
        <w:rPr>
          <w:spacing w:val="-3"/>
        </w:rPr>
        <w:t xml:space="preserve">form, </w:t>
      </w:r>
      <w:r>
        <w:t xml:space="preserve">then </w:t>
      </w:r>
      <w:r>
        <w:rPr>
          <w:spacing w:val="-3"/>
        </w:rPr>
        <w:t xml:space="preserve">addressed </w:t>
      </w:r>
      <w:r>
        <w:t xml:space="preserve">his </w:t>
      </w:r>
      <w:r>
        <w:rPr>
          <w:spacing w:val="-3"/>
        </w:rPr>
        <w:t xml:space="preserve">own </w:t>
      </w:r>
      <w:r>
        <w:t xml:space="preserve">son </w:t>
      </w:r>
      <w:r>
        <w:rPr>
          <w:spacing w:val="-3"/>
        </w:rPr>
        <w:t xml:space="preserve">and said, </w:t>
      </w:r>
      <w:r>
        <w:rPr>
          <w:spacing w:val="-6"/>
        </w:rPr>
        <w:t xml:space="preserve">‘O </w:t>
      </w:r>
      <w:r>
        <w:rPr>
          <w:spacing w:val="-3"/>
        </w:rPr>
        <w:t xml:space="preserve">king, </w:t>
      </w:r>
      <w:r>
        <w:t xml:space="preserve">I </w:t>
      </w:r>
      <w:r>
        <w:rPr>
          <w:spacing w:val="-3"/>
        </w:rPr>
        <w:t xml:space="preserve">am greatly pleased, </w:t>
      </w:r>
      <w:r>
        <w:t xml:space="preserve">O </w:t>
      </w:r>
      <w:r>
        <w:rPr>
          <w:spacing w:val="-3"/>
        </w:rPr>
        <w:t xml:space="preserve">thou of </w:t>
      </w:r>
      <w:r>
        <w:rPr>
          <w:spacing w:val="-4"/>
        </w:rPr>
        <w:t xml:space="preserve">great </w:t>
      </w:r>
      <w:r>
        <w:rPr>
          <w:spacing w:val="-3"/>
        </w:rPr>
        <w:t xml:space="preserve">wisdom, </w:t>
      </w:r>
      <w:r>
        <w:t xml:space="preserve">with </w:t>
      </w:r>
      <w:r>
        <w:rPr>
          <w:spacing w:val="-3"/>
        </w:rPr>
        <w:t xml:space="preserve">thee, </w:t>
      </w:r>
      <w:r>
        <w:t xml:space="preserve">O </w:t>
      </w:r>
      <w:r>
        <w:rPr>
          <w:spacing w:val="-3"/>
        </w:rPr>
        <w:t xml:space="preserve">son, by thy devotion </w:t>
      </w:r>
      <w:r>
        <w:t xml:space="preserve">to </w:t>
      </w:r>
      <w:r>
        <w:rPr>
          <w:spacing w:val="-3"/>
        </w:rPr>
        <w:t xml:space="preserve">me, by thy truthfulness of speech, and </w:t>
      </w:r>
      <w:r>
        <w:rPr>
          <w:spacing w:val="-4"/>
        </w:rPr>
        <w:t xml:space="preserve">forgiveness, </w:t>
      </w:r>
      <w:r>
        <w:rPr>
          <w:spacing w:val="-3"/>
        </w:rPr>
        <w:t xml:space="preserve">and </w:t>
      </w:r>
      <w:r>
        <w:rPr>
          <w:spacing w:val="-4"/>
        </w:rPr>
        <w:t xml:space="preserve">self-restraint. </w:t>
      </w:r>
      <w:r>
        <w:rPr>
          <w:spacing w:val="-3"/>
        </w:rPr>
        <w:t xml:space="preserve">This, indeed, </w:t>
      </w:r>
      <w:r>
        <w:t xml:space="preserve">is the </w:t>
      </w:r>
      <w:r>
        <w:rPr>
          <w:spacing w:val="-3"/>
        </w:rPr>
        <w:t xml:space="preserve">third test, </w:t>
      </w:r>
      <w:r>
        <w:t xml:space="preserve">O </w:t>
      </w:r>
      <w:r>
        <w:rPr>
          <w:spacing w:val="-3"/>
        </w:rPr>
        <w:t xml:space="preserve">king, </w:t>
      </w:r>
      <w:r>
        <w:t xml:space="preserve">to </w:t>
      </w:r>
      <w:r>
        <w:rPr>
          <w:spacing w:val="-3"/>
        </w:rPr>
        <w:t xml:space="preserve">which </w:t>
      </w:r>
      <w:r>
        <w:t xml:space="preserve">I </w:t>
      </w:r>
      <w:r>
        <w:rPr>
          <w:spacing w:val="-4"/>
        </w:rPr>
        <w:t xml:space="preserve">put </w:t>
      </w:r>
      <w:r>
        <w:rPr>
          <w:spacing w:val="-3"/>
        </w:rPr>
        <w:t xml:space="preserve">thee. Thou </w:t>
      </w:r>
      <w:r>
        <w:t xml:space="preserve">art </w:t>
      </w:r>
      <w:r>
        <w:rPr>
          <w:spacing w:val="-4"/>
        </w:rPr>
        <w:t xml:space="preserve">incapable, </w:t>
      </w:r>
      <w:r>
        <w:t xml:space="preserve">O son </w:t>
      </w:r>
      <w:r>
        <w:rPr>
          <w:spacing w:val="-3"/>
        </w:rPr>
        <w:t xml:space="preserve">of Pritha, of being </w:t>
      </w:r>
      <w:r>
        <w:t xml:space="preserve">swerved </w:t>
      </w:r>
      <w:r>
        <w:rPr>
          <w:spacing w:val="-3"/>
        </w:rPr>
        <w:t xml:space="preserve">from thy </w:t>
      </w:r>
      <w:r>
        <w:rPr>
          <w:spacing w:val="-4"/>
        </w:rPr>
        <w:t xml:space="preserve">nature </w:t>
      </w:r>
      <w:r>
        <w:rPr>
          <w:spacing w:val="-3"/>
        </w:rPr>
        <w:t xml:space="preserve">or reason. </w:t>
      </w:r>
      <w:r>
        <w:t>Be</w:t>
      </w:r>
      <w:r>
        <w:rPr>
          <w:spacing w:val="-4"/>
        </w:rPr>
        <w:t xml:space="preserve">fore </w:t>
      </w:r>
      <w:r>
        <w:t xml:space="preserve">this, I had </w:t>
      </w:r>
      <w:r>
        <w:rPr>
          <w:spacing w:val="-3"/>
        </w:rPr>
        <w:t xml:space="preserve">examined </w:t>
      </w:r>
      <w:r>
        <w:t xml:space="preserve">thee in the </w:t>
      </w:r>
      <w:r>
        <w:rPr>
          <w:spacing w:val="-3"/>
        </w:rPr>
        <w:t xml:space="preserve">Dwaita </w:t>
      </w:r>
      <w:r>
        <w:t xml:space="preserve">woods </w:t>
      </w:r>
      <w:r>
        <w:rPr>
          <w:spacing w:val="-3"/>
        </w:rPr>
        <w:t xml:space="preserve">by </w:t>
      </w:r>
      <w:r>
        <w:rPr>
          <w:spacing w:val="-4"/>
        </w:rPr>
        <w:t xml:space="preserve">my questions, </w:t>
      </w:r>
      <w:r>
        <w:t xml:space="preserve">when </w:t>
      </w:r>
      <w:r>
        <w:rPr>
          <w:spacing w:val="-3"/>
        </w:rPr>
        <w:t xml:space="preserve">thou hadst come </w:t>
      </w:r>
      <w:r>
        <w:t xml:space="preserve">to </w:t>
      </w:r>
      <w:r>
        <w:rPr>
          <w:spacing w:val="-3"/>
        </w:rPr>
        <w:t xml:space="preserve">that lake </w:t>
      </w:r>
      <w:r>
        <w:rPr>
          <w:spacing w:val="-4"/>
        </w:rPr>
        <w:t xml:space="preserve">for recovering </w:t>
      </w:r>
      <w:r>
        <w:t xml:space="preserve">a </w:t>
      </w:r>
      <w:r>
        <w:rPr>
          <w:spacing w:val="-4"/>
        </w:rPr>
        <w:t xml:space="preserve">couple </w:t>
      </w:r>
      <w:r>
        <w:rPr>
          <w:spacing w:val="-3"/>
        </w:rPr>
        <w:t xml:space="preserve">of fire sticks. Thou stoodst it well. </w:t>
      </w:r>
      <w:r>
        <w:rPr>
          <w:spacing w:val="-4"/>
        </w:rPr>
        <w:t xml:space="preserve">Assuming </w:t>
      </w:r>
      <w:r>
        <w:t xml:space="preserve">the </w:t>
      </w:r>
      <w:r>
        <w:rPr>
          <w:spacing w:val="-3"/>
        </w:rPr>
        <w:t xml:space="preserve">shape of </w:t>
      </w:r>
      <w:r>
        <w:t xml:space="preserve">a dog, I </w:t>
      </w:r>
      <w:r>
        <w:rPr>
          <w:spacing w:val="-3"/>
        </w:rPr>
        <w:t xml:space="preserve">examined </w:t>
      </w:r>
      <w:r>
        <w:t xml:space="preserve">thee </w:t>
      </w:r>
      <w:r>
        <w:rPr>
          <w:spacing w:val="-3"/>
        </w:rPr>
        <w:lastRenderedPageBreak/>
        <w:t xml:space="preserve">once </w:t>
      </w:r>
      <w:r>
        <w:rPr>
          <w:spacing w:val="-4"/>
        </w:rPr>
        <w:t xml:space="preserve">more, </w:t>
      </w:r>
      <w:r>
        <w:t xml:space="preserve">O </w:t>
      </w:r>
      <w:r>
        <w:rPr>
          <w:spacing w:val="-3"/>
        </w:rPr>
        <w:t xml:space="preserve">son, </w:t>
      </w:r>
      <w:r>
        <w:t xml:space="preserve">when </w:t>
      </w:r>
      <w:r>
        <w:rPr>
          <w:spacing w:val="-3"/>
        </w:rPr>
        <w:t xml:space="preserve">thy </w:t>
      </w:r>
      <w:r>
        <w:rPr>
          <w:spacing w:val="-4"/>
        </w:rPr>
        <w:t xml:space="preserve">brothers </w:t>
      </w:r>
      <w:r>
        <w:t xml:space="preserve">with </w:t>
      </w:r>
      <w:r>
        <w:rPr>
          <w:spacing w:val="-4"/>
        </w:rPr>
        <w:t xml:space="preserve">Draupadi </w:t>
      </w:r>
      <w:r>
        <w:t xml:space="preserve">had </w:t>
      </w:r>
      <w:r>
        <w:rPr>
          <w:spacing w:val="-3"/>
        </w:rPr>
        <w:t xml:space="preserve">fallen down. This </w:t>
      </w:r>
      <w:r>
        <w:t xml:space="preserve">has been </w:t>
      </w:r>
      <w:r>
        <w:rPr>
          <w:spacing w:val="-3"/>
        </w:rPr>
        <w:t xml:space="preserve">thy third test; thou hast expressed thy wish </w:t>
      </w:r>
      <w:r>
        <w:t xml:space="preserve">to </w:t>
      </w:r>
      <w:r>
        <w:rPr>
          <w:spacing w:val="-3"/>
        </w:rPr>
        <w:t xml:space="preserve">stay </w:t>
      </w:r>
      <w:r>
        <w:rPr>
          <w:spacing w:val="-4"/>
        </w:rPr>
        <w:t xml:space="preserve">at Hell for </w:t>
      </w:r>
      <w:r>
        <w:t xml:space="preserve">the sake </w:t>
      </w:r>
      <w:r>
        <w:rPr>
          <w:spacing w:val="-3"/>
        </w:rPr>
        <w:t xml:space="preserve">of thy </w:t>
      </w:r>
      <w:r>
        <w:rPr>
          <w:spacing w:val="-4"/>
        </w:rPr>
        <w:t xml:space="preserve">brothers. </w:t>
      </w:r>
      <w:r>
        <w:rPr>
          <w:spacing w:val="-3"/>
        </w:rPr>
        <w:t xml:space="preserve">Thou hast become cleansed, </w:t>
      </w:r>
      <w:r>
        <w:t xml:space="preserve">O </w:t>
      </w:r>
      <w:r>
        <w:rPr>
          <w:spacing w:val="-3"/>
        </w:rPr>
        <w:t xml:space="preserve">highly blessed </w:t>
      </w:r>
      <w:r>
        <w:rPr>
          <w:spacing w:val="-4"/>
        </w:rPr>
        <w:t xml:space="preserve">one. </w:t>
      </w:r>
      <w:r>
        <w:rPr>
          <w:spacing w:val="-3"/>
        </w:rPr>
        <w:t xml:space="preserve">Purified of sin, </w:t>
      </w:r>
      <w:r>
        <w:t xml:space="preserve">be </w:t>
      </w:r>
      <w:r>
        <w:rPr>
          <w:spacing w:val="-3"/>
        </w:rPr>
        <w:t xml:space="preserve">thou </w:t>
      </w:r>
      <w:r>
        <w:rPr>
          <w:spacing w:val="-7"/>
        </w:rPr>
        <w:t>happy.</w:t>
      </w:r>
    </w:p>
    <w:p w14:paraId="0460871B" w14:textId="35A44351" w:rsidR="00BD6E04" w:rsidRDefault="00BD6E04" w:rsidP="006D5B45">
      <w:pPr>
        <w:pStyle w:val="Body"/>
      </w:pPr>
      <w:r>
        <w:t>O son of Pritha, thy brothers, O king, were not such as to deserve Hell. All this has been an illusion created by the chief of the gods. Without doubt, all kings, O son, must once behold Hell. Hence hast thou for a little while been subjected to this great affliction. O king, neither Arjuna, nor Bhima, nor any of those foremost of men, viz., the twins, nor Karna, ever truthful in speech and possessed of great courage, could be deserving of Hell for a long time. The princess Krishna too, O Yudhishthira, could not be deserving of that place of sinners. Come, come, O foremost one of the Bharatas, behold Ganga who spreads her current over the three worlds.’</w:t>
      </w:r>
    </w:p>
    <w:p w14:paraId="062BCD6F" w14:textId="77777777" w:rsidR="00BD6E04" w:rsidRDefault="00BD6E04" w:rsidP="006D5B45">
      <w:pPr>
        <w:pStyle w:val="Body"/>
      </w:pPr>
      <w:r>
        <w:t xml:space="preserve">“Thus addressed, that royal sage, viz., thy grandsire, proceeded with Dharma and all the other gods. Having bathed in the celestial river Ganga, sacred and sanctifying and ever adored by the Rishis, he cast off his human </w:t>
      </w:r>
      <w:r>
        <w:rPr>
          <w:spacing w:val="-4"/>
        </w:rPr>
        <w:t xml:space="preserve">body. </w:t>
      </w:r>
      <w:r>
        <w:t xml:space="preserve">Assuming then a celestial form, king </w:t>
      </w:r>
      <w:r>
        <w:rPr>
          <w:spacing w:val="-3"/>
        </w:rPr>
        <w:t xml:space="preserve">Yudhishthira </w:t>
      </w:r>
      <w:r>
        <w:t xml:space="preserve">the just, in consequence of that bath, became divested of all his enmities and grief. Surrounded by the deities, the </w:t>
      </w:r>
      <w:r>
        <w:rPr>
          <w:spacing w:val="-3"/>
        </w:rPr>
        <w:t xml:space="preserve">Kuru </w:t>
      </w:r>
      <w:r>
        <w:t xml:space="preserve">king </w:t>
      </w:r>
      <w:r>
        <w:rPr>
          <w:spacing w:val="-3"/>
        </w:rPr>
        <w:t xml:space="preserve">Yudhishthira </w:t>
      </w:r>
      <w:r>
        <w:t xml:space="preserve">then proceeded from that spot. </w:t>
      </w:r>
      <w:r>
        <w:rPr>
          <w:spacing w:val="-3"/>
        </w:rPr>
        <w:t xml:space="preserve">He </w:t>
      </w:r>
      <w:r>
        <w:t>was accompanied by Dharma, and the great Rishis uttered his praises. Indeed, he reached that place where those foremost</w:t>
      </w:r>
      <w:r>
        <w:rPr>
          <w:spacing w:val="-5"/>
        </w:rPr>
        <w:t xml:space="preserve"> </w:t>
      </w:r>
      <w:r>
        <w:t>of</w:t>
      </w:r>
      <w:r>
        <w:rPr>
          <w:spacing w:val="-4"/>
        </w:rPr>
        <w:t xml:space="preserve"> </w:t>
      </w:r>
      <w:r>
        <w:t>men,</w:t>
      </w:r>
      <w:r>
        <w:rPr>
          <w:spacing w:val="-5"/>
        </w:rPr>
        <w:t xml:space="preserve"> </w:t>
      </w:r>
      <w:r>
        <w:t>those</w:t>
      </w:r>
      <w:r>
        <w:rPr>
          <w:spacing w:val="-4"/>
        </w:rPr>
        <w:t xml:space="preserve"> </w:t>
      </w:r>
      <w:r>
        <w:t>heroes,</w:t>
      </w:r>
      <w:r>
        <w:rPr>
          <w:spacing w:val="-5"/>
        </w:rPr>
        <w:t xml:space="preserve"> </w:t>
      </w:r>
      <w:r>
        <w:t>viz.,</w:t>
      </w:r>
      <w:r>
        <w:rPr>
          <w:spacing w:val="-4"/>
        </w:rPr>
        <w:t xml:space="preserve"> </w:t>
      </w:r>
      <w:r>
        <w:t>the</w:t>
      </w:r>
      <w:r>
        <w:rPr>
          <w:spacing w:val="-5"/>
        </w:rPr>
        <w:t xml:space="preserve"> </w:t>
      </w:r>
      <w:r>
        <w:t>Pandavas</w:t>
      </w:r>
      <w:r>
        <w:rPr>
          <w:spacing w:val="-4"/>
        </w:rPr>
        <w:t xml:space="preserve"> </w:t>
      </w:r>
      <w:r>
        <w:t>and</w:t>
      </w:r>
      <w:r>
        <w:rPr>
          <w:spacing w:val="-5"/>
        </w:rPr>
        <w:t xml:space="preserve"> </w:t>
      </w:r>
      <w:r>
        <w:t>the</w:t>
      </w:r>
      <w:r>
        <w:rPr>
          <w:spacing w:val="-4"/>
        </w:rPr>
        <w:t xml:space="preserve"> </w:t>
      </w:r>
      <w:r>
        <w:t>Dhartarashtras,</w:t>
      </w:r>
      <w:r>
        <w:rPr>
          <w:spacing w:val="-4"/>
        </w:rPr>
        <w:t xml:space="preserve"> </w:t>
      </w:r>
      <w:r>
        <w:t>freed</w:t>
      </w:r>
      <w:r>
        <w:rPr>
          <w:spacing w:val="-5"/>
        </w:rPr>
        <w:t xml:space="preserve"> </w:t>
      </w:r>
      <w:r>
        <w:t>from</w:t>
      </w:r>
      <w:r>
        <w:rPr>
          <w:spacing w:val="-4"/>
        </w:rPr>
        <w:t xml:space="preserve"> </w:t>
      </w:r>
      <w:r>
        <w:t>(human)</w:t>
      </w:r>
      <w:r>
        <w:rPr>
          <w:spacing w:val="-5"/>
        </w:rPr>
        <w:t xml:space="preserve"> </w:t>
      </w:r>
      <w:r>
        <w:t>wrath,</w:t>
      </w:r>
      <w:r>
        <w:rPr>
          <w:spacing w:val="-4"/>
        </w:rPr>
        <w:t xml:space="preserve"> </w:t>
      </w:r>
      <w:r>
        <w:t>were</w:t>
      </w:r>
      <w:r>
        <w:rPr>
          <w:spacing w:val="-5"/>
        </w:rPr>
        <w:t xml:space="preserve"> </w:t>
      </w:r>
      <w:r>
        <w:t>enjoying each his respective</w:t>
      </w:r>
      <w:r>
        <w:rPr>
          <w:spacing w:val="-1"/>
        </w:rPr>
        <w:t xml:space="preserve"> </w:t>
      </w:r>
      <w:r>
        <w:t>status.</w:t>
      </w:r>
    </w:p>
    <w:p w14:paraId="5974DEC2" w14:textId="77777777" w:rsidR="00BD6E04" w:rsidRDefault="00BD6E04" w:rsidP="00BD6E04">
      <w:pPr>
        <w:pStyle w:val="BodyText"/>
        <w:spacing w:before="11"/>
        <w:rPr>
          <w:sz w:val="10"/>
        </w:rPr>
      </w:pPr>
    </w:p>
    <w:p w14:paraId="7392A498" w14:textId="77777777" w:rsidR="00BD6E04" w:rsidRDefault="00BD6E04" w:rsidP="006D5B45">
      <w:pPr>
        <w:pStyle w:val="Heading4"/>
      </w:pPr>
      <w:r>
        <w:t>Section IV</w:t>
      </w:r>
    </w:p>
    <w:p w14:paraId="5BC15F8A" w14:textId="77777777" w:rsidR="00BD6E04" w:rsidRDefault="00BD6E04" w:rsidP="006D5B45">
      <w:pPr>
        <w:pStyle w:val="Body"/>
      </w:pPr>
      <w:r>
        <w:rPr>
          <w:spacing w:val="-4"/>
        </w:rPr>
        <w:t xml:space="preserve">Vaishampayana </w:t>
      </w:r>
      <w:r>
        <w:t xml:space="preserve">said, “King </w:t>
      </w:r>
      <w:r>
        <w:rPr>
          <w:spacing w:val="-3"/>
        </w:rPr>
        <w:t xml:space="preserve">Yudhishthira, </w:t>
      </w:r>
      <w:r>
        <w:t xml:space="preserve">thus praised by the gods, the Maruts and the Rishis, proceeded to that place where those foremost ones of </w:t>
      </w:r>
      <w:r>
        <w:rPr>
          <w:spacing w:val="-6"/>
        </w:rPr>
        <w:t xml:space="preserve">Kuru’s </w:t>
      </w:r>
      <w:r>
        <w:t xml:space="preserve">race were. </w:t>
      </w:r>
      <w:r>
        <w:rPr>
          <w:spacing w:val="-3"/>
        </w:rPr>
        <w:t xml:space="preserve">He </w:t>
      </w:r>
      <w:r>
        <w:t xml:space="preserve">beheld Govinda endued with his Brahma-form. </w:t>
      </w:r>
      <w:r>
        <w:rPr>
          <w:spacing w:val="-5"/>
        </w:rPr>
        <w:t xml:space="preserve">It </w:t>
      </w:r>
      <w:r>
        <w:t xml:space="preserve">resembled that form of his which had been seen before and which, therefore, helped the recognition. Blazing forth in that form of his, he was adorned with celestial weapons, such as the terrible discus and others in their respective embodied forms. </w:t>
      </w:r>
      <w:r>
        <w:rPr>
          <w:spacing w:val="-3"/>
        </w:rPr>
        <w:t xml:space="preserve">He </w:t>
      </w:r>
      <w:r>
        <w:t>was being adored by the heroic Phalguna, who also was endued with a blazing effulgence. The son</w:t>
      </w:r>
      <w:r>
        <w:rPr>
          <w:spacing w:val="-4"/>
        </w:rPr>
        <w:t xml:space="preserve"> </w:t>
      </w:r>
      <w:r>
        <w:t>of</w:t>
      </w:r>
      <w:r>
        <w:rPr>
          <w:spacing w:val="-3"/>
        </w:rPr>
        <w:t xml:space="preserve"> Kunti </w:t>
      </w:r>
      <w:r>
        <w:t>beheld</w:t>
      </w:r>
      <w:r>
        <w:rPr>
          <w:spacing w:val="-4"/>
        </w:rPr>
        <w:t xml:space="preserve"> </w:t>
      </w:r>
      <w:r>
        <w:t>the</w:t>
      </w:r>
      <w:r>
        <w:rPr>
          <w:spacing w:val="-3"/>
        </w:rPr>
        <w:t xml:space="preserve"> </w:t>
      </w:r>
      <w:r>
        <w:t>slayer</w:t>
      </w:r>
      <w:r>
        <w:rPr>
          <w:spacing w:val="-3"/>
        </w:rPr>
        <w:t xml:space="preserve"> </w:t>
      </w:r>
      <w:r>
        <w:t>of</w:t>
      </w:r>
      <w:r>
        <w:rPr>
          <w:spacing w:val="-3"/>
        </w:rPr>
        <w:t xml:space="preserve"> </w:t>
      </w:r>
      <w:r>
        <w:t>Madhu</w:t>
      </w:r>
      <w:r>
        <w:rPr>
          <w:spacing w:val="-4"/>
        </w:rPr>
        <w:t xml:space="preserve"> </w:t>
      </w:r>
      <w:r>
        <w:t>also</w:t>
      </w:r>
      <w:r>
        <w:rPr>
          <w:spacing w:val="-3"/>
        </w:rPr>
        <w:t xml:space="preserve"> </w:t>
      </w:r>
      <w:r>
        <w:t>in</w:t>
      </w:r>
      <w:r>
        <w:rPr>
          <w:spacing w:val="-3"/>
        </w:rPr>
        <w:t xml:space="preserve"> </w:t>
      </w:r>
      <w:r>
        <w:t>his</w:t>
      </w:r>
      <w:r>
        <w:rPr>
          <w:spacing w:val="-4"/>
        </w:rPr>
        <w:t xml:space="preserve"> </w:t>
      </w:r>
      <w:r>
        <w:t>own</w:t>
      </w:r>
      <w:r>
        <w:rPr>
          <w:spacing w:val="-3"/>
        </w:rPr>
        <w:t xml:space="preserve"> </w:t>
      </w:r>
      <w:r>
        <w:t>form.</w:t>
      </w:r>
      <w:r>
        <w:rPr>
          <w:spacing w:val="-3"/>
        </w:rPr>
        <w:t xml:space="preserve"> </w:t>
      </w:r>
      <w:r>
        <w:t>Those</w:t>
      </w:r>
      <w:r>
        <w:rPr>
          <w:spacing w:val="-3"/>
        </w:rPr>
        <w:t xml:space="preserve"> </w:t>
      </w:r>
      <w:r>
        <w:t>two</w:t>
      </w:r>
      <w:r>
        <w:rPr>
          <w:spacing w:val="-4"/>
        </w:rPr>
        <w:t xml:space="preserve"> </w:t>
      </w:r>
      <w:r>
        <w:t>foremost</w:t>
      </w:r>
      <w:r>
        <w:rPr>
          <w:spacing w:val="-3"/>
        </w:rPr>
        <w:t xml:space="preserve"> </w:t>
      </w:r>
      <w:r>
        <w:t>of</w:t>
      </w:r>
      <w:r>
        <w:rPr>
          <w:spacing w:val="-3"/>
        </w:rPr>
        <w:t xml:space="preserve"> </w:t>
      </w:r>
      <w:r>
        <w:t>Beings,</w:t>
      </w:r>
      <w:r>
        <w:rPr>
          <w:spacing w:val="-4"/>
        </w:rPr>
        <w:t xml:space="preserve"> </w:t>
      </w:r>
      <w:r>
        <w:t>adored</w:t>
      </w:r>
      <w:r>
        <w:rPr>
          <w:spacing w:val="-3"/>
        </w:rPr>
        <w:t xml:space="preserve"> </w:t>
      </w:r>
      <w:r>
        <w:t>by</w:t>
      </w:r>
      <w:r>
        <w:rPr>
          <w:spacing w:val="-3"/>
        </w:rPr>
        <w:t xml:space="preserve"> </w:t>
      </w:r>
      <w:r>
        <w:t>all</w:t>
      </w:r>
      <w:r>
        <w:rPr>
          <w:spacing w:val="-3"/>
        </w:rPr>
        <w:t xml:space="preserve"> </w:t>
      </w:r>
      <w:r>
        <w:t>the</w:t>
      </w:r>
      <w:r>
        <w:rPr>
          <w:spacing w:val="-4"/>
        </w:rPr>
        <w:t xml:space="preserve"> </w:t>
      </w:r>
      <w:r>
        <w:t xml:space="preserve">gods, beholding </w:t>
      </w:r>
      <w:r>
        <w:rPr>
          <w:spacing w:val="-3"/>
        </w:rPr>
        <w:t xml:space="preserve">Yudhishthira, </w:t>
      </w:r>
      <w:r>
        <w:t>received him with proper</w:t>
      </w:r>
      <w:r>
        <w:rPr>
          <w:spacing w:val="1"/>
        </w:rPr>
        <w:t xml:space="preserve"> </w:t>
      </w:r>
      <w:r>
        <w:t>honours.</w:t>
      </w:r>
    </w:p>
    <w:p w14:paraId="247B28F2" w14:textId="25BDE051" w:rsidR="00BD6E04" w:rsidRDefault="00BD6E04" w:rsidP="006D5B45">
      <w:pPr>
        <w:pStyle w:val="Body"/>
      </w:pPr>
      <w:r>
        <w:t xml:space="preserve">“In another place, the delighter of the Kurus beheld Karna, that foremost one among all wielders of weapons, resembling a dozen Suryas in splendour. In another part he beheld Bhimasena of great puissance, sitting in the midst of the Maruts, and endued with a blazing form. He was sitting by the side of the God of Wind in his embodied form. Indeed, he was then in a celestial form endued with great beauty, and had attained to the highest success. In place </w:t>
      </w:r>
      <w:r>
        <w:lastRenderedPageBreak/>
        <w:t>belonging to the Ashvinis, the delighter of the Kurus beheld Nakula and Sahadeva, each blazing with his own effulgence.</w:t>
      </w:r>
    </w:p>
    <w:p w14:paraId="23DE9067" w14:textId="1625AE4C" w:rsidR="00BD6E04" w:rsidRDefault="00BD6E04" w:rsidP="006D5B45">
      <w:pPr>
        <w:pStyle w:val="Body"/>
      </w:pPr>
      <w:r>
        <w:t>“He also beheld the princess of Pancala, decked in garlands of lotuses. Having attained to Heaven, she was sitting there, endued with a form possessed of solar splendour. King Yudhishthira suddenly wished to question her. Then the illustrious Indra, the chief of the gods, spoke to him, ‘This one is Sree herself. It was for your sake that she took birth, as the daughter of Drupada, among human beings, issuing not from any mother’s womb, O Yudhishthira, endued with agreeable perfume and capable of delighting the whole world. For your pleasure, she was created by the wielder of the trident. She was born in the race of Drupada and was enjoyed by you all. These five highly blessed Gandharvas endued with the effulgence of fire, and possessed of great energy, were, O king, the sons of Draupadi and yourself.</w:t>
      </w:r>
    </w:p>
    <w:p w14:paraId="2C5673A5" w14:textId="0D3AA58D" w:rsidR="00BD6E04" w:rsidRDefault="00BD6E04" w:rsidP="006D5B45">
      <w:pPr>
        <w:pStyle w:val="Body"/>
      </w:pPr>
      <w:r>
        <w:t xml:space="preserve">“Behold Dhritarashtra, the king of the Gandharvas, possessed of great wisdom. Know that this one was the eldest brother of thy sire. This one is thy eldest </w:t>
      </w:r>
      <w:r>
        <w:rPr>
          <w:spacing w:val="-3"/>
        </w:rPr>
        <w:t xml:space="preserve">brother, </w:t>
      </w:r>
      <w:r>
        <w:t xml:space="preserve">the son of </w:t>
      </w:r>
      <w:r>
        <w:rPr>
          <w:spacing w:val="-3"/>
        </w:rPr>
        <w:t xml:space="preserve">Kunti, </w:t>
      </w:r>
      <w:r>
        <w:t>endued with effulgence of fire. The son of Surya,</w:t>
      </w:r>
      <w:r>
        <w:rPr>
          <w:spacing w:val="-2"/>
        </w:rPr>
        <w:t xml:space="preserve"> </w:t>
      </w:r>
      <w:r>
        <w:t>thy</w:t>
      </w:r>
      <w:r>
        <w:rPr>
          <w:spacing w:val="-2"/>
        </w:rPr>
        <w:t xml:space="preserve"> </w:t>
      </w:r>
      <w:r>
        <w:t>eldest</w:t>
      </w:r>
      <w:r>
        <w:rPr>
          <w:spacing w:val="-2"/>
        </w:rPr>
        <w:t xml:space="preserve"> </w:t>
      </w:r>
      <w:r>
        <w:rPr>
          <w:spacing w:val="-3"/>
        </w:rPr>
        <w:t>brother,</w:t>
      </w:r>
      <w:r>
        <w:rPr>
          <w:spacing w:val="-2"/>
        </w:rPr>
        <w:t xml:space="preserve"> </w:t>
      </w:r>
      <w:r>
        <w:t>the</w:t>
      </w:r>
      <w:r>
        <w:rPr>
          <w:spacing w:val="-2"/>
        </w:rPr>
        <w:t xml:space="preserve"> </w:t>
      </w:r>
      <w:r>
        <w:t>foremost</w:t>
      </w:r>
      <w:r>
        <w:rPr>
          <w:spacing w:val="-2"/>
        </w:rPr>
        <w:t xml:space="preserve"> </w:t>
      </w:r>
      <w:r>
        <w:t>of</w:t>
      </w:r>
      <w:r>
        <w:rPr>
          <w:spacing w:val="-2"/>
        </w:rPr>
        <w:t xml:space="preserve"> </w:t>
      </w:r>
      <w:r>
        <w:t>men,</w:t>
      </w:r>
      <w:r>
        <w:rPr>
          <w:spacing w:val="-2"/>
        </w:rPr>
        <w:t xml:space="preserve"> </w:t>
      </w:r>
      <w:r>
        <w:t>even</w:t>
      </w:r>
      <w:r>
        <w:rPr>
          <w:spacing w:val="-2"/>
        </w:rPr>
        <w:t xml:space="preserve"> </w:t>
      </w:r>
      <w:r>
        <w:t>this</w:t>
      </w:r>
      <w:r>
        <w:rPr>
          <w:spacing w:val="-2"/>
        </w:rPr>
        <w:t xml:space="preserve"> </w:t>
      </w:r>
      <w:r>
        <w:t>one</w:t>
      </w:r>
      <w:r>
        <w:rPr>
          <w:spacing w:val="-2"/>
        </w:rPr>
        <w:t xml:space="preserve"> </w:t>
      </w:r>
      <w:r>
        <w:t>was</w:t>
      </w:r>
      <w:r>
        <w:rPr>
          <w:spacing w:val="-2"/>
        </w:rPr>
        <w:t xml:space="preserve"> </w:t>
      </w:r>
      <w:r>
        <w:t>known</w:t>
      </w:r>
      <w:r>
        <w:rPr>
          <w:spacing w:val="-2"/>
        </w:rPr>
        <w:t xml:space="preserve"> </w:t>
      </w:r>
      <w:r>
        <w:t>as</w:t>
      </w:r>
      <w:r>
        <w:rPr>
          <w:spacing w:val="-2"/>
        </w:rPr>
        <w:t xml:space="preserve"> </w:t>
      </w:r>
      <w:r>
        <w:t>the</w:t>
      </w:r>
      <w:r>
        <w:rPr>
          <w:spacing w:val="-2"/>
        </w:rPr>
        <w:t xml:space="preserve"> </w:t>
      </w:r>
      <w:r>
        <w:t>son</w:t>
      </w:r>
      <w:r>
        <w:rPr>
          <w:spacing w:val="-2"/>
        </w:rPr>
        <w:t xml:space="preserve"> </w:t>
      </w:r>
      <w:r>
        <w:t>of</w:t>
      </w:r>
      <w:r>
        <w:rPr>
          <w:spacing w:val="-2"/>
        </w:rPr>
        <w:t xml:space="preserve"> </w:t>
      </w:r>
      <w:r>
        <w:t>Radha.</w:t>
      </w:r>
      <w:r>
        <w:rPr>
          <w:spacing w:val="-2"/>
        </w:rPr>
        <w:t xml:space="preserve"> </w:t>
      </w:r>
      <w:r>
        <w:rPr>
          <w:spacing w:val="-3"/>
        </w:rPr>
        <w:t>He</w:t>
      </w:r>
      <w:r>
        <w:rPr>
          <w:spacing w:val="-2"/>
        </w:rPr>
        <w:t xml:space="preserve"> </w:t>
      </w:r>
      <w:r>
        <w:t>moves</w:t>
      </w:r>
      <w:r>
        <w:rPr>
          <w:spacing w:val="-2"/>
        </w:rPr>
        <w:t xml:space="preserve"> </w:t>
      </w:r>
      <w:r>
        <w:t>in</w:t>
      </w:r>
      <w:r>
        <w:rPr>
          <w:spacing w:val="-2"/>
        </w:rPr>
        <w:t xml:space="preserve"> </w:t>
      </w:r>
      <w:r>
        <w:t>the</w:t>
      </w:r>
      <w:r>
        <w:rPr>
          <w:spacing w:val="-2"/>
        </w:rPr>
        <w:t xml:space="preserve"> </w:t>
      </w:r>
      <w:r>
        <w:t xml:space="preserve">company of Surya. Behold this foremost of Beings. Among the tribes of the Saddhyas, the gods, the Viswedevas, and the Maruts, behold, O king of kings, the mighty car-warriors of the </w:t>
      </w:r>
      <w:r>
        <w:rPr>
          <w:spacing w:val="-3"/>
        </w:rPr>
        <w:t xml:space="preserve">Vrishnis </w:t>
      </w:r>
      <w:r>
        <w:t xml:space="preserve">and the Andhakas, viz., those heroes having Satyaki for their first, and those mighty ones among the Bhojas. Behold the son of Subhadra, invincible in battle, now staying with Soma. Even he is the mighty bowman Abhimanyu, now endued with the gentle effulgence of the great luminary of the night. </w:t>
      </w:r>
      <w:r>
        <w:rPr>
          <w:spacing w:val="-3"/>
        </w:rPr>
        <w:t xml:space="preserve">Here </w:t>
      </w:r>
      <w:r>
        <w:t xml:space="preserve">is the mighty bowman </w:t>
      </w:r>
      <w:r>
        <w:rPr>
          <w:spacing w:val="-3"/>
        </w:rPr>
        <w:t xml:space="preserve">Pandu, </w:t>
      </w:r>
      <w:r>
        <w:t xml:space="preserve">now united with </w:t>
      </w:r>
      <w:r>
        <w:rPr>
          <w:spacing w:val="-3"/>
        </w:rPr>
        <w:t xml:space="preserve">Kunti </w:t>
      </w:r>
      <w:r>
        <w:t xml:space="preserve">and Madri. Thy sire frequently comes to me on his excellent </w:t>
      </w:r>
      <w:r>
        <w:rPr>
          <w:spacing w:val="-4"/>
        </w:rPr>
        <w:t xml:space="preserve">car. </w:t>
      </w:r>
      <w:r>
        <w:t xml:space="preserve">Behold the royal Bhishma, the son of Santanu, now in the midst of the </w:t>
      </w:r>
      <w:r>
        <w:rPr>
          <w:spacing w:val="-5"/>
        </w:rPr>
        <w:t xml:space="preserve">Vasus. </w:t>
      </w:r>
      <w:r>
        <w:t xml:space="preserve">Know that this one by the side of Brihaspati is thy preceptor Drona. These and other kings, O son of </w:t>
      </w:r>
      <w:r>
        <w:rPr>
          <w:spacing w:val="-3"/>
        </w:rPr>
        <w:t xml:space="preserve">Pandu, </w:t>
      </w:r>
      <w:r>
        <w:t xml:space="preserve">who had warred on thy side now walk with the Gandharvas or </w:t>
      </w:r>
      <w:r>
        <w:rPr>
          <w:spacing w:val="-4"/>
        </w:rPr>
        <w:t xml:space="preserve">Yakshas </w:t>
      </w:r>
      <w:r>
        <w:t>or other sacred beings. Some have attained to the status of Guhyakas, O king. Having cast off their bodies, they have conquered Heaven by the merit they had acquired through word, thought and</w:t>
      </w:r>
      <w:r>
        <w:rPr>
          <w:spacing w:val="-1"/>
        </w:rPr>
        <w:t xml:space="preserve"> </w:t>
      </w:r>
      <w:r>
        <w:rPr>
          <w:spacing w:val="-6"/>
        </w:rPr>
        <w:t>deed.’</w:t>
      </w:r>
    </w:p>
    <w:p w14:paraId="0B9F4B93" w14:textId="77777777" w:rsidR="00BD6E04" w:rsidRDefault="00BD6E04" w:rsidP="00BD6E04">
      <w:pPr>
        <w:pStyle w:val="BodyText"/>
        <w:spacing w:before="5"/>
        <w:rPr>
          <w:sz w:val="10"/>
        </w:rPr>
      </w:pPr>
    </w:p>
    <w:p w14:paraId="7922F694" w14:textId="77777777" w:rsidR="00BD6E04" w:rsidRDefault="00BD6E04" w:rsidP="006D5B45">
      <w:pPr>
        <w:pStyle w:val="Heading4"/>
      </w:pPr>
      <w:r>
        <w:t>Section</w:t>
      </w:r>
      <w:r>
        <w:rPr>
          <w:spacing w:val="-8"/>
        </w:rPr>
        <w:t xml:space="preserve"> </w:t>
      </w:r>
      <w:r>
        <w:t>V</w:t>
      </w:r>
    </w:p>
    <w:p w14:paraId="4D5A841A" w14:textId="48A334B9" w:rsidR="00BD6E04" w:rsidRDefault="00BD6E04" w:rsidP="006D5B45">
      <w:pPr>
        <w:pStyle w:val="Body"/>
      </w:pPr>
      <w:r>
        <w:t xml:space="preserve">Janamejaya said, “Bhishma and Drona, those two high-souled persons, king Dhritarashtra, and </w:t>
      </w:r>
      <w:r>
        <w:rPr>
          <w:spacing w:val="-3"/>
        </w:rPr>
        <w:t xml:space="preserve">Virata </w:t>
      </w:r>
      <w:r>
        <w:t xml:space="preserve">and Drupada, and Sankha and Uttara. Dhrishtaketu and Jayatsena and king Satyajit, the sons of Duryodhana, and Shakuni the son of Subala, </w:t>
      </w:r>
      <w:r>
        <w:rPr>
          <w:spacing w:val="-7"/>
        </w:rPr>
        <w:t xml:space="preserve">Karna’s </w:t>
      </w:r>
      <w:r>
        <w:t xml:space="preserve">sons of great prowess, king Jayadratha, Ghatotkaca and others whom thou hast not mentioned, the other heroic kings of blazing forms—tell me for what period they remained in Heaven. O foremost of regenerate persons, was theirs an eternal place in Heaven? </w:t>
      </w:r>
      <w:r>
        <w:rPr>
          <w:spacing w:val="-3"/>
        </w:rPr>
        <w:t xml:space="preserve">What </w:t>
      </w:r>
      <w:r>
        <w:t xml:space="preserve">was the end attained to by those </w:t>
      </w:r>
      <w:r>
        <w:lastRenderedPageBreak/>
        <w:t>foremost of</w:t>
      </w:r>
      <w:r>
        <w:rPr>
          <w:spacing w:val="-4"/>
        </w:rPr>
        <w:t xml:space="preserve"> </w:t>
      </w:r>
      <w:r>
        <w:t>men</w:t>
      </w:r>
      <w:r>
        <w:rPr>
          <w:spacing w:val="-3"/>
        </w:rPr>
        <w:t xml:space="preserve"> </w:t>
      </w:r>
      <w:r>
        <w:t>when</w:t>
      </w:r>
      <w:r>
        <w:rPr>
          <w:spacing w:val="-3"/>
        </w:rPr>
        <w:t xml:space="preserve"> </w:t>
      </w:r>
      <w:r>
        <w:t>their</w:t>
      </w:r>
      <w:r>
        <w:rPr>
          <w:spacing w:val="-3"/>
        </w:rPr>
        <w:t xml:space="preserve"> </w:t>
      </w:r>
      <w:r>
        <w:t>acts</w:t>
      </w:r>
      <w:r>
        <w:rPr>
          <w:spacing w:val="-3"/>
        </w:rPr>
        <w:t xml:space="preserve"> </w:t>
      </w:r>
      <w:r>
        <w:t>came</w:t>
      </w:r>
      <w:r>
        <w:rPr>
          <w:spacing w:val="-4"/>
        </w:rPr>
        <w:t xml:space="preserve"> </w:t>
      </w:r>
      <w:r>
        <w:t>to</w:t>
      </w:r>
      <w:r>
        <w:rPr>
          <w:spacing w:val="-3"/>
        </w:rPr>
        <w:t xml:space="preserve"> </w:t>
      </w:r>
      <w:r>
        <w:t>an</w:t>
      </w:r>
      <w:r>
        <w:rPr>
          <w:spacing w:val="-3"/>
        </w:rPr>
        <w:t xml:space="preserve"> </w:t>
      </w:r>
      <w:r>
        <w:t>end?</w:t>
      </w:r>
      <w:r>
        <w:rPr>
          <w:spacing w:val="-3"/>
        </w:rPr>
        <w:t xml:space="preserve"> </w:t>
      </w:r>
      <w:r>
        <w:t>I</w:t>
      </w:r>
      <w:r>
        <w:rPr>
          <w:spacing w:val="-3"/>
        </w:rPr>
        <w:t xml:space="preserve"> </w:t>
      </w:r>
      <w:r>
        <w:t>desire</w:t>
      </w:r>
      <w:r>
        <w:rPr>
          <w:spacing w:val="-3"/>
        </w:rPr>
        <w:t xml:space="preserve"> </w:t>
      </w:r>
      <w:r>
        <w:t>to</w:t>
      </w:r>
      <w:r>
        <w:rPr>
          <w:spacing w:val="-4"/>
        </w:rPr>
        <w:t xml:space="preserve"> </w:t>
      </w:r>
      <w:r>
        <w:t>hear</w:t>
      </w:r>
      <w:r>
        <w:rPr>
          <w:spacing w:val="-3"/>
        </w:rPr>
        <w:t xml:space="preserve"> </w:t>
      </w:r>
      <w:r>
        <w:t>this,</w:t>
      </w:r>
      <w:r>
        <w:rPr>
          <w:spacing w:val="-3"/>
        </w:rPr>
        <w:t xml:space="preserve"> </w:t>
      </w:r>
      <w:r>
        <w:t>O</w:t>
      </w:r>
      <w:r>
        <w:rPr>
          <w:spacing w:val="-3"/>
        </w:rPr>
        <w:t xml:space="preserve"> </w:t>
      </w:r>
      <w:r>
        <w:t>foremost</w:t>
      </w:r>
      <w:r>
        <w:rPr>
          <w:spacing w:val="-3"/>
        </w:rPr>
        <w:t xml:space="preserve"> </w:t>
      </w:r>
      <w:r>
        <w:t>of</w:t>
      </w:r>
      <w:r>
        <w:rPr>
          <w:spacing w:val="-4"/>
        </w:rPr>
        <w:t xml:space="preserve"> </w:t>
      </w:r>
      <w:r>
        <w:t>regenerate</w:t>
      </w:r>
      <w:r>
        <w:rPr>
          <w:spacing w:val="-3"/>
        </w:rPr>
        <w:t xml:space="preserve"> </w:t>
      </w:r>
      <w:r>
        <w:t>persons,</w:t>
      </w:r>
      <w:r>
        <w:rPr>
          <w:spacing w:val="-3"/>
        </w:rPr>
        <w:t xml:space="preserve"> </w:t>
      </w:r>
      <w:r>
        <w:t>and</w:t>
      </w:r>
      <w:r>
        <w:rPr>
          <w:spacing w:val="-3"/>
        </w:rPr>
        <w:t xml:space="preserve"> </w:t>
      </w:r>
      <w:r>
        <w:t>therefore</w:t>
      </w:r>
      <w:r>
        <w:rPr>
          <w:spacing w:val="-3"/>
        </w:rPr>
        <w:t xml:space="preserve"> </w:t>
      </w:r>
      <w:r>
        <w:t>have</w:t>
      </w:r>
      <w:r>
        <w:rPr>
          <w:spacing w:val="-3"/>
        </w:rPr>
        <w:t xml:space="preserve"> </w:t>
      </w:r>
      <w:r>
        <w:t>I asked thee. Through thy blazing penances thou seest all</w:t>
      </w:r>
      <w:r>
        <w:rPr>
          <w:spacing w:val="-4"/>
        </w:rPr>
        <w:t xml:space="preserve"> </w:t>
      </w:r>
      <w:r>
        <w:t>things.</w:t>
      </w:r>
    </w:p>
    <w:p w14:paraId="248AA87F" w14:textId="4DD2D3CD" w:rsidR="00BD6E04" w:rsidRDefault="00BD6E04" w:rsidP="006D5B45">
      <w:pPr>
        <w:pStyle w:val="Body"/>
      </w:pPr>
      <w:r>
        <w:t>Sauti said: Thus questioned, that regenerate Rishi, receiving the permission of the high-souled Vyasa, set himself to answer the question of the king.</w:t>
      </w:r>
    </w:p>
    <w:p w14:paraId="26CC52F4" w14:textId="4545D54D" w:rsidR="00BD6E04" w:rsidRDefault="00BD6E04" w:rsidP="006D5B45">
      <w:pPr>
        <w:pStyle w:val="Body"/>
      </w:pPr>
      <w:r>
        <w:rPr>
          <w:spacing w:val="-4"/>
        </w:rPr>
        <w:t xml:space="preserve">Vaishampayana </w:t>
      </w:r>
      <w:r>
        <w:t xml:space="preserve">said, “Every one, O king of men, is not capable of returning to his own nature </w:t>
      </w:r>
      <w:r>
        <w:rPr>
          <w:spacing w:val="-3"/>
        </w:rPr>
        <w:t xml:space="preserve">at </w:t>
      </w:r>
      <w:r>
        <w:t xml:space="preserve">the end of his deeds. Whether this is so or not, is, indeed a good question asked by thee. </w:t>
      </w:r>
      <w:r>
        <w:rPr>
          <w:spacing w:val="-5"/>
        </w:rPr>
        <w:t xml:space="preserve">Hear, </w:t>
      </w:r>
      <w:r>
        <w:t>O king, this which is a mystery</w:t>
      </w:r>
      <w:r w:rsidR="006D5B45">
        <w:t xml:space="preserve"> </w:t>
      </w:r>
      <w:r>
        <w:t>of the gods, O chief of Bharata’s race. It was explained (to us) by Vyasa of mighty energy, celestial vision and great prowess, that ancient ascetic, O Kauravya, who is the son of Parasara and who always observes high vows, who is of immeasurable understanding, who is omniscient, and who, therefore knows the end attached to all acts.</w:t>
      </w:r>
    </w:p>
    <w:p w14:paraId="49F6DBB5" w14:textId="0264D3B6" w:rsidR="00BD6E04" w:rsidRDefault="00BD6E04" w:rsidP="006D5B45">
      <w:pPr>
        <w:pStyle w:val="Body"/>
      </w:pPr>
      <w:r>
        <w:t xml:space="preserve">“Bhishma of mighty energy and great effulgence attained to the status of the </w:t>
      </w:r>
      <w:r>
        <w:rPr>
          <w:spacing w:val="-5"/>
        </w:rPr>
        <w:t xml:space="preserve">Vasus. </w:t>
      </w:r>
      <w:r>
        <w:t xml:space="preserve">Eight </w:t>
      </w:r>
      <w:r>
        <w:rPr>
          <w:spacing w:val="-5"/>
        </w:rPr>
        <w:t xml:space="preserve">Vasus, </w:t>
      </w:r>
      <w:r>
        <w:t xml:space="preserve">O chief of </w:t>
      </w:r>
      <w:r>
        <w:rPr>
          <w:spacing w:val="-6"/>
        </w:rPr>
        <w:t xml:space="preserve">Bharata’s </w:t>
      </w:r>
      <w:r>
        <w:t xml:space="preserve">race, are now seen. Drona entered into Brihaspati, that foremost one of </w:t>
      </w:r>
      <w:r>
        <w:rPr>
          <w:spacing w:val="-5"/>
        </w:rPr>
        <w:t xml:space="preserve">Angirasa’s </w:t>
      </w:r>
      <w:r>
        <w:t xml:space="preserve">descendants. </w:t>
      </w:r>
      <w:r>
        <w:rPr>
          <w:spacing w:val="-5"/>
        </w:rPr>
        <w:t xml:space="preserve">Hridika’s </w:t>
      </w:r>
      <w:r>
        <w:t xml:space="preserve">son Kritavarma entered the Maruts. Pradyumna entered Sanatkumara whence he had issued. Dhritarashtra obtained the regions, so difficult of acquisition, that belong to the Lord of treasures. The famous Gandhari obtained the same regions with her husband Dhritarashtra. </w:t>
      </w:r>
      <w:r>
        <w:rPr>
          <w:spacing w:val="-3"/>
        </w:rPr>
        <w:t xml:space="preserve">With </w:t>
      </w:r>
      <w:r>
        <w:t xml:space="preserve">his two wives, </w:t>
      </w:r>
      <w:r>
        <w:rPr>
          <w:spacing w:val="-3"/>
        </w:rPr>
        <w:t xml:space="preserve">Pandu </w:t>
      </w:r>
      <w:r>
        <w:t xml:space="preserve">proceeded to the abode of the great Indra. Both </w:t>
      </w:r>
      <w:r>
        <w:rPr>
          <w:spacing w:val="-3"/>
        </w:rPr>
        <w:t xml:space="preserve">Virata </w:t>
      </w:r>
      <w:r>
        <w:t xml:space="preserve">and Drupada, the king Dhrishtaketu, as also Nishatha, Akrura, Samva, Bhanukampa, and </w:t>
      </w:r>
      <w:r>
        <w:rPr>
          <w:spacing w:val="-3"/>
        </w:rPr>
        <w:t>Vidu</w:t>
      </w:r>
      <w:r>
        <w:t xml:space="preserve">ratha, and Bhurishrava and Sala and king Bhuri, and Kansa, and Ugrasena, and </w:t>
      </w:r>
      <w:r>
        <w:rPr>
          <w:spacing w:val="-3"/>
        </w:rPr>
        <w:t xml:space="preserve">Vasudeva, </w:t>
      </w:r>
      <w:r>
        <w:t xml:space="preserve">and Uttara, that foremost of men, with his brother Sankha—all these foremost of persons entered the deities. </w:t>
      </w:r>
      <w:r>
        <w:rPr>
          <w:spacing w:val="-7"/>
        </w:rPr>
        <w:t xml:space="preserve">Soma’s </w:t>
      </w:r>
      <w:r>
        <w:t xml:space="preserve">son of great prowess, named </w:t>
      </w:r>
      <w:r>
        <w:rPr>
          <w:spacing w:val="-5"/>
        </w:rPr>
        <w:t xml:space="preserve">Varchas </w:t>
      </w:r>
      <w:r>
        <w:t xml:space="preserve">of mighty </w:t>
      </w:r>
      <w:r>
        <w:rPr>
          <w:spacing w:val="-3"/>
        </w:rPr>
        <w:t xml:space="preserve">energy, </w:t>
      </w:r>
      <w:r>
        <w:t xml:space="preserve">became Abhimanyu, the son of Phalguna, that lion among men. Having fought, agreeably to Kshatriya practices, with bravery such as none else had ever been able to </w:t>
      </w:r>
      <w:r>
        <w:rPr>
          <w:spacing w:val="-5"/>
        </w:rPr>
        <w:t xml:space="preserve">show, </w:t>
      </w:r>
      <w:r>
        <w:t xml:space="preserve">that mighty-armed and righteous-souled being entered Soma. Slain on the field of battle, O foremost of men, Karna entered Surya. Shakuni obtained absorption into Dwapara, and Dhrishtadyumna into the deity of fire. The sons of Dhritarashtra were all Rakshasas of fierce might. Sanctified by death caused by weapons, those high-souled beings of prosperity all succeeded in attaining to Heaven. Both Kshattri and king </w:t>
      </w:r>
      <w:r>
        <w:rPr>
          <w:spacing w:val="-3"/>
        </w:rPr>
        <w:t xml:space="preserve">Yudhishthira </w:t>
      </w:r>
      <w:r>
        <w:t xml:space="preserve">entered into the god of Righteousness. The holy and illustrious Ananta (who had taken birth as Balarama) proceeded to the region below the Earth. Through the command of the Grandsire, he, aided by his </w:t>
      </w:r>
      <w:r>
        <w:rPr>
          <w:spacing w:val="-7"/>
        </w:rPr>
        <w:t xml:space="preserve">Yoga </w:t>
      </w:r>
      <w:r>
        <w:rPr>
          <w:spacing w:val="-4"/>
        </w:rPr>
        <w:t xml:space="preserve">power, </w:t>
      </w:r>
      <w:r>
        <w:t xml:space="preserve">supported the Earth. </w:t>
      </w:r>
      <w:r>
        <w:rPr>
          <w:spacing w:val="-3"/>
        </w:rPr>
        <w:t xml:space="preserve">Vasudeva </w:t>
      </w:r>
      <w:r>
        <w:t xml:space="preserve">was a portion of that eternal god of gods called Narayana. </w:t>
      </w:r>
      <w:r>
        <w:rPr>
          <w:spacing w:val="-3"/>
        </w:rPr>
        <w:t xml:space="preserve">Accordingly, </w:t>
      </w:r>
      <w:r>
        <w:t xml:space="preserve">he entered into Narayana. 16,000 women had been married to </w:t>
      </w:r>
      <w:r>
        <w:rPr>
          <w:spacing w:val="-8"/>
        </w:rPr>
        <w:t>Va</w:t>
      </w:r>
      <w:r>
        <w:t>sudeva as his wives. When the time came, O Janamejaya,</w:t>
      </w:r>
      <w:r>
        <w:rPr>
          <w:spacing w:val="-4"/>
        </w:rPr>
        <w:t xml:space="preserve"> they, </w:t>
      </w:r>
      <w:r>
        <w:t xml:space="preserve">plunged into the Sarasvati. Casting off their (human) bodies there, they re-ascended to Heaven. </w:t>
      </w:r>
      <w:r>
        <w:rPr>
          <w:spacing w:val="-3"/>
        </w:rPr>
        <w:t xml:space="preserve">Transformed </w:t>
      </w:r>
      <w:r>
        <w:t xml:space="preserve">into Apsaras, they approached the presence of </w:t>
      </w:r>
      <w:r>
        <w:rPr>
          <w:spacing w:val="-3"/>
        </w:rPr>
        <w:t>Vasudeva.</w:t>
      </w:r>
      <w:r w:rsidR="006D5B45">
        <w:t xml:space="preserve"> </w:t>
      </w:r>
      <w:r>
        <w:t xml:space="preserve">Those heroic and mighty car-warriors, Ghatotkaca and others, who were slain in the great battle, </w:t>
      </w:r>
      <w:r>
        <w:lastRenderedPageBreak/>
        <w:t>attained to the status, some of gods and some of Yakshas. Those that had fought on the side of Duryodhana are said to have been Rakshasas. Gradually, O king, they have all attained to excellent regions of felicity. Those foremost of men have proceeded, some to the abode of Indra, some to that of Kuvera of great intelligence, and some to that of Varuna. I have now told thee, O thou of great splendour, everything about the acts, O Bharata, of both the Kurus and the Pandavas.</w:t>
      </w:r>
    </w:p>
    <w:p w14:paraId="1E57873F" w14:textId="68F57F66" w:rsidR="00BD6E04" w:rsidRDefault="00BD6E04" w:rsidP="006D5B45">
      <w:pPr>
        <w:pStyle w:val="Body"/>
      </w:pPr>
      <w:r>
        <w:t>Sauti said: Hearing this, ye foremost of regenerate ones, at the intervals of sacrificial rites, king Janamejaya became filled with wonder. The sacrificial priests then finished the rites that remained to be gone through. Astika, having rescued the snakes (from fiery death), became filled with joy. King Janamejaya then gratified all the Brahmanas with copious presents. Thus worshipped by the king, they returned to their respective abodes. Having dismissed those learned Brahmanas, king Janamejaya came back from Takshasila to the city named after the elephant.</w:t>
      </w:r>
    </w:p>
    <w:p w14:paraId="1EEC4339" w14:textId="0D1C0FA8" w:rsidR="00BD6E04" w:rsidRDefault="00BD6E04" w:rsidP="006D5B45">
      <w:pPr>
        <w:pStyle w:val="Body"/>
      </w:pPr>
      <w:r>
        <w:t>I have now told everything that Vaishampayana narrated, at the command of Vyasa, unto the king at his snake sacrifice. Called a history, it is sacred, sanctifying and excellent. It has been composed by the ascetic Krishna, O Brahmana, of truthful speech. He is omniscient, conversant with all ordinances, possessed of a knowledge of all duties, endued with piety, capable of perceiving what is beyond the ken of the senses, pure, having a soul cleansed by penances, possessed of the six high attributes, and devoted to Sankhya Yoga. He has composed this, beholding everything with a celestial eye that has been cleansed (strengthened) by varied lore. He has done this, desiring to spread the fame, throughout the world, of the high-souled Pandavas, as also of other Kshatriyas possessed of abundant wealth of energy.</w:t>
      </w:r>
    </w:p>
    <w:p w14:paraId="68DB922F" w14:textId="77777777" w:rsidR="00BD6E04" w:rsidRDefault="00BD6E04" w:rsidP="006D5B45">
      <w:pPr>
        <w:pStyle w:val="Body"/>
      </w:pPr>
      <w:r>
        <w:t>That learned man who recites this history of sacred days in the midst of a listening auditory becomes cleansed of every sin, conquers Heaven, and attains to the status of Brahma. Of that man who listens with rapt attention to the recitation of the whole of this Veda composed by (the Island-born) Krishna, a million sins, numbering such grave ones as Brahmanicide and the rest, are washed off. The Pitris of that man who recites even a small portion of this history at a Sraddha, obtain inexhaustible food and drink. The sins that one commits during the day by one’s senses or the mind are all washed off before evening by reciting a portion of the Mahabharata. Whatever sins a Brahmana may commit at night in the midst of women are all washed off before dawn by reciting a portion of the Mahabharata.</w:t>
      </w:r>
    </w:p>
    <w:p w14:paraId="4570D626" w14:textId="672B0F8D" w:rsidR="00BD6E04" w:rsidRDefault="00BD6E04" w:rsidP="006D5B45">
      <w:pPr>
        <w:pStyle w:val="Body"/>
      </w:pPr>
      <w:r>
        <w:t>The high race of the Bharatas is its topic. Hence it is called Bharata. And because of its grave import, as also of the Bharatas being its topic, it is called Mahabharata. He who is versed in interpretations of this great treatise,</w:t>
      </w:r>
      <w:r w:rsidR="006D5B45">
        <w:t xml:space="preserve"> </w:t>
      </w:r>
      <w:r>
        <w:t>becomes cleansed of every sin. Such a man lives in righteousness, wealth, and pleasure, and attains to Emancipation also, O chief of Bharata’s race.</w:t>
      </w:r>
    </w:p>
    <w:p w14:paraId="1B09E657" w14:textId="49B939D9" w:rsidR="00BD6E04" w:rsidRDefault="00BD6E04" w:rsidP="006D5B45">
      <w:pPr>
        <w:pStyle w:val="Body"/>
      </w:pPr>
      <w:r>
        <w:lastRenderedPageBreak/>
        <w:t>That which occurs here occurs elsewhere. That which does not occur here occurs nowhere else. This history is known by the name of Jaya. It should be heard by every one desirous of Emancipation. It should be read by Brahmanas, by kings, and by women quick with children. He that desires Heaven attains to Heaven; and he that desires victory attains to victory. The woman quick with child gets either a son or a daughter highly blessed. The puissant Island-born Krishna, who will not have to come back, and who is Emancipation incarnate, made an abstract of the</w:t>
      </w:r>
      <w:r w:rsidR="006D5B45">
        <w:t xml:space="preserve"> </w:t>
      </w:r>
      <w:r>
        <w:t>Bharata, moved by the desire of aiding the cause of righteousness. He made another compilation consisting of sixty lakhs of verses. Thirty lakhs of these were placed in the region of the deities. In the region of the Pitris fifteen lakhs, it should be known, are current; while in that of the Yakshas fourteen lakhs are in vogue. One lakh is current among human beings.</w:t>
      </w:r>
    </w:p>
    <w:p w14:paraId="65D65711" w14:textId="4735B6A9" w:rsidR="00BD6E04" w:rsidRDefault="00BD6E04" w:rsidP="006D5B45">
      <w:pPr>
        <w:pStyle w:val="Body"/>
      </w:pPr>
      <w:r>
        <w:t>Narada recited the Mahabharata to the gods; Asita-Devala to the Pitris; Suka to the Rakshasas and the Yakshas; and Vaishampayana to human beings. This history is sacred, and of high import, and regarded as equal to the Vedas. That man, O Saunaka, who hears this history, placing a Brahmana before him, acquires both fame and the fruition of all his wishes. He who, with fervid devotion, listens to a recitation of the Mahabharata, attains (hereafter) to high success in consequence of the merit that becomes his through understanding even a very small portion thereof. All the sins of that man who recites or listens to this history with devotion are washed off.</w:t>
      </w:r>
    </w:p>
    <w:p w14:paraId="6AD7219B" w14:textId="7CD0129B" w:rsidR="00BD6E04" w:rsidRDefault="00BD6E04" w:rsidP="006D5B45">
      <w:pPr>
        <w:pStyle w:val="Body"/>
      </w:pPr>
      <w:r>
        <w:t xml:space="preserve">In former times, the great Rishi </w:t>
      </w:r>
      <w:r>
        <w:rPr>
          <w:spacing w:val="-3"/>
        </w:rPr>
        <w:t xml:space="preserve">Vyasa, </w:t>
      </w:r>
      <w:r>
        <w:t xml:space="preserve">having composed this treatise, caused his son Suka to read it with him, along with these four </w:t>
      </w:r>
      <w:r>
        <w:rPr>
          <w:spacing w:val="-4"/>
        </w:rPr>
        <w:t xml:space="preserve">Verses. </w:t>
      </w:r>
      <w:r>
        <w:t>—Thousands of mothers and fathers, and hundreds of sons and wives arise in the world and depart from it. Others will (arise and) similarly depart. There are thousands of occasions for joy and hundreds</w:t>
      </w:r>
      <w:r>
        <w:rPr>
          <w:spacing w:val="-5"/>
        </w:rPr>
        <w:t xml:space="preserve"> </w:t>
      </w:r>
      <w:r>
        <w:t>of</w:t>
      </w:r>
      <w:r>
        <w:rPr>
          <w:spacing w:val="-5"/>
        </w:rPr>
        <w:t xml:space="preserve"> </w:t>
      </w:r>
      <w:r>
        <w:t>occasions</w:t>
      </w:r>
      <w:r>
        <w:rPr>
          <w:spacing w:val="-4"/>
        </w:rPr>
        <w:t xml:space="preserve"> </w:t>
      </w:r>
      <w:r>
        <w:t>for</w:t>
      </w:r>
      <w:r>
        <w:rPr>
          <w:spacing w:val="-5"/>
        </w:rPr>
        <w:t xml:space="preserve"> </w:t>
      </w:r>
      <w:r>
        <w:rPr>
          <w:spacing w:val="-4"/>
        </w:rPr>
        <w:t xml:space="preserve">fear. </w:t>
      </w:r>
      <w:r>
        <w:t>These</w:t>
      </w:r>
      <w:r>
        <w:rPr>
          <w:spacing w:val="-5"/>
        </w:rPr>
        <w:t xml:space="preserve"> </w:t>
      </w:r>
      <w:r>
        <w:t>affect</w:t>
      </w:r>
      <w:r>
        <w:rPr>
          <w:spacing w:val="-4"/>
        </w:rPr>
        <w:t xml:space="preserve"> </w:t>
      </w:r>
      <w:r>
        <w:t>only</w:t>
      </w:r>
      <w:r>
        <w:rPr>
          <w:spacing w:val="-5"/>
        </w:rPr>
        <w:t xml:space="preserve"> </w:t>
      </w:r>
      <w:r>
        <w:t>him</w:t>
      </w:r>
      <w:r>
        <w:rPr>
          <w:spacing w:val="-5"/>
        </w:rPr>
        <w:t xml:space="preserve"> </w:t>
      </w:r>
      <w:r>
        <w:t>that</w:t>
      </w:r>
      <w:r>
        <w:rPr>
          <w:spacing w:val="-4"/>
        </w:rPr>
        <w:t xml:space="preserve"> </w:t>
      </w:r>
      <w:r>
        <w:t>is</w:t>
      </w:r>
      <w:r>
        <w:rPr>
          <w:spacing w:val="-5"/>
        </w:rPr>
        <w:t xml:space="preserve"> </w:t>
      </w:r>
      <w:r>
        <w:t>ignorant</w:t>
      </w:r>
      <w:r>
        <w:rPr>
          <w:spacing w:val="-4"/>
        </w:rPr>
        <w:t xml:space="preserve"> </w:t>
      </w:r>
      <w:r>
        <w:t>but</w:t>
      </w:r>
      <w:r>
        <w:rPr>
          <w:spacing w:val="-5"/>
        </w:rPr>
        <w:t xml:space="preserve"> </w:t>
      </w:r>
      <w:r>
        <w:t>never</w:t>
      </w:r>
      <w:r>
        <w:rPr>
          <w:spacing w:val="-4"/>
        </w:rPr>
        <w:t xml:space="preserve"> </w:t>
      </w:r>
      <w:r>
        <w:t>him</w:t>
      </w:r>
      <w:r>
        <w:rPr>
          <w:spacing w:val="-5"/>
        </w:rPr>
        <w:t xml:space="preserve"> </w:t>
      </w:r>
      <w:r>
        <w:t>that</w:t>
      </w:r>
      <w:r>
        <w:rPr>
          <w:spacing w:val="-5"/>
        </w:rPr>
        <w:t xml:space="preserve"> </w:t>
      </w:r>
      <w:r>
        <w:t>is</w:t>
      </w:r>
      <w:r>
        <w:rPr>
          <w:spacing w:val="-4"/>
        </w:rPr>
        <w:t xml:space="preserve"> </w:t>
      </w:r>
      <w:r>
        <w:t>wise.</w:t>
      </w:r>
      <w:r>
        <w:rPr>
          <w:spacing w:val="-5"/>
        </w:rPr>
        <w:t xml:space="preserve"> </w:t>
      </w:r>
      <w:r>
        <w:rPr>
          <w:spacing w:val="-3"/>
        </w:rPr>
        <w:t>With</w:t>
      </w:r>
      <w:r>
        <w:rPr>
          <w:spacing w:val="-4"/>
        </w:rPr>
        <w:t xml:space="preserve"> </w:t>
      </w:r>
      <w:r>
        <w:t>uplifted</w:t>
      </w:r>
      <w:r>
        <w:rPr>
          <w:spacing w:val="-5"/>
        </w:rPr>
        <w:t xml:space="preserve"> </w:t>
      </w:r>
      <w:r>
        <w:t xml:space="preserve">arms I am crying aloud but nobody hears me. </w:t>
      </w:r>
      <w:r>
        <w:rPr>
          <w:spacing w:val="-3"/>
        </w:rPr>
        <w:t xml:space="preserve">From </w:t>
      </w:r>
      <w:r>
        <w:t xml:space="preserve">Righteousness is </w:t>
      </w:r>
      <w:r>
        <w:rPr>
          <w:spacing w:val="-4"/>
        </w:rPr>
        <w:t xml:space="preserve">Wealth </w:t>
      </w:r>
      <w:r>
        <w:t xml:space="preserve">as also Pleasure. </w:t>
      </w:r>
      <w:r>
        <w:rPr>
          <w:spacing w:val="-3"/>
        </w:rPr>
        <w:t xml:space="preserve">Why </w:t>
      </w:r>
      <w:r>
        <w:t xml:space="preserve">should not Righteousness, therefore, be courted? </w:t>
      </w:r>
      <w:r>
        <w:rPr>
          <w:spacing w:val="-3"/>
        </w:rPr>
        <w:t xml:space="preserve">For </w:t>
      </w:r>
      <w:r>
        <w:t xml:space="preserve">the sake neither of pleasure, nor of </w:t>
      </w:r>
      <w:r>
        <w:rPr>
          <w:spacing w:val="-4"/>
        </w:rPr>
        <w:t xml:space="preserve">fear, </w:t>
      </w:r>
      <w:r>
        <w:t xml:space="preserve">nor of cupidity should </w:t>
      </w:r>
      <w:r>
        <w:rPr>
          <w:spacing w:val="-3"/>
        </w:rPr>
        <w:t xml:space="preserve">any </w:t>
      </w:r>
      <w:r>
        <w:t>one cast off Righteousness. Indeed, for the sake of even life one should not cast off Righteousness. Righteousness is eternal. Pleasure</w:t>
      </w:r>
      <w:r>
        <w:rPr>
          <w:spacing w:val="-4"/>
        </w:rPr>
        <w:t xml:space="preserve"> </w:t>
      </w:r>
      <w:r>
        <w:t>and</w:t>
      </w:r>
      <w:r>
        <w:rPr>
          <w:spacing w:val="-3"/>
        </w:rPr>
        <w:t xml:space="preserve"> </w:t>
      </w:r>
      <w:r>
        <w:t>Pain</w:t>
      </w:r>
      <w:r>
        <w:rPr>
          <w:spacing w:val="-3"/>
        </w:rPr>
        <w:t xml:space="preserve"> </w:t>
      </w:r>
      <w:r>
        <w:t>are</w:t>
      </w:r>
      <w:r>
        <w:rPr>
          <w:spacing w:val="-3"/>
        </w:rPr>
        <w:t xml:space="preserve"> </w:t>
      </w:r>
      <w:r>
        <w:t>not</w:t>
      </w:r>
      <w:r>
        <w:rPr>
          <w:spacing w:val="-3"/>
        </w:rPr>
        <w:t xml:space="preserve"> </w:t>
      </w:r>
      <w:r>
        <w:t>eternal.</w:t>
      </w:r>
      <w:r>
        <w:rPr>
          <w:spacing w:val="-3"/>
        </w:rPr>
        <w:t xml:space="preserve"> Jiva </w:t>
      </w:r>
      <w:r>
        <w:t>is</w:t>
      </w:r>
      <w:r>
        <w:rPr>
          <w:spacing w:val="-3"/>
        </w:rPr>
        <w:t xml:space="preserve"> </w:t>
      </w:r>
      <w:r>
        <w:t>eternal.</w:t>
      </w:r>
      <w:r>
        <w:rPr>
          <w:spacing w:val="-4"/>
        </w:rPr>
        <w:t xml:space="preserve"> </w:t>
      </w:r>
      <w:r>
        <w:t>The</w:t>
      </w:r>
      <w:r>
        <w:rPr>
          <w:spacing w:val="-3"/>
        </w:rPr>
        <w:t xml:space="preserve"> </w:t>
      </w:r>
      <w:r>
        <w:t>cause,</w:t>
      </w:r>
      <w:r>
        <w:rPr>
          <w:spacing w:val="-3"/>
        </w:rPr>
        <w:t xml:space="preserve"> however, </w:t>
      </w:r>
      <w:r>
        <w:t>of</w:t>
      </w:r>
      <w:r>
        <w:rPr>
          <w:spacing w:val="-3"/>
        </w:rPr>
        <w:t xml:space="preserve"> </w:t>
      </w:r>
      <w:r>
        <w:rPr>
          <w:spacing w:val="-9"/>
        </w:rPr>
        <w:t>Jiva’s</w:t>
      </w:r>
      <w:r>
        <w:rPr>
          <w:spacing w:val="-3"/>
        </w:rPr>
        <w:t xml:space="preserve"> </w:t>
      </w:r>
      <w:r>
        <w:t>being</w:t>
      </w:r>
      <w:r>
        <w:rPr>
          <w:spacing w:val="-3"/>
        </w:rPr>
        <w:t xml:space="preserve"> </w:t>
      </w:r>
      <w:r>
        <w:t>invested</w:t>
      </w:r>
      <w:r>
        <w:rPr>
          <w:spacing w:val="-3"/>
        </w:rPr>
        <w:t xml:space="preserve"> </w:t>
      </w:r>
      <w:r>
        <w:t>with</w:t>
      </w:r>
      <w:r>
        <w:rPr>
          <w:spacing w:val="-4"/>
        </w:rPr>
        <w:t xml:space="preserve"> </w:t>
      </w:r>
      <w:r>
        <w:t>a</w:t>
      </w:r>
      <w:r>
        <w:rPr>
          <w:spacing w:val="-3"/>
        </w:rPr>
        <w:t xml:space="preserve"> </w:t>
      </w:r>
      <w:r>
        <w:t>body</w:t>
      </w:r>
      <w:r>
        <w:rPr>
          <w:spacing w:val="-3"/>
        </w:rPr>
        <w:t xml:space="preserve"> </w:t>
      </w:r>
      <w:r>
        <w:t>is</w:t>
      </w:r>
      <w:r>
        <w:rPr>
          <w:spacing w:val="-3"/>
        </w:rPr>
        <w:t xml:space="preserve"> </w:t>
      </w:r>
      <w:r>
        <w:t>not</w:t>
      </w:r>
      <w:r>
        <w:rPr>
          <w:spacing w:val="-3"/>
        </w:rPr>
        <w:t xml:space="preserve"> </w:t>
      </w:r>
      <w:r>
        <w:t>so.</w:t>
      </w:r>
    </w:p>
    <w:p w14:paraId="5A312FDE" w14:textId="5F464D19" w:rsidR="00BD6E04" w:rsidRDefault="00BD6E04" w:rsidP="006D5B45">
      <w:pPr>
        <w:pStyle w:val="Body"/>
      </w:pPr>
      <w:r>
        <w:t>That man who, waking up at dawn, reads this Savittri of the Bharata, acquires all the rewards attached to a recitation of this history and ultimately attains to the highest Brahma. As the sacred Ocean, as the Himavat mountain, are both regarded as mines of precious gems, even so is this Bharata (regarded as a mine of precious gems). The man of learning, by reciting to others this Veda or Agama composed by (the Island-born) Krishna, earns wealth.</w:t>
      </w:r>
    </w:p>
    <w:p w14:paraId="2D9CBC32" w14:textId="11E958D8" w:rsidR="00BD6E04" w:rsidRPr="00BE5C84" w:rsidRDefault="00BD6E04" w:rsidP="00BE5C84">
      <w:pPr>
        <w:pStyle w:val="Body"/>
      </w:pPr>
      <w:r>
        <w:t xml:space="preserve">There is no doubt in this that he who, with rapt attention, recites this history called Bharata, attains to high success. What need has that man of a sprinkling of the waters of Pushkara </w:t>
      </w:r>
      <w:r>
        <w:lastRenderedPageBreak/>
        <w:t>who attentively listens to this Bharata, while it is recited to him? It represents the nectar that fell from the lips of the Island-born. It is immeasurable, sacred, sanctifying, sin-cleansing, and auspicious.</w:t>
      </w:r>
    </w:p>
    <w:p w14:paraId="70EC9730" w14:textId="77777777" w:rsidR="00BD6E04" w:rsidRDefault="00BD6E04" w:rsidP="00BD6E04">
      <w:pPr>
        <w:pStyle w:val="BodyText"/>
        <w:spacing w:before="4"/>
        <w:rPr>
          <w:sz w:val="25"/>
        </w:rPr>
      </w:pPr>
    </w:p>
    <w:p w14:paraId="6D6C536E" w14:textId="65F918D8" w:rsidR="00BD6E04" w:rsidRDefault="00BD6E04" w:rsidP="00BE5C84">
      <w:pPr>
        <w:pStyle w:val="Heading1"/>
        <w:rPr>
          <w:w w:val="115"/>
        </w:rPr>
      </w:pPr>
      <w:r>
        <w:rPr>
          <w:w w:val="115"/>
        </w:rPr>
        <w:t>THE rAMAyAnA</w:t>
      </w:r>
    </w:p>
    <w:p w14:paraId="0FC19D1A" w14:textId="77777777" w:rsidR="006D5B45" w:rsidRDefault="006D5B45" w:rsidP="00BE5C84">
      <w:pPr>
        <w:pStyle w:val="Bodynoindent"/>
      </w:pPr>
      <w:r>
        <w:t>Composed ca. 5</w:t>
      </w:r>
      <w:r>
        <w:rPr>
          <w:position w:val="8"/>
          <w:sz w:val="14"/>
        </w:rPr>
        <w:t xml:space="preserve">th </w:t>
      </w:r>
      <w:r>
        <w:t>c. B.C.E. to 1</w:t>
      </w:r>
      <w:r>
        <w:rPr>
          <w:position w:val="8"/>
          <w:sz w:val="14"/>
        </w:rPr>
        <w:t xml:space="preserve">st </w:t>
      </w:r>
      <w:r>
        <w:t>c. B.C.E. India</w:t>
      </w:r>
    </w:p>
    <w:p w14:paraId="6FC984D1" w14:textId="67FA7E06" w:rsidR="00BD6E04" w:rsidRPr="006D5B45" w:rsidRDefault="00BD6E04" w:rsidP="00BE5C84">
      <w:pPr>
        <w:pStyle w:val="Bodynoindent"/>
      </w:pPr>
      <w:r>
        <w:rPr>
          <w:sz w:val="20"/>
        </w:rPr>
        <w:t>Attributed to Valmiki</w:t>
      </w:r>
    </w:p>
    <w:p w14:paraId="25090CF4" w14:textId="13372776" w:rsidR="00BD6E04" w:rsidRDefault="00BD6E04" w:rsidP="00BE5C84">
      <w:pPr>
        <w:pStyle w:val="Body"/>
      </w:pPr>
      <w:r>
        <w:t>The Ramayana (“Journey of Rama”), one of the classics of ancient Indian literature, is a Sanskrit epic poem consisting of 7 books dating as far back as to the 5th c. BCE with additions as late as the 2nd c. BCE. Its authorship is attributed to the Hindu sage Valmiki who appears in the epic as the hermit who gives Sita shelter after Rama banishes her. The Ramayana is the allegorical tale of the birth, childhood, and adult adventures of the eponymous Rama, who is an avatar of the Hindu god Vishnu and, along with his wife Sita, the embodiment of human virtue. The Ramayan of Valmiki is the 1870 verse translation by the 19th c. British scholar Ralph Griffith.</w:t>
      </w:r>
    </w:p>
    <w:p w14:paraId="45F19F40" w14:textId="77777777" w:rsidR="00BE5C84" w:rsidRDefault="00BE5C84" w:rsidP="00BE5C84">
      <w:pPr>
        <w:pStyle w:val="Body"/>
      </w:pPr>
    </w:p>
    <w:p w14:paraId="6742BBD6" w14:textId="0AFF8E0E" w:rsidR="00BD6E04" w:rsidRDefault="00BE5C84" w:rsidP="00BE5C84">
      <w:pPr>
        <w:pStyle w:val="Heading2"/>
      </w:pPr>
      <w:r>
        <w:t xml:space="preserve">3.4.1 </w:t>
      </w:r>
      <w:r w:rsidR="00BD6E04">
        <w:t>Questions to consider while reading this selection:</w:t>
      </w:r>
    </w:p>
    <w:p w14:paraId="062D00B9" w14:textId="1C0749BB" w:rsidR="00BD6E04" w:rsidRDefault="00BE5C84" w:rsidP="00BE5C84">
      <w:pPr>
        <w:pStyle w:val="ListNumber"/>
      </w:pPr>
      <w:r>
        <w:t>H</w:t>
      </w:r>
      <w:r w:rsidR="00BD6E04">
        <w:t xml:space="preserve">ow is </w:t>
      </w:r>
      <w:r>
        <w:t>r</w:t>
      </w:r>
      <w:r w:rsidR="00BD6E04">
        <w:t>ama the exemplum (morally upright model) of dharma?</w:t>
      </w:r>
    </w:p>
    <w:p w14:paraId="078175FA" w14:textId="77777777" w:rsidR="00BD6E04" w:rsidRDefault="00BD6E04" w:rsidP="00BE5C84">
      <w:pPr>
        <w:pStyle w:val="ListNumber"/>
      </w:pPr>
      <w:r>
        <w:rPr>
          <w:w w:val="105"/>
        </w:rPr>
        <w:t>Consider</w:t>
      </w:r>
      <w:r>
        <w:rPr>
          <w:spacing w:val="-27"/>
          <w:w w:val="105"/>
        </w:rPr>
        <w:t xml:space="preserve"> </w:t>
      </w:r>
      <w:r>
        <w:rPr>
          <w:w w:val="105"/>
        </w:rPr>
        <w:t>the</w:t>
      </w:r>
      <w:r>
        <w:rPr>
          <w:spacing w:val="-26"/>
          <w:w w:val="105"/>
        </w:rPr>
        <w:t xml:space="preserve"> </w:t>
      </w:r>
      <w:r>
        <w:rPr>
          <w:w w:val="105"/>
        </w:rPr>
        <w:t>gender</w:t>
      </w:r>
      <w:r>
        <w:rPr>
          <w:spacing w:val="-26"/>
          <w:w w:val="105"/>
        </w:rPr>
        <w:t xml:space="preserve"> </w:t>
      </w:r>
      <w:r>
        <w:rPr>
          <w:w w:val="105"/>
        </w:rPr>
        <w:t>dynamics</w:t>
      </w:r>
      <w:r>
        <w:rPr>
          <w:spacing w:val="-26"/>
          <w:w w:val="105"/>
        </w:rPr>
        <w:t xml:space="preserve"> </w:t>
      </w:r>
      <w:r>
        <w:rPr>
          <w:w w:val="105"/>
        </w:rPr>
        <w:t>or</w:t>
      </w:r>
      <w:r>
        <w:rPr>
          <w:spacing w:val="-26"/>
          <w:w w:val="105"/>
        </w:rPr>
        <w:t xml:space="preserve"> </w:t>
      </w:r>
      <w:r>
        <w:rPr>
          <w:w w:val="105"/>
        </w:rPr>
        <w:t>balance</w:t>
      </w:r>
      <w:r>
        <w:rPr>
          <w:spacing w:val="-26"/>
          <w:w w:val="105"/>
        </w:rPr>
        <w:t xml:space="preserve"> </w:t>
      </w:r>
      <w:r>
        <w:rPr>
          <w:w w:val="105"/>
        </w:rPr>
        <w:t>of</w:t>
      </w:r>
      <w:r>
        <w:rPr>
          <w:spacing w:val="-26"/>
          <w:w w:val="105"/>
        </w:rPr>
        <w:t xml:space="preserve"> </w:t>
      </w:r>
      <w:r>
        <w:rPr>
          <w:w w:val="105"/>
        </w:rPr>
        <w:t>power</w:t>
      </w:r>
      <w:r>
        <w:rPr>
          <w:spacing w:val="-26"/>
          <w:w w:val="105"/>
        </w:rPr>
        <w:t xml:space="preserve"> </w:t>
      </w:r>
      <w:r>
        <w:rPr>
          <w:w w:val="105"/>
        </w:rPr>
        <w:t>in</w:t>
      </w:r>
      <w:r>
        <w:rPr>
          <w:spacing w:val="-26"/>
          <w:w w:val="105"/>
        </w:rPr>
        <w:t xml:space="preserve"> </w:t>
      </w:r>
      <w:r>
        <w:rPr>
          <w:w w:val="105"/>
        </w:rPr>
        <w:t>the</w:t>
      </w:r>
      <w:r>
        <w:rPr>
          <w:spacing w:val="-26"/>
          <w:w w:val="105"/>
        </w:rPr>
        <w:t xml:space="preserve"> </w:t>
      </w:r>
      <w:r>
        <w:rPr>
          <w:i/>
          <w:w w:val="105"/>
        </w:rPr>
        <w:t>Ramayana</w:t>
      </w:r>
      <w:r>
        <w:rPr>
          <w:w w:val="105"/>
        </w:rPr>
        <w:t>.</w:t>
      </w:r>
      <w:r>
        <w:rPr>
          <w:spacing w:val="-29"/>
          <w:w w:val="105"/>
        </w:rPr>
        <w:t xml:space="preserve"> </w:t>
      </w:r>
      <w:r>
        <w:rPr>
          <w:w w:val="105"/>
        </w:rPr>
        <w:t>What</w:t>
      </w:r>
      <w:r>
        <w:rPr>
          <w:spacing w:val="-26"/>
          <w:w w:val="105"/>
        </w:rPr>
        <w:t xml:space="preserve"> </w:t>
      </w:r>
      <w:r>
        <w:rPr>
          <w:w w:val="105"/>
        </w:rPr>
        <w:t>powers</w:t>
      </w:r>
      <w:r>
        <w:rPr>
          <w:spacing w:val="-26"/>
          <w:w w:val="105"/>
        </w:rPr>
        <w:t xml:space="preserve"> </w:t>
      </w:r>
      <w:r>
        <w:rPr>
          <w:w w:val="105"/>
        </w:rPr>
        <w:t>do</w:t>
      </w:r>
      <w:r>
        <w:rPr>
          <w:spacing w:val="-26"/>
          <w:w w:val="105"/>
        </w:rPr>
        <w:t xml:space="preserve"> </w:t>
      </w:r>
      <w:r>
        <w:rPr>
          <w:w w:val="105"/>
        </w:rPr>
        <w:t>men</w:t>
      </w:r>
      <w:r>
        <w:rPr>
          <w:spacing w:val="-26"/>
          <w:w w:val="105"/>
        </w:rPr>
        <w:t xml:space="preserve"> </w:t>
      </w:r>
      <w:r>
        <w:rPr>
          <w:w w:val="105"/>
        </w:rPr>
        <w:t>and</w:t>
      </w:r>
      <w:r>
        <w:rPr>
          <w:spacing w:val="-26"/>
          <w:w w:val="105"/>
        </w:rPr>
        <w:t xml:space="preserve"> </w:t>
      </w:r>
      <w:r>
        <w:rPr>
          <w:w w:val="105"/>
        </w:rPr>
        <w:t>women possess? how do men and women wield their</w:t>
      </w:r>
      <w:r>
        <w:rPr>
          <w:spacing w:val="-41"/>
          <w:w w:val="105"/>
        </w:rPr>
        <w:t xml:space="preserve"> </w:t>
      </w:r>
      <w:r>
        <w:rPr>
          <w:w w:val="105"/>
        </w:rPr>
        <w:t>powers?</w:t>
      </w:r>
    </w:p>
    <w:p w14:paraId="0C97B737" w14:textId="0BD453A8" w:rsidR="00BD6E04" w:rsidRDefault="00BE5C84" w:rsidP="00BE5C84">
      <w:pPr>
        <w:pStyle w:val="ListNumber"/>
        <w:rPr>
          <w:rFonts w:hAnsi="Times New Roman"/>
        </w:rPr>
      </w:pPr>
      <w:r>
        <w:rPr>
          <w:rFonts w:hAnsi="Times New Roman"/>
        </w:rPr>
        <w:t>H</w:t>
      </w:r>
      <w:r w:rsidR="00BD6E04">
        <w:rPr>
          <w:rFonts w:hAnsi="Times New Roman"/>
        </w:rPr>
        <w:t xml:space="preserve">ow does the story of the battle between the forces of good and the forces of evil play out? Aside from the hero and villain, who is obviously good and who is obviously evil? Are there any neutral characters? does </w:t>
      </w:r>
      <w:r w:rsidR="00BD6E04">
        <w:rPr>
          <w:rFonts w:hAnsi="Times New Roman"/>
          <w:spacing w:val="-3"/>
        </w:rPr>
        <w:t>one</w:t>
      </w:r>
      <w:r w:rsidR="00BD6E04">
        <w:rPr>
          <w:rFonts w:hAnsi="Times New Roman"/>
          <w:spacing w:val="-3"/>
        </w:rPr>
        <w:t>’</w:t>
      </w:r>
      <w:r w:rsidR="00BD6E04">
        <w:rPr>
          <w:rFonts w:hAnsi="Times New Roman"/>
          <w:spacing w:val="-3"/>
        </w:rPr>
        <w:t xml:space="preserve">s </w:t>
      </w:r>
      <w:r w:rsidR="00BD6E04">
        <w:rPr>
          <w:rFonts w:hAnsi="Times New Roman"/>
        </w:rPr>
        <w:t xml:space="preserve">species (animal, demon, human, god) have any effect of </w:t>
      </w:r>
      <w:r w:rsidR="00BD6E04">
        <w:rPr>
          <w:rFonts w:hAnsi="Times New Roman"/>
          <w:spacing w:val="-3"/>
        </w:rPr>
        <w:t>one</w:t>
      </w:r>
      <w:r w:rsidR="00BD6E04">
        <w:rPr>
          <w:rFonts w:hAnsi="Times New Roman"/>
          <w:spacing w:val="-3"/>
        </w:rPr>
        <w:t>’</w:t>
      </w:r>
      <w:r w:rsidR="00BD6E04">
        <w:rPr>
          <w:rFonts w:hAnsi="Times New Roman"/>
          <w:spacing w:val="-3"/>
        </w:rPr>
        <w:t xml:space="preserve">s </w:t>
      </w:r>
      <w:r w:rsidR="00BD6E04">
        <w:rPr>
          <w:rFonts w:hAnsi="Times New Roman"/>
        </w:rPr>
        <w:t>moral</w:t>
      </w:r>
      <w:r w:rsidR="00BD6E04">
        <w:rPr>
          <w:rFonts w:hAnsi="Times New Roman"/>
          <w:spacing w:val="1"/>
        </w:rPr>
        <w:t xml:space="preserve"> </w:t>
      </w:r>
      <w:r w:rsidR="00BD6E04">
        <w:rPr>
          <w:rFonts w:hAnsi="Times New Roman"/>
        </w:rPr>
        <w:t>alignment?</w:t>
      </w:r>
    </w:p>
    <w:p w14:paraId="445F3313" w14:textId="77777777" w:rsidR="00BE5C84" w:rsidRDefault="00BD6E04" w:rsidP="00BE5C84">
      <w:pPr>
        <w:pStyle w:val="ListNumber"/>
      </w:pPr>
      <w:r>
        <w:t xml:space="preserve">Consider the villainous </w:t>
      </w:r>
      <w:r w:rsidR="00BE5C84">
        <w:t>r</w:t>
      </w:r>
      <w:r>
        <w:t xml:space="preserve">avana. </w:t>
      </w:r>
      <w:r w:rsidR="00BE5C84">
        <w:t>H</w:t>
      </w:r>
      <w:r>
        <w:t>ow does the villain a</w:t>
      </w:r>
      <w:r>
        <w:rPr>
          <w:spacing w:val="-5"/>
        </w:rPr>
        <w:t>f</w:t>
      </w:r>
      <w:r>
        <w:t xml:space="preserve">fect the narrative? Could the </w:t>
      </w:r>
      <w:r>
        <w:rPr>
          <w:spacing w:val="-1"/>
        </w:rPr>
        <w:t>stor</w:t>
      </w:r>
      <w:r>
        <w:t>y</w:t>
      </w:r>
      <w:r>
        <w:rPr>
          <w:spacing w:val="-1"/>
        </w:rPr>
        <w:t xml:space="preserve"> </w:t>
      </w:r>
      <w:r>
        <w:t>address the concepts of good and evil without a specific</w:t>
      </w:r>
      <w:r>
        <w:rPr>
          <w:spacing w:val="-5"/>
        </w:rPr>
        <w:t xml:space="preserve"> </w:t>
      </w:r>
      <w:r>
        <w:t>villain?</w:t>
      </w:r>
    </w:p>
    <w:p w14:paraId="5F00C453" w14:textId="79762465" w:rsidR="00BD6E04" w:rsidRPr="00BE5C84" w:rsidRDefault="00BD6E04" w:rsidP="00BE5C84">
      <w:pPr>
        <w:pStyle w:val="Bodynoindent"/>
        <w:jc w:val="right"/>
      </w:pPr>
      <w:r w:rsidRPr="00BE5C84">
        <w:t>Written by Rhonda L. Kelley</w:t>
      </w:r>
    </w:p>
    <w:p w14:paraId="1076451F" w14:textId="77777777" w:rsidR="00BD6E04" w:rsidRDefault="00BD6E04" w:rsidP="00BD6E04">
      <w:pPr>
        <w:pStyle w:val="BodyText"/>
        <w:spacing w:before="6"/>
        <w:rPr>
          <w:sz w:val="25"/>
        </w:rPr>
      </w:pPr>
    </w:p>
    <w:p w14:paraId="3BB53072" w14:textId="6B6AF6A3" w:rsidR="00BD6E04" w:rsidRDefault="00BE5C84" w:rsidP="00BE5C84">
      <w:pPr>
        <w:pStyle w:val="Heading2"/>
      </w:pPr>
      <w:r>
        <w:rPr>
          <w:spacing w:val="-3"/>
          <w:w w:val="120"/>
        </w:rPr>
        <w:t xml:space="preserve">3.4.2 </w:t>
      </w:r>
      <w:r w:rsidR="00BD6E04">
        <w:rPr>
          <w:spacing w:val="-3"/>
          <w:w w:val="120"/>
        </w:rPr>
        <w:t>The</w:t>
      </w:r>
      <w:r w:rsidR="00BD6E04">
        <w:rPr>
          <w:spacing w:val="-34"/>
          <w:w w:val="120"/>
        </w:rPr>
        <w:t xml:space="preserve"> </w:t>
      </w:r>
      <w:r>
        <w:rPr>
          <w:w w:val="120"/>
        </w:rPr>
        <w:t>R</w:t>
      </w:r>
      <w:r w:rsidR="00BD6E04" w:rsidRPr="00BE5C84">
        <w:rPr>
          <w:rFonts w:hAnsi="Verdana"/>
          <w:w w:val="120"/>
        </w:rPr>
        <w:t>â</w:t>
      </w:r>
      <w:r w:rsidR="00BD6E04">
        <w:rPr>
          <w:w w:val="120"/>
        </w:rPr>
        <w:t>m</w:t>
      </w:r>
      <w:r w:rsidR="00BD6E04" w:rsidRPr="00BE5C84">
        <w:rPr>
          <w:rFonts w:hAnsi="Verdana"/>
          <w:w w:val="120"/>
        </w:rPr>
        <w:t>â</w:t>
      </w:r>
      <w:r w:rsidR="00BD6E04">
        <w:rPr>
          <w:w w:val="120"/>
        </w:rPr>
        <w:t>yana</w:t>
      </w:r>
      <w:r w:rsidR="00BD6E04">
        <w:rPr>
          <w:spacing w:val="-33"/>
          <w:w w:val="120"/>
        </w:rPr>
        <w:t xml:space="preserve"> </w:t>
      </w:r>
      <w:r w:rsidR="00BD6E04">
        <w:rPr>
          <w:w w:val="120"/>
        </w:rPr>
        <w:t>of</w:t>
      </w:r>
      <w:r w:rsidR="00BD6E04">
        <w:rPr>
          <w:spacing w:val="-33"/>
          <w:w w:val="120"/>
        </w:rPr>
        <w:t xml:space="preserve"> </w:t>
      </w:r>
      <w:r w:rsidR="00BD6E04">
        <w:rPr>
          <w:spacing w:val="-6"/>
          <w:w w:val="120"/>
        </w:rPr>
        <w:t>Valmiki</w:t>
      </w:r>
    </w:p>
    <w:p w14:paraId="31105B48" w14:textId="77777777" w:rsidR="00BD6E04" w:rsidRDefault="00BD6E04" w:rsidP="00BE5C84">
      <w:pPr>
        <w:pStyle w:val="Bodynoindent"/>
      </w:pPr>
      <w:r>
        <w:rPr>
          <w:spacing w:val="-3"/>
        </w:rPr>
        <w:t xml:space="preserve">Translated </w:t>
      </w:r>
      <w:r>
        <w:t xml:space="preserve">by Ralph </w:t>
      </w:r>
      <w:r>
        <w:rPr>
          <w:spacing w:val="-10"/>
        </w:rPr>
        <w:t xml:space="preserve">T. </w:t>
      </w:r>
      <w:r>
        <w:t>H. Griffith,</w:t>
      </w:r>
      <w:r>
        <w:rPr>
          <w:spacing w:val="-6"/>
        </w:rPr>
        <w:t xml:space="preserve"> </w:t>
      </w:r>
      <w:r>
        <w:t>M.A.</w:t>
      </w:r>
    </w:p>
    <w:p w14:paraId="5B8AB923" w14:textId="72410B28" w:rsidR="00BD6E04" w:rsidRDefault="00BD6E04" w:rsidP="00BE5C84">
      <w:pPr>
        <w:pStyle w:val="Bodynoindent"/>
      </w:pPr>
      <w:r>
        <w:lastRenderedPageBreak/>
        <w:t>Edited and compiled by Rhonda L. Kelley, with Griffith’s footnotes</w:t>
      </w:r>
    </w:p>
    <w:p w14:paraId="2F5EC4CA" w14:textId="77777777" w:rsidR="00BE5C84" w:rsidRDefault="00BE5C84" w:rsidP="00BE5C84">
      <w:pPr>
        <w:pStyle w:val="Bodynoindent"/>
      </w:pPr>
      <w:r>
        <w:t>License: CC BY-SA 4.0</w:t>
      </w:r>
    </w:p>
    <w:p w14:paraId="4455EC80" w14:textId="77777777" w:rsidR="00BE5C84" w:rsidRDefault="00BE5C84" w:rsidP="00BE5C84">
      <w:pPr>
        <w:pStyle w:val="Bodynoindent"/>
      </w:pPr>
    </w:p>
    <w:p w14:paraId="73D6A6F0" w14:textId="77777777" w:rsidR="00BE5C84" w:rsidRDefault="00BD6E04" w:rsidP="00BE5C84">
      <w:pPr>
        <w:pStyle w:val="Heading3"/>
        <w:rPr>
          <w:u w:color="231F20"/>
        </w:rPr>
      </w:pPr>
      <w:r>
        <w:rPr>
          <w:noProof/>
        </w:rPr>
        <mc:AlternateContent>
          <mc:Choice Requires="wps">
            <w:drawing>
              <wp:anchor distT="0" distB="0" distL="114300" distR="114300" simplePos="0" relativeHeight="251703296" behindDoc="1" locked="0" layoutInCell="1" allowOverlap="1" wp14:anchorId="07858951" wp14:editId="28F1A8A4">
                <wp:simplePos x="0" y="0"/>
                <wp:positionH relativeFrom="page">
                  <wp:posOffset>5810250</wp:posOffset>
                </wp:positionH>
                <wp:positionV relativeFrom="paragraph">
                  <wp:posOffset>232410</wp:posOffset>
                </wp:positionV>
                <wp:extent cx="38100" cy="0"/>
                <wp:effectExtent l="0" t="0" r="0" b="0"/>
                <wp:wrapNone/>
                <wp:docPr id="109"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100" cy="0"/>
                        </a:xfrm>
                        <a:prstGeom prst="line">
                          <a:avLst/>
                        </a:prstGeom>
                        <a:noFill/>
                        <a:ln w="4382">
                          <a:solidFill>
                            <a:srgbClr val="231F2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B91334E" id="Line 83" o:spid="_x0000_s1026" style="position:absolute;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57.5pt,18.3pt" to="460.5pt,18.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" strokecolor="#231f20" strokeweight=".1217mm">
                <o:lock v:ext="edit" shapetype="f"/>
                <w10:wrap anchorx="page"/>
              </v:line>
            </w:pict>
          </mc:Fallback>
        </mc:AlternateContent>
      </w:r>
      <w:r>
        <w:rPr>
          <w:u w:color="231F20"/>
        </w:rPr>
        <w:t>Book I</w:t>
      </w:r>
    </w:p>
    <w:p w14:paraId="73ED67B3" w14:textId="18AC54C8" w:rsidR="00BD6E04" w:rsidRPr="00BE5C84" w:rsidRDefault="00BD6E04" w:rsidP="00BE5C84">
      <w:pPr>
        <w:pStyle w:val="Heading4"/>
      </w:pPr>
      <w:r w:rsidRPr="00BE5C84">
        <w:t>Bala Kanda (“The Book of the Childhood”): Summary</w:t>
      </w:r>
      <w:r w:rsidR="00BE5C84">
        <w:rPr>
          <w:rStyle w:val="FootnoteReference"/>
        </w:rPr>
        <w:footnoteReference w:id="1"/>
      </w:r>
    </w:p>
    <w:p w14:paraId="5E80F9E8" w14:textId="77777777" w:rsidR="00BD6E04" w:rsidRPr="00BE5C84" w:rsidRDefault="00BD6E04" w:rsidP="00BE5C84">
      <w:pPr>
        <w:pStyle w:val="Bodynoindent"/>
        <w:rPr>
          <w:i/>
          <w:iCs/>
        </w:rPr>
      </w:pPr>
      <w:r w:rsidRPr="00BE5C84">
        <w:rPr>
          <w:i/>
          <w:iCs/>
        </w:rPr>
        <w:t>The origins and childhood of Rama. Sita’s birth, betrothal, and marriage to Rama.</w:t>
      </w:r>
    </w:p>
    <w:p w14:paraId="150018AB" w14:textId="2BD69CF9" w:rsidR="00BD6E04" w:rsidRDefault="00BD6E04" w:rsidP="00BE5C84">
      <w:pPr>
        <w:pStyle w:val="Body"/>
      </w:pPr>
      <w:r>
        <w:t xml:space="preserve">Dasharatha, king of </w:t>
      </w:r>
      <w:r>
        <w:rPr>
          <w:spacing w:val="-3"/>
        </w:rPr>
        <w:t xml:space="preserve">Ayodhya, </w:t>
      </w:r>
      <w:r>
        <w:t>had three wives Kausalya, Kaikeyi, and Sumitra. Having been childless for a long</w:t>
      </w:r>
      <w:r>
        <w:rPr>
          <w:spacing w:val="-4"/>
        </w:rPr>
        <w:t xml:space="preserve"> </w:t>
      </w:r>
      <w:r>
        <w:t>time</w:t>
      </w:r>
      <w:r>
        <w:rPr>
          <w:spacing w:val="-4"/>
        </w:rPr>
        <w:t xml:space="preserve"> </w:t>
      </w:r>
      <w:r>
        <w:t>and</w:t>
      </w:r>
      <w:r>
        <w:rPr>
          <w:spacing w:val="-3"/>
        </w:rPr>
        <w:t xml:space="preserve"> </w:t>
      </w:r>
      <w:r>
        <w:t>anxious</w:t>
      </w:r>
      <w:r>
        <w:rPr>
          <w:spacing w:val="-4"/>
        </w:rPr>
        <w:t xml:space="preserve"> </w:t>
      </w:r>
      <w:r>
        <w:t>to</w:t>
      </w:r>
      <w:r>
        <w:rPr>
          <w:spacing w:val="-3"/>
        </w:rPr>
        <w:t xml:space="preserve"> </w:t>
      </w:r>
      <w:r>
        <w:t>produce</w:t>
      </w:r>
      <w:r>
        <w:rPr>
          <w:spacing w:val="-4"/>
        </w:rPr>
        <w:t xml:space="preserve"> </w:t>
      </w:r>
      <w:r>
        <w:t>an</w:t>
      </w:r>
      <w:r>
        <w:rPr>
          <w:spacing w:val="-3"/>
        </w:rPr>
        <w:t xml:space="preserve"> heir,</w:t>
      </w:r>
      <w:r>
        <w:rPr>
          <w:spacing w:val="-4"/>
        </w:rPr>
        <w:t xml:space="preserve"> </w:t>
      </w:r>
      <w:r>
        <w:t>he</w:t>
      </w:r>
      <w:r>
        <w:rPr>
          <w:spacing w:val="-4"/>
        </w:rPr>
        <w:t xml:space="preserve"> </w:t>
      </w:r>
      <w:r>
        <w:t>performs</w:t>
      </w:r>
      <w:r>
        <w:rPr>
          <w:spacing w:val="-3"/>
        </w:rPr>
        <w:t xml:space="preserve"> </w:t>
      </w:r>
      <w:r>
        <w:t>a</w:t>
      </w:r>
      <w:r>
        <w:rPr>
          <w:spacing w:val="-4"/>
        </w:rPr>
        <w:t xml:space="preserve"> </w:t>
      </w:r>
      <w:r>
        <w:t>fire</w:t>
      </w:r>
      <w:r>
        <w:rPr>
          <w:spacing w:val="-3"/>
        </w:rPr>
        <w:t xml:space="preserve"> </w:t>
      </w:r>
      <w:r>
        <w:t>sacrifice.</w:t>
      </w:r>
      <w:r>
        <w:rPr>
          <w:spacing w:val="-4"/>
        </w:rPr>
        <w:t xml:space="preserve"> </w:t>
      </w:r>
      <w:r>
        <w:t>As</w:t>
      </w:r>
      <w:r>
        <w:rPr>
          <w:spacing w:val="-3"/>
        </w:rPr>
        <w:t xml:space="preserve"> </w:t>
      </w:r>
      <w:r>
        <w:t>a</w:t>
      </w:r>
      <w:r>
        <w:rPr>
          <w:spacing w:val="-4"/>
        </w:rPr>
        <w:t xml:space="preserve"> </w:t>
      </w:r>
      <w:r>
        <w:t>consequence,</w:t>
      </w:r>
      <w:r>
        <w:rPr>
          <w:spacing w:val="-3"/>
        </w:rPr>
        <w:t xml:space="preserve"> </w:t>
      </w:r>
      <w:r>
        <w:t>Rama</w:t>
      </w:r>
      <w:r>
        <w:rPr>
          <w:spacing w:val="-4"/>
        </w:rPr>
        <w:t xml:space="preserve"> </w:t>
      </w:r>
      <w:r>
        <w:t>is</w:t>
      </w:r>
      <w:r>
        <w:rPr>
          <w:spacing w:val="-4"/>
        </w:rPr>
        <w:t xml:space="preserve"> </w:t>
      </w:r>
      <w:r>
        <w:t>born</w:t>
      </w:r>
      <w:r>
        <w:rPr>
          <w:spacing w:val="-3"/>
        </w:rPr>
        <w:t xml:space="preserve"> </w:t>
      </w:r>
      <w:r>
        <w:t>to</w:t>
      </w:r>
      <w:r>
        <w:rPr>
          <w:spacing w:val="-4"/>
        </w:rPr>
        <w:t xml:space="preserve"> </w:t>
      </w:r>
      <w:r>
        <w:t xml:space="preserve">Kausalya, Bharata is born to Kaikeyi, and the twins Lakshmana and Satrughna are born to Sumitra. These sons are endowed, to various degrees, with the essence of the Supreme God </w:t>
      </w:r>
      <w:r>
        <w:rPr>
          <w:spacing w:val="-3"/>
        </w:rPr>
        <w:t xml:space="preserve">Vishnu; Vishnu </w:t>
      </w:r>
      <w:r>
        <w:t>had opted to be born into mortality to combat the demon Rava</w:t>
      </w:r>
      <w:r>
        <w:rPr>
          <w:rFonts w:ascii="Times New Roman"/>
        </w:rPr>
        <w:t>n</w:t>
      </w:r>
      <w:r>
        <w:t xml:space="preserve">a, who was oppressing the gods, and who could only be destroyed by a mortal. During their upbringing the princes receive instructions from the </w:t>
      </w:r>
      <w:r>
        <w:rPr>
          <w:spacing w:val="-5"/>
        </w:rPr>
        <w:t xml:space="preserve">Vedas </w:t>
      </w:r>
      <w:r>
        <w:t xml:space="preserve">(scriptures) and in warfare. When Rama is 16 years old, the sage </w:t>
      </w:r>
      <w:r>
        <w:rPr>
          <w:spacing w:val="-3"/>
        </w:rPr>
        <w:t xml:space="preserve">Vishwamitra </w:t>
      </w:r>
      <w:r>
        <w:t xml:space="preserve">comes to the court of Dasharatha in search of help against demons who were disturbing sacrificial rites. </w:t>
      </w:r>
      <w:r>
        <w:rPr>
          <w:spacing w:val="-3"/>
        </w:rPr>
        <w:t xml:space="preserve">He </w:t>
      </w:r>
      <w:r>
        <w:t xml:space="preserve">chooses Rama, who is followed by Lakshmana, his constant companion throughout the </w:t>
      </w:r>
      <w:r>
        <w:rPr>
          <w:spacing w:val="-3"/>
        </w:rPr>
        <w:t>story.</w:t>
      </w:r>
      <w:r>
        <w:rPr>
          <w:spacing w:val="-4"/>
        </w:rPr>
        <w:t xml:space="preserve"> </w:t>
      </w:r>
      <w:r>
        <w:t>Rama</w:t>
      </w:r>
      <w:r>
        <w:rPr>
          <w:spacing w:val="-4"/>
        </w:rPr>
        <w:t xml:space="preserve"> </w:t>
      </w:r>
      <w:r>
        <w:t>and</w:t>
      </w:r>
      <w:r>
        <w:rPr>
          <w:spacing w:val="-4"/>
        </w:rPr>
        <w:t xml:space="preserve"> </w:t>
      </w:r>
      <w:r>
        <w:t>Lakshmana</w:t>
      </w:r>
      <w:r>
        <w:rPr>
          <w:spacing w:val="-4"/>
        </w:rPr>
        <w:t xml:space="preserve"> </w:t>
      </w:r>
      <w:r>
        <w:t>receive</w:t>
      </w:r>
      <w:r>
        <w:rPr>
          <w:spacing w:val="-4"/>
        </w:rPr>
        <w:t xml:space="preserve"> </w:t>
      </w:r>
      <w:r>
        <w:t>instructions</w:t>
      </w:r>
      <w:r>
        <w:rPr>
          <w:spacing w:val="-4"/>
        </w:rPr>
        <w:t xml:space="preserve"> </w:t>
      </w:r>
      <w:r>
        <w:t>and</w:t>
      </w:r>
      <w:r>
        <w:rPr>
          <w:spacing w:val="-4"/>
        </w:rPr>
        <w:t xml:space="preserve"> </w:t>
      </w:r>
      <w:r>
        <w:t>supernatural</w:t>
      </w:r>
      <w:r>
        <w:rPr>
          <w:spacing w:val="-4"/>
        </w:rPr>
        <w:t xml:space="preserve"> </w:t>
      </w:r>
      <w:r>
        <w:t>weapons</w:t>
      </w:r>
      <w:r>
        <w:rPr>
          <w:spacing w:val="-4"/>
        </w:rPr>
        <w:t xml:space="preserve"> </w:t>
      </w:r>
      <w:r>
        <w:t>from</w:t>
      </w:r>
      <w:r>
        <w:rPr>
          <w:spacing w:val="-4"/>
        </w:rPr>
        <w:t xml:space="preserve"> </w:t>
      </w:r>
      <w:r>
        <w:t>the</w:t>
      </w:r>
      <w:r>
        <w:rPr>
          <w:spacing w:val="-4"/>
        </w:rPr>
        <w:t xml:space="preserve"> </w:t>
      </w:r>
      <w:r>
        <w:t>sage</w:t>
      </w:r>
      <w:r>
        <w:rPr>
          <w:spacing w:val="-4"/>
        </w:rPr>
        <w:t xml:space="preserve"> </w:t>
      </w:r>
      <w:r>
        <w:t>and</w:t>
      </w:r>
      <w:r>
        <w:rPr>
          <w:spacing w:val="-4"/>
        </w:rPr>
        <w:t xml:space="preserve"> </w:t>
      </w:r>
      <w:r>
        <w:t>destroy</w:t>
      </w:r>
      <w:r>
        <w:rPr>
          <w:spacing w:val="-3"/>
        </w:rPr>
        <w:t xml:space="preserve"> </w:t>
      </w:r>
      <w:r>
        <w:t>the</w:t>
      </w:r>
      <w:r>
        <w:rPr>
          <w:spacing w:val="-4"/>
        </w:rPr>
        <w:t xml:space="preserve"> </w:t>
      </w:r>
      <w:r>
        <w:t>demons.</w:t>
      </w:r>
    </w:p>
    <w:p w14:paraId="207D0F20" w14:textId="2BB63BC3" w:rsidR="00BD6E04" w:rsidRDefault="00BD6E04" w:rsidP="00BE5C84">
      <w:pPr>
        <w:pStyle w:val="Body"/>
      </w:pPr>
      <w:r>
        <w:t>Janaka was the king of Mithila. One day, the king found a female child in the field in a deep furrow dug by his plough. King Janaka adopted the girl and named her Sita, the Sanskrit word for “furrow”. Sita grew up to be a girl of unparalleled beauty and charm. When Sita was of marriageable age, the king decided to have a swayamvara</w:t>
      </w:r>
      <w:r w:rsidR="00BE5C84">
        <w:rPr>
          <w:rStyle w:val="FootnoteReference"/>
        </w:rPr>
        <w:footnoteReference w:id="2"/>
      </w:r>
      <w:r w:rsidR="00BE5C84">
        <w:rPr>
          <w:sz w:val="13"/>
        </w:rPr>
        <w:t xml:space="preserve"> </w:t>
      </w:r>
      <w:r>
        <w:t>which included a contest. The king was in possession of an immensely heavy bow, presented to him by the Destroyer God Shiva: whoever could wield the bow could marry Sita. The sage Vishwamitra attends the swayamvara with Rama and Lakshmana. Only Rama is able to wield the bow and, when he draws the string, it breaks. Marriages are arranged between the sons of Dasharatha and daughters of Janaka. Rama marries Sita, and his brothers marry other brides from among the people of Mithila.</w:t>
      </w:r>
    </w:p>
    <w:p w14:paraId="3385FED0" w14:textId="77777777" w:rsidR="006E4E89" w:rsidRPr="00BE5C84" w:rsidRDefault="006E4E89" w:rsidP="00BE5C84">
      <w:pPr>
        <w:pStyle w:val="Body"/>
        <w:rPr>
          <w:sz w:val="13"/>
        </w:rPr>
      </w:pPr>
    </w:p>
    <w:p w14:paraId="1344B305" w14:textId="77777777" w:rsidR="006E4E89" w:rsidRDefault="00BD6E04" w:rsidP="006E4E89">
      <w:pPr>
        <w:pStyle w:val="Heading3"/>
        <w:rPr>
          <w:u w:color="231F20"/>
        </w:rPr>
      </w:pPr>
      <w:r>
        <w:rPr>
          <w:u w:color="231F20"/>
        </w:rPr>
        <w:t xml:space="preserve">Book II </w:t>
      </w:r>
    </w:p>
    <w:p w14:paraId="78BA0235" w14:textId="4EBBBCBE" w:rsidR="00BD6E04" w:rsidRPr="006E4E89" w:rsidRDefault="00BD6E04" w:rsidP="006E4E89">
      <w:pPr>
        <w:pStyle w:val="Heading4"/>
      </w:pPr>
      <w:r w:rsidRPr="006E4E89">
        <w:t>Ayodhya Kanda (“The Book of Ayodhya”): Selections</w:t>
      </w:r>
    </w:p>
    <w:p w14:paraId="12F3A551" w14:textId="77777777" w:rsidR="00BD6E04" w:rsidRPr="006E4E89" w:rsidRDefault="00BD6E04" w:rsidP="006E4E89">
      <w:pPr>
        <w:pStyle w:val="Bodynoindent"/>
        <w:jc w:val="left"/>
        <w:rPr>
          <w:i/>
          <w:iCs/>
        </w:rPr>
      </w:pPr>
      <w:r w:rsidRPr="006E4E89">
        <w:rPr>
          <w:i/>
          <w:iCs/>
          <w:spacing w:val="-3"/>
        </w:rPr>
        <w:lastRenderedPageBreak/>
        <w:t xml:space="preserve">The </w:t>
      </w:r>
      <w:r w:rsidRPr="006E4E89">
        <w:rPr>
          <w:i/>
          <w:iCs/>
        </w:rPr>
        <w:t xml:space="preserve">preparations </w:t>
      </w:r>
      <w:r w:rsidRPr="006E4E89">
        <w:rPr>
          <w:i/>
          <w:iCs/>
          <w:spacing w:val="-6"/>
        </w:rPr>
        <w:t xml:space="preserve">for </w:t>
      </w:r>
      <w:r w:rsidRPr="006E4E89">
        <w:rPr>
          <w:i/>
          <w:iCs/>
          <w:spacing w:val="-12"/>
        </w:rPr>
        <w:t xml:space="preserve">Rama’s </w:t>
      </w:r>
      <w:r w:rsidRPr="006E4E89">
        <w:rPr>
          <w:i/>
          <w:iCs/>
        </w:rPr>
        <w:t xml:space="preserve">coronation </w:t>
      </w:r>
      <w:r w:rsidRPr="006E4E89">
        <w:rPr>
          <w:i/>
          <w:iCs/>
          <w:spacing w:val="-4"/>
        </w:rPr>
        <w:t xml:space="preserve">in </w:t>
      </w:r>
      <w:r w:rsidRPr="006E4E89">
        <w:rPr>
          <w:i/>
          <w:iCs/>
          <w:spacing w:val="-5"/>
        </w:rPr>
        <w:t xml:space="preserve">the city </w:t>
      </w:r>
      <w:r w:rsidRPr="006E4E89">
        <w:rPr>
          <w:i/>
          <w:iCs/>
          <w:spacing w:val="-4"/>
        </w:rPr>
        <w:t>of</w:t>
      </w:r>
      <w:r w:rsidRPr="006E4E89">
        <w:rPr>
          <w:i/>
          <w:iCs/>
          <w:spacing w:val="-9"/>
        </w:rPr>
        <w:t xml:space="preserve"> Ayodhya, </w:t>
      </w:r>
      <w:r w:rsidRPr="006E4E89">
        <w:rPr>
          <w:i/>
          <w:iCs/>
          <w:spacing w:val="-5"/>
        </w:rPr>
        <w:t xml:space="preserve">his exile </w:t>
      </w:r>
      <w:r w:rsidRPr="006E4E89">
        <w:rPr>
          <w:i/>
          <w:iCs/>
          <w:spacing w:val="-7"/>
        </w:rPr>
        <w:t xml:space="preserve">into </w:t>
      </w:r>
      <w:r w:rsidRPr="006E4E89">
        <w:rPr>
          <w:i/>
          <w:iCs/>
          <w:spacing w:val="-5"/>
        </w:rPr>
        <w:t xml:space="preserve">the </w:t>
      </w:r>
      <w:r w:rsidRPr="006E4E89">
        <w:rPr>
          <w:i/>
          <w:iCs/>
          <w:spacing w:val="-7"/>
        </w:rPr>
        <w:t xml:space="preserve">forest, </w:t>
      </w:r>
      <w:r w:rsidRPr="006E4E89">
        <w:rPr>
          <w:i/>
          <w:iCs/>
          <w:spacing w:val="-6"/>
        </w:rPr>
        <w:t xml:space="preserve">and </w:t>
      </w:r>
      <w:r w:rsidRPr="006E4E89">
        <w:rPr>
          <w:i/>
          <w:iCs/>
          <w:spacing w:val="-5"/>
        </w:rPr>
        <w:t xml:space="preserve">the </w:t>
      </w:r>
      <w:r w:rsidRPr="006E4E89">
        <w:rPr>
          <w:i/>
          <w:iCs/>
          <w:spacing w:val="-6"/>
        </w:rPr>
        <w:t xml:space="preserve">regency </w:t>
      </w:r>
      <w:r w:rsidRPr="006E4E89">
        <w:rPr>
          <w:i/>
          <w:iCs/>
          <w:spacing w:val="-4"/>
        </w:rPr>
        <w:t xml:space="preserve">of </w:t>
      </w:r>
      <w:r w:rsidRPr="006E4E89">
        <w:rPr>
          <w:i/>
          <w:iCs/>
        </w:rPr>
        <w:t>Bharata.</w:t>
      </w:r>
    </w:p>
    <w:p w14:paraId="725B6B65" w14:textId="77777777" w:rsidR="008C6702" w:rsidRDefault="008C6702" w:rsidP="006E4E89">
      <w:pPr>
        <w:pStyle w:val="Body"/>
      </w:pPr>
    </w:p>
    <w:p w14:paraId="4026B626" w14:textId="2AEA1CB1" w:rsidR="00BD6E04" w:rsidRDefault="00BD6E04" w:rsidP="006E4E89">
      <w:pPr>
        <w:pStyle w:val="Body"/>
        <w:rPr>
          <w:spacing w:val="-5"/>
        </w:rPr>
      </w:pPr>
      <w:r>
        <w:t>After Rama and Sita have been married for twelve years, an elderly</w:t>
      </w:r>
      <w:r>
        <w:rPr>
          <w:spacing w:val="-4"/>
        </w:rPr>
        <w:t xml:space="preserve"> </w:t>
      </w:r>
      <w:r>
        <w:t>Dasharatha</w:t>
      </w:r>
      <w:r>
        <w:rPr>
          <w:spacing w:val="-4"/>
        </w:rPr>
        <w:t xml:space="preserve"> </w:t>
      </w:r>
      <w:r>
        <w:t>expresses</w:t>
      </w:r>
      <w:r>
        <w:rPr>
          <w:spacing w:val="-4"/>
        </w:rPr>
        <w:t xml:space="preserve"> </w:t>
      </w:r>
      <w:r>
        <w:t>his</w:t>
      </w:r>
      <w:r>
        <w:rPr>
          <w:spacing w:val="-3"/>
        </w:rPr>
        <w:t xml:space="preserve"> </w:t>
      </w:r>
      <w:r>
        <w:t>desire</w:t>
      </w:r>
      <w:r>
        <w:rPr>
          <w:spacing w:val="-4"/>
        </w:rPr>
        <w:t xml:space="preserve"> </w:t>
      </w:r>
      <w:r>
        <w:t>to</w:t>
      </w:r>
      <w:r>
        <w:rPr>
          <w:spacing w:val="-4"/>
        </w:rPr>
        <w:t xml:space="preserve"> </w:t>
      </w:r>
      <w:r>
        <w:t>crown</w:t>
      </w:r>
      <w:r>
        <w:rPr>
          <w:spacing w:val="-3"/>
        </w:rPr>
        <w:t xml:space="preserve"> </w:t>
      </w:r>
      <w:r>
        <w:t>Rama</w:t>
      </w:r>
      <w:r>
        <w:rPr>
          <w:spacing w:val="-4"/>
        </w:rPr>
        <w:t xml:space="preserve"> </w:t>
      </w:r>
      <w:r>
        <w:t>king,</w:t>
      </w:r>
      <w:r>
        <w:rPr>
          <w:spacing w:val="-4"/>
        </w:rPr>
        <w:t xml:space="preserve"> </w:t>
      </w:r>
      <w:r>
        <w:t>to</w:t>
      </w:r>
      <w:r>
        <w:rPr>
          <w:spacing w:val="-3"/>
        </w:rPr>
        <w:t xml:space="preserve"> </w:t>
      </w:r>
      <w:r>
        <w:t xml:space="preserve">which the assembly and his subjects express their support.  On the eve of the coronation, </w:t>
      </w:r>
      <w:r>
        <w:rPr>
          <w:spacing w:val="-4"/>
        </w:rPr>
        <w:t xml:space="preserve">Dasharatha’s </w:t>
      </w:r>
      <w:r>
        <w:t xml:space="preserve">wife Kaikeyi—her jealousy aroused by Manthara, a wicked maidservant—claims two boons that Dasharatha had long ago granted </w:t>
      </w:r>
      <w:r>
        <w:rPr>
          <w:spacing w:val="-4"/>
        </w:rPr>
        <w:t xml:space="preserve">her. </w:t>
      </w:r>
      <w:r>
        <w:t xml:space="preserve">Kaikeyi demands Rama to be exiled into the wilderness for fourteen years and that the succession pass to her son Bharata. The heartbroken king, constrained by his rigid devotion to his oath, accedes to </w:t>
      </w:r>
      <w:r>
        <w:rPr>
          <w:spacing w:val="-4"/>
        </w:rPr>
        <w:t xml:space="preserve">Kaikeyi’s </w:t>
      </w:r>
      <w:r>
        <w:t xml:space="preserve">demands. Rama accepts his </w:t>
      </w:r>
      <w:r>
        <w:rPr>
          <w:spacing w:val="-4"/>
        </w:rPr>
        <w:t xml:space="preserve">father’s </w:t>
      </w:r>
      <w:r>
        <w:t>reluctant</w:t>
      </w:r>
      <w:r>
        <w:rPr>
          <w:spacing w:val="-6"/>
        </w:rPr>
        <w:t xml:space="preserve"> </w:t>
      </w:r>
      <w:r>
        <w:t>decree</w:t>
      </w:r>
      <w:r>
        <w:rPr>
          <w:spacing w:val="-6"/>
        </w:rPr>
        <w:t xml:space="preserve"> </w:t>
      </w:r>
      <w:r>
        <w:t>with</w:t>
      </w:r>
      <w:r>
        <w:rPr>
          <w:spacing w:val="-5"/>
        </w:rPr>
        <w:t xml:space="preserve"> </w:t>
      </w:r>
      <w:r>
        <w:t>absolute</w:t>
      </w:r>
      <w:r>
        <w:rPr>
          <w:spacing w:val="-6"/>
        </w:rPr>
        <w:t xml:space="preserve"> </w:t>
      </w:r>
      <w:r>
        <w:t>submission</w:t>
      </w:r>
      <w:r>
        <w:rPr>
          <w:spacing w:val="-5"/>
        </w:rPr>
        <w:t xml:space="preserve"> </w:t>
      </w:r>
      <w:r>
        <w:t>and</w:t>
      </w:r>
      <w:r>
        <w:rPr>
          <w:spacing w:val="-6"/>
        </w:rPr>
        <w:t xml:space="preserve"> </w:t>
      </w:r>
      <w:r>
        <w:t>calm</w:t>
      </w:r>
      <w:r>
        <w:rPr>
          <w:spacing w:val="-5"/>
        </w:rPr>
        <w:t xml:space="preserve"> </w:t>
      </w:r>
      <w:r>
        <w:t>self-control,</w:t>
      </w:r>
      <w:r>
        <w:rPr>
          <w:spacing w:val="-6"/>
        </w:rPr>
        <w:t xml:space="preserve"> </w:t>
      </w:r>
      <w:r>
        <w:t>two</w:t>
      </w:r>
      <w:r w:rsidR="006E4E89">
        <w:t xml:space="preserve"> </w:t>
      </w:r>
      <w:r>
        <w:t xml:space="preserve">of the virtues that characterize him throughout the </w:t>
      </w:r>
      <w:r>
        <w:rPr>
          <w:spacing w:val="-3"/>
        </w:rPr>
        <w:t xml:space="preserve">story. </w:t>
      </w:r>
      <w:r>
        <w:t xml:space="preserve">Sita and his half-brother Lakshmana join him in his exile. After </w:t>
      </w:r>
      <w:r>
        <w:rPr>
          <w:spacing w:val="-7"/>
        </w:rPr>
        <w:t>Rama’s</w:t>
      </w:r>
      <w:r>
        <w:rPr>
          <w:spacing w:val="-25"/>
        </w:rPr>
        <w:t xml:space="preserve"> </w:t>
      </w:r>
      <w:r>
        <w:t>departure, King Dasharatha, unable to bear the grief, passes</w:t>
      </w:r>
      <w:r>
        <w:rPr>
          <w:spacing w:val="-5"/>
        </w:rPr>
        <w:t xml:space="preserve"> away.</w:t>
      </w:r>
    </w:p>
    <w:p w14:paraId="515045B7" w14:textId="77777777" w:rsidR="006E4E89" w:rsidRDefault="006E4E89" w:rsidP="006E4E89">
      <w:pPr>
        <w:pStyle w:val="Body"/>
      </w:pPr>
    </w:p>
    <w:p w14:paraId="72E9DE3E" w14:textId="789C2000" w:rsidR="006E4E89" w:rsidRDefault="006E4E89" w:rsidP="006E4E89">
      <w:pPr>
        <w:pStyle w:val="Bodynoindent"/>
        <w:jc w:val="center"/>
        <w:rPr>
          <w:color w:val="231F20"/>
          <w:spacing w:val="-4"/>
        </w:rPr>
      </w:pPr>
      <w:r>
        <w:rPr>
          <w:noProof/>
        </w:rPr>
        <w:drawing>
          <wp:inline distT="0" distB="0" distL="0" distR="0" wp14:anchorId="59DF689A" wp14:editId="46F2C791">
            <wp:extent cx="2350770" cy="1421130"/>
            <wp:effectExtent l="0" t="0" r="0" b="1270"/>
            <wp:docPr id="41" name="image26.jpeg" title="Image 3.4: Cloth printed with Human Figures from The Râmâyana Epic | This fabric artwork shows various characters from the Râmâyana engaged in battle with one an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6.jpeg"/>
                    <pic:cNvPicPr/>
                  </pic:nvPicPr>
                  <pic:blipFill>
                    <a:blip r:embed="rId15" cstate="print"/>
                    <a:stretch>
                      <a:fillRect/>
                    </a:stretch>
                  </pic:blipFill>
                  <pic:spPr>
                    <a:xfrm>
                      <a:off x="0" y="0"/>
                      <a:ext cx="2350770" cy="1421130"/>
                    </a:xfrm>
                    <a:prstGeom prst="rect">
                      <a:avLst/>
                    </a:prstGeom>
                  </pic:spPr>
                </pic:pic>
              </a:graphicData>
            </a:graphic>
          </wp:inline>
        </w:drawing>
      </w:r>
    </w:p>
    <w:p w14:paraId="4023B138" w14:textId="5A94B008" w:rsidR="006E4E89" w:rsidRDefault="006E4E89" w:rsidP="006E4E89">
      <w:pPr>
        <w:pStyle w:val="CaptionHeader"/>
      </w:pPr>
      <w:r>
        <w:rPr>
          <w:w w:val="110"/>
        </w:rPr>
        <w:t>Image 3.4: Cloth printed with Human Figures from The R</w:t>
      </w:r>
      <w:r w:rsidRPr="006E4E89">
        <w:rPr>
          <w:rFonts w:hAnsi="Verdana"/>
          <w:w w:val="110"/>
        </w:rPr>
        <w:t>â</w:t>
      </w:r>
      <w:r>
        <w:rPr>
          <w:w w:val="110"/>
        </w:rPr>
        <w:t>m</w:t>
      </w:r>
      <w:r w:rsidRPr="006E4E89">
        <w:rPr>
          <w:rFonts w:hAnsi="Verdana"/>
          <w:w w:val="110"/>
        </w:rPr>
        <w:t>â</w:t>
      </w:r>
      <w:r>
        <w:rPr>
          <w:w w:val="110"/>
        </w:rPr>
        <w:t xml:space="preserve">yana Epic | This </w:t>
      </w:r>
      <w:r>
        <w:t xml:space="preserve">fabric artwork shows various characters from the </w:t>
      </w:r>
      <w:r>
        <w:rPr>
          <w:w w:val="105"/>
        </w:rPr>
        <w:t>R</w:t>
      </w:r>
      <w:r w:rsidRPr="006E4E89">
        <w:rPr>
          <w:rFonts w:hAnsi="Verdana"/>
          <w:w w:val="110"/>
        </w:rPr>
        <w:t>â</w:t>
      </w:r>
      <w:r>
        <w:rPr>
          <w:w w:val="105"/>
        </w:rPr>
        <w:t>m</w:t>
      </w:r>
      <w:r w:rsidRPr="006E4E89">
        <w:rPr>
          <w:rFonts w:hAnsi="Verdana"/>
          <w:w w:val="110"/>
        </w:rPr>
        <w:t>â</w:t>
      </w:r>
      <w:r>
        <w:rPr>
          <w:w w:val="105"/>
        </w:rPr>
        <w:t>yana engaged in battle with one another.</w:t>
      </w:r>
    </w:p>
    <w:p w14:paraId="618F1816" w14:textId="61F388F0" w:rsidR="006E4E89" w:rsidRDefault="006E4E89" w:rsidP="006E4E89">
      <w:pPr>
        <w:pStyle w:val="CaptionText"/>
      </w:pPr>
      <w:r>
        <w:rPr>
          <w:b/>
        </w:rPr>
        <w:t xml:space="preserve">Author: </w:t>
      </w:r>
      <w:r>
        <w:t xml:space="preserve">User </w:t>
      </w:r>
      <w:r>
        <w:t>“</w:t>
      </w:r>
      <w:r>
        <w:t>Tropenmuseum</w:t>
      </w:r>
      <w:r>
        <w:t>”</w:t>
      </w:r>
      <w:r>
        <w:t xml:space="preserve"> </w:t>
      </w:r>
      <w:r>
        <w:rPr>
          <w:b/>
        </w:rPr>
        <w:t xml:space="preserve">Source: </w:t>
      </w:r>
      <w:r>
        <w:t xml:space="preserve">Wikimedia Commons </w:t>
      </w:r>
      <w:r>
        <w:rPr>
          <w:b/>
        </w:rPr>
        <w:t xml:space="preserve">License: </w:t>
      </w:r>
      <w:r>
        <w:t>CC BY-SA 3.0</w:t>
      </w:r>
    </w:p>
    <w:p w14:paraId="13EE103E" w14:textId="22645CB0" w:rsidR="006E4E89" w:rsidRDefault="006E4E89" w:rsidP="00BD6E04">
      <w:pPr>
        <w:pStyle w:val="BodyText"/>
        <w:spacing w:line="218" w:lineRule="auto"/>
        <w:ind w:firstLine="359"/>
        <w:rPr>
          <w:color w:val="231F20"/>
          <w:spacing w:val="-4"/>
        </w:rPr>
      </w:pPr>
    </w:p>
    <w:p w14:paraId="3C9319BF" w14:textId="69EB8AFE" w:rsidR="00BD6E04" w:rsidRDefault="00BD6E04" w:rsidP="006E4E89">
      <w:pPr>
        <w:pStyle w:val="Body"/>
      </w:pPr>
      <w:r>
        <w:rPr>
          <w:spacing w:val="-4"/>
        </w:rPr>
        <w:t xml:space="preserve">Meanwhile, Bharata, </w:t>
      </w:r>
      <w:r>
        <w:t>who was visiting his maternal uncle, learns about</w:t>
      </w:r>
      <w:r>
        <w:rPr>
          <w:spacing w:val="-6"/>
        </w:rPr>
        <w:t xml:space="preserve"> </w:t>
      </w:r>
      <w:r>
        <w:t>the</w:t>
      </w:r>
      <w:r>
        <w:rPr>
          <w:spacing w:val="-6"/>
        </w:rPr>
        <w:t xml:space="preserve"> </w:t>
      </w:r>
      <w:r>
        <w:t>events</w:t>
      </w:r>
      <w:r>
        <w:rPr>
          <w:spacing w:val="-6"/>
        </w:rPr>
        <w:t xml:space="preserve"> </w:t>
      </w:r>
      <w:r>
        <w:t>in</w:t>
      </w:r>
      <w:r>
        <w:rPr>
          <w:spacing w:val="-6"/>
        </w:rPr>
        <w:t xml:space="preserve"> </w:t>
      </w:r>
      <w:r>
        <w:rPr>
          <w:spacing w:val="-4"/>
        </w:rPr>
        <w:t>Ajodhya.</w:t>
      </w:r>
      <w:r>
        <w:rPr>
          <w:spacing w:val="-5"/>
        </w:rPr>
        <w:t xml:space="preserve"> </w:t>
      </w:r>
      <w:r>
        <w:rPr>
          <w:spacing w:val="-4"/>
        </w:rPr>
        <w:t>Bharata</w:t>
      </w:r>
      <w:r>
        <w:rPr>
          <w:spacing w:val="-6"/>
        </w:rPr>
        <w:t xml:space="preserve"> </w:t>
      </w:r>
      <w:r>
        <w:t>refuses</w:t>
      </w:r>
      <w:r>
        <w:rPr>
          <w:spacing w:val="-6"/>
        </w:rPr>
        <w:t xml:space="preserve"> </w:t>
      </w:r>
      <w:r>
        <w:t>to</w:t>
      </w:r>
      <w:r>
        <w:rPr>
          <w:spacing w:val="-6"/>
        </w:rPr>
        <w:t xml:space="preserve"> </w:t>
      </w:r>
      <w:r>
        <w:rPr>
          <w:spacing w:val="-4"/>
        </w:rPr>
        <w:t>profit</w:t>
      </w:r>
      <w:r>
        <w:rPr>
          <w:spacing w:val="-6"/>
        </w:rPr>
        <w:t xml:space="preserve"> </w:t>
      </w:r>
      <w:r>
        <w:t>from</w:t>
      </w:r>
      <w:r>
        <w:rPr>
          <w:spacing w:val="-5"/>
        </w:rPr>
        <w:t xml:space="preserve"> </w:t>
      </w:r>
      <w:r>
        <w:t>his</w:t>
      </w:r>
      <w:r>
        <w:rPr>
          <w:spacing w:val="-6"/>
        </w:rPr>
        <w:t xml:space="preserve"> mother’s </w:t>
      </w:r>
      <w:r>
        <w:t xml:space="preserve">wicked scheming and visits Rama in the </w:t>
      </w:r>
      <w:r>
        <w:rPr>
          <w:spacing w:val="-4"/>
        </w:rPr>
        <w:t xml:space="preserve">forest. </w:t>
      </w:r>
      <w:r>
        <w:t xml:space="preserve">Rama, determined to carry </w:t>
      </w:r>
      <w:r>
        <w:rPr>
          <w:spacing w:val="-4"/>
        </w:rPr>
        <w:t xml:space="preserve">out </w:t>
      </w:r>
      <w:r>
        <w:t xml:space="preserve">his </w:t>
      </w:r>
      <w:r>
        <w:rPr>
          <w:spacing w:val="-6"/>
        </w:rPr>
        <w:t xml:space="preserve">father’s </w:t>
      </w:r>
      <w:r>
        <w:rPr>
          <w:spacing w:val="-4"/>
        </w:rPr>
        <w:t xml:space="preserve">orders </w:t>
      </w:r>
      <w:r>
        <w:t xml:space="preserve">to the </w:t>
      </w:r>
      <w:r>
        <w:rPr>
          <w:spacing w:val="-5"/>
        </w:rPr>
        <w:t xml:space="preserve">letter, </w:t>
      </w:r>
      <w:r>
        <w:t xml:space="preserve">refuses to return </w:t>
      </w:r>
      <w:r>
        <w:rPr>
          <w:spacing w:val="-4"/>
        </w:rPr>
        <w:t xml:space="preserve">before </w:t>
      </w:r>
      <w:r>
        <w:t xml:space="preserve">the fourteen years </w:t>
      </w:r>
      <w:r>
        <w:rPr>
          <w:spacing w:val="-4"/>
        </w:rPr>
        <w:t xml:space="preserve">are </w:t>
      </w:r>
      <w:r>
        <w:rPr>
          <w:spacing w:val="-6"/>
        </w:rPr>
        <w:t xml:space="preserve">over. </w:t>
      </w:r>
      <w:r>
        <w:rPr>
          <w:spacing w:val="-4"/>
        </w:rPr>
        <w:t xml:space="preserve">Bharata </w:t>
      </w:r>
      <w:r>
        <w:t>refuses to be king, instead styling</w:t>
      </w:r>
      <w:r>
        <w:rPr>
          <w:spacing w:val="-9"/>
        </w:rPr>
        <w:t xml:space="preserve"> </w:t>
      </w:r>
      <w:r>
        <w:t>himself “Regent” and keeping Rama’s sandals on the throne as symbolic of Rama’s status as the rightful king of Ayodhya.</w:t>
      </w:r>
    </w:p>
    <w:p w14:paraId="133748C6" w14:textId="77777777" w:rsidR="006E4E89" w:rsidRDefault="006E4E89" w:rsidP="006E4E89">
      <w:pPr>
        <w:pStyle w:val="Body"/>
      </w:pPr>
    </w:p>
    <w:p w14:paraId="20C65EC5" w14:textId="0BFD1710" w:rsidR="00BD6E04" w:rsidRDefault="00BD6E04" w:rsidP="0042669E">
      <w:pPr>
        <w:pStyle w:val="Body"/>
      </w:pPr>
      <w:r>
        <w:t>In the selections for this chapter, Cantos XVII-XVIX pick up the story as Rama approaches the throne for his coronation. In Cantos XXVI-XXXI, Rama has already accepted his exile and informs Sita he is leaving. Sita and Lakshmana request and are granted permission to go with him.</w:t>
      </w:r>
    </w:p>
    <w:p w14:paraId="076A8AFF" w14:textId="77777777" w:rsidR="0042669E" w:rsidRPr="0042669E" w:rsidRDefault="0042669E" w:rsidP="0042669E">
      <w:pPr>
        <w:pStyle w:val="Body"/>
      </w:pPr>
    </w:p>
    <w:p w14:paraId="4C55D18A" w14:textId="77777777" w:rsidR="008C6702" w:rsidRDefault="006E4E89" w:rsidP="0042669E">
      <w:pPr>
        <w:pStyle w:val="Heading4"/>
      </w:pPr>
      <w:r>
        <w:t>Canto XVII</w:t>
      </w:r>
    </w:p>
    <w:p w14:paraId="03B447E4" w14:textId="13547A72" w:rsidR="006E4E89" w:rsidRPr="008C6702" w:rsidRDefault="006E4E89" w:rsidP="008C6702">
      <w:pPr>
        <w:pStyle w:val="Bodynoindent"/>
        <w:rPr>
          <w:i/>
          <w:iCs/>
        </w:rPr>
      </w:pPr>
      <w:r w:rsidRPr="008C6702">
        <w:rPr>
          <w:i/>
          <w:iCs/>
        </w:rPr>
        <w:t>Rama’s Approach.</w:t>
      </w:r>
    </w:p>
    <w:p w14:paraId="07E89E28" w14:textId="77777777" w:rsidR="0042669E" w:rsidRDefault="00BD6E04" w:rsidP="0042669E">
      <w:pPr>
        <w:pStyle w:val="Poetry"/>
      </w:pPr>
      <w:r w:rsidRPr="0042669E">
        <w:t xml:space="preserve">As Rama, rendering blithe and gay </w:t>
      </w:r>
    </w:p>
    <w:p w14:paraId="099C8CC7" w14:textId="77777777" w:rsidR="0042669E" w:rsidRDefault="00BD6E04" w:rsidP="0042669E">
      <w:pPr>
        <w:pStyle w:val="Poetry"/>
      </w:pPr>
      <w:r w:rsidRPr="0042669E">
        <w:t xml:space="preserve">His loving friends, pursued his way, </w:t>
      </w:r>
    </w:p>
    <w:p w14:paraId="752E742C" w14:textId="02080B0C" w:rsidR="00BD6E04" w:rsidRPr="0042669E" w:rsidRDefault="00BD6E04" w:rsidP="0042669E">
      <w:pPr>
        <w:pStyle w:val="Poetry"/>
      </w:pPr>
      <w:r w:rsidRPr="0042669E">
        <w:t>He saw on either hand a press</w:t>
      </w:r>
    </w:p>
    <w:p w14:paraId="5A2B278E" w14:textId="77777777" w:rsidR="0042669E" w:rsidRDefault="00BD6E04" w:rsidP="0042669E">
      <w:pPr>
        <w:pStyle w:val="Poetry"/>
      </w:pPr>
      <w:r w:rsidRPr="0042669E">
        <w:t xml:space="preserve">Of mingled people numberless. </w:t>
      </w:r>
    </w:p>
    <w:p w14:paraId="47638B4A" w14:textId="77777777" w:rsidR="0042669E" w:rsidRDefault="00BD6E04" w:rsidP="0042669E">
      <w:pPr>
        <w:pStyle w:val="Poetry"/>
      </w:pPr>
      <w:r w:rsidRPr="0042669E">
        <w:t xml:space="preserve">The royal street he traversed, where </w:t>
      </w:r>
    </w:p>
    <w:p w14:paraId="122BAD34" w14:textId="449947C8" w:rsidR="00BD6E04" w:rsidRPr="0042669E" w:rsidRDefault="00BD6E04" w:rsidP="0042669E">
      <w:pPr>
        <w:pStyle w:val="Poetry"/>
      </w:pPr>
      <w:r w:rsidRPr="0042669E">
        <w:t>Incense of aloe filled the air,</w:t>
      </w:r>
    </w:p>
    <w:p w14:paraId="3E3C7528" w14:textId="77777777" w:rsidR="0042669E" w:rsidRDefault="00BD6E04" w:rsidP="0042669E">
      <w:pPr>
        <w:pStyle w:val="Poetry"/>
      </w:pPr>
      <w:r w:rsidRPr="0042669E">
        <w:t xml:space="preserve">Where rose high palaces, that vied </w:t>
      </w:r>
    </w:p>
    <w:p w14:paraId="30A0690D" w14:textId="50E3623C" w:rsidR="00BD6E04" w:rsidRPr="0042669E" w:rsidRDefault="00BD6E04" w:rsidP="0042669E">
      <w:pPr>
        <w:pStyle w:val="Poetry"/>
      </w:pPr>
      <w:r w:rsidRPr="0042669E">
        <w:t>With paly clouds, on either side;</w:t>
      </w:r>
    </w:p>
    <w:p w14:paraId="09B98DB8" w14:textId="77777777" w:rsidR="0042669E" w:rsidRDefault="00BD6E04" w:rsidP="0042669E">
      <w:pPr>
        <w:pStyle w:val="Poetry"/>
      </w:pPr>
      <w:r w:rsidRPr="0042669E">
        <w:t xml:space="preserve">With flowers of myriad colours graced. </w:t>
      </w:r>
    </w:p>
    <w:p w14:paraId="14EAE44D" w14:textId="306765CF" w:rsidR="00BD6E04" w:rsidRPr="0042669E" w:rsidRDefault="00BD6E04" w:rsidP="0042669E">
      <w:pPr>
        <w:pStyle w:val="Poetry"/>
      </w:pPr>
      <w:r w:rsidRPr="0042669E">
        <w:t>And food for every varied taste,</w:t>
      </w:r>
    </w:p>
    <w:p w14:paraId="46CD341D" w14:textId="77777777" w:rsidR="0042669E" w:rsidRDefault="00BD6E04" w:rsidP="0042669E">
      <w:pPr>
        <w:pStyle w:val="Poetry"/>
      </w:pPr>
      <w:r w:rsidRPr="0042669E">
        <w:t xml:space="preserve">Bright as the glowing path o’erhead </w:t>
      </w:r>
    </w:p>
    <w:p w14:paraId="628CD86C" w14:textId="77777777" w:rsidR="0042669E" w:rsidRDefault="00BD6E04" w:rsidP="0042669E">
      <w:pPr>
        <w:pStyle w:val="Poetry"/>
      </w:pPr>
      <w:r w:rsidRPr="0042669E">
        <w:t xml:space="preserve">Which feet of Gods celestial tread, </w:t>
      </w:r>
    </w:p>
    <w:p w14:paraId="49A8F46F" w14:textId="77777777" w:rsidR="0042669E" w:rsidRDefault="00BD6E04" w:rsidP="0042669E">
      <w:pPr>
        <w:pStyle w:val="Poetry"/>
      </w:pPr>
      <w:r w:rsidRPr="0042669E">
        <w:t xml:space="preserve">Loud benedictions, sweet to hear, </w:t>
      </w:r>
    </w:p>
    <w:p w14:paraId="7380F6FA" w14:textId="77777777" w:rsidR="0042669E" w:rsidRDefault="00BD6E04" w:rsidP="0042669E">
      <w:pPr>
        <w:pStyle w:val="Poetry"/>
      </w:pPr>
      <w:r w:rsidRPr="0042669E">
        <w:t xml:space="preserve">From countless voices soothed his ear. </w:t>
      </w:r>
    </w:p>
    <w:p w14:paraId="124529E1" w14:textId="71B6239B" w:rsidR="00BD6E04" w:rsidRPr="0042669E" w:rsidRDefault="00BD6E04" w:rsidP="0042669E">
      <w:pPr>
        <w:pStyle w:val="Poetry"/>
      </w:pPr>
      <w:r w:rsidRPr="0042669E">
        <w:t>While he to each gave due salute</w:t>
      </w:r>
    </w:p>
    <w:p w14:paraId="0264504B" w14:textId="77777777" w:rsidR="00BD6E04" w:rsidRPr="0042669E" w:rsidRDefault="00BD6E04" w:rsidP="0042669E">
      <w:pPr>
        <w:pStyle w:val="Poetry"/>
      </w:pPr>
      <w:r w:rsidRPr="0042669E">
        <w:t>His place and dignity to suit:</w:t>
      </w:r>
    </w:p>
    <w:p w14:paraId="5D68FF86" w14:textId="77777777" w:rsidR="00BD6E04" w:rsidRPr="0042669E" w:rsidRDefault="00BD6E04" w:rsidP="0042669E">
      <w:pPr>
        <w:pStyle w:val="Poetry"/>
      </w:pPr>
      <w:r w:rsidRPr="0042669E">
        <w:t>“Be thou,” the joyful people cried,</w:t>
      </w:r>
    </w:p>
    <w:p w14:paraId="6A3115D2" w14:textId="77777777" w:rsidR="0042669E" w:rsidRDefault="00BD6E04" w:rsidP="0042669E">
      <w:pPr>
        <w:pStyle w:val="Poetry"/>
      </w:pPr>
      <w:r w:rsidRPr="0042669E">
        <w:t xml:space="preserve">“Be thou our guardian, lord and guide. </w:t>
      </w:r>
    </w:p>
    <w:p w14:paraId="59C90379" w14:textId="77777777" w:rsidR="0042669E" w:rsidRDefault="00BD6E04" w:rsidP="0042669E">
      <w:pPr>
        <w:pStyle w:val="Poetry"/>
      </w:pPr>
      <w:r w:rsidRPr="0042669E">
        <w:t xml:space="preserve">Throned and anointed king to-day, </w:t>
      </w:r>
    </w:p>
    <w:p w14:paraId="3442908E" w14:textId="77777777" w:rsidR="0042669E" w:rsidRDefault="00BD6E04" w:rsidP="0042669E">
      <w:pPr>
        <w:pStyle w:val="Poetry"/>
      </w:pPr>
      <w:r w:rsidRPr="0042669E">
        <w:t xml:space="preserve">Thy feet set forth upon the way </w:t>
      </w:r>
    </w:p>
    <w:p w14:paraId="2252C769" w14:textId="77777777" w:rsidR="0042669E" w:rsidRDefault="00BD6E04" w:rsidP="0042669E">
      <w:pPr>
        <w:pStyle w:val="Poetry"/>
      </w:pPr>
      <w:r w:rsidRPr="0042669E">
        <w:t xml:space="preserve">Wherein, each honoured as a God, </w:t>
      </w:r>
    </w:p>
    <w:p w14:paraId="201F8CF4" w14:textId="78B06655" w:rsidR="00BD6E04" w:rsidRPr="0042669E" w:rsidRDefault="00BD6E04" w:rsidP="0042669E">
      <w:pPr>
        <w:pStyle w:val="Poetry"/>
      </w:pPr>
      <w:r w:rsidRPr="0042669E">
        <w:t>Thy fathers and forefathers trod.</w:t>
      </w:r>
    </w:p>
    <w:p w14:paraId="3AFAFC76" w14:textId="77777777" w:rsidR="0042669E" w:rsidRDefault="00BD6E04" w:rsidP="0042669E">
      <w:pPr>
        <w:pStyle w:val="Poetry"/>
      </w:pPr>
      <w:r w:rsidRPr="0042669E">
        <w:t xml:space="preserve">Thy sire and his have graced the throne, </w:t>
      </w:r>
    </w:p>
    <w:p w14:paraId="756F2BE1" w14:textId="5CB8DCC9" w:rsidR="00BD6E04" w:rsidRPr="0042669E" w:rsidRDefault="00BD6E04" w:rsidP="0042669E">
      <w:pPr>
        <w:pStyle w:val="Poetry"/>
      </w:pPr>
      <w:r w:rsidRPr="0042669E">
        <w:t>And loving care to us have shown:</w:t>
      </w:r>
    </w:p>
    <w:p w14:paraId="1C90F52B" w14:textId="77777777" w:rsidR="0042669E" w:rsidRDefault="00BD6E04" w:rsidP="0042669E">
      <w:pPr>
        <w:pStyle w:val="Poetry"/>
      </w:pPr>
      <w:r w:rsidRPr="0042669E">
        <w:t xml:space="preserve">Thus blest shall we and ours remain, </w:t>
      </w:r>
    </w:p>
    <w:p w14:paraId="0AA6AB8B" w14:textId="77777777" w:rsidR="0042669E" w:rsidRDefault="00BD6E04" w:rsidP="0042669E">
      <w:pPr>
        <w:pStyle w:val="Poetry"/>
      </w:pPr>
      <w:r w:rsidRPr="0042669E">
        <w:t xml:space="preserve">Yea still more blest in Rama’s reign. </w:t>
      </w:r>
    </w:p>
    <w:p w14:paraId="711AA0C2" w14:textId="77777777" w:rsidR="0042669E" w:rsidRDefault="00BD6E04" w:rsidP="0042669E">
      <w:pPr>
        <w:pStyle w:val="Poetry"/>
      </w:pPr>
      <w:r w:rsidRPr="0042669E">
        <w:t xml:space="preserve">No more of dainty fare we need, </w:t>
      </w:r>
    </w:p>
    <w:p w14:paraId="0CBE9EFF" w14:textId="77777777" w:rsidR="0042669E" w:rsidRDefault="00BD6E04" w:rsidP="0042669E">
      <w:pPr>
        <w:pStyle w:val="Poetry"/>
      </w:pPr>
      <w:r w:rsidRPr="0042669E">
        <w:t xml:space="preserve">And but one cherished object heed, </w:t>
      </w:r>
    </w:p>
    <w:p w14:paraId="2C6DB9BF" w14:textId="77777777" w:rsidR="0042669E" w:rsidRDefault="00BD6E04" w:rsidP="0042669E">
      <w:pPr>
        <w:pStyle w:val="Poetry"/>
      </w:pPr>
      <w:r w:rsidRPr="0042669E">
        <w:t xml:space="preserve">That we may see our prince today </w:t>
      </w:r>
    </w:p>
    <w:p w14:paraId="44F33C44" w14:textId="07E662EC" w:rsidR="00BD6E04" w:rsidRPr="0042669E" w:rsidRDefault="00BD6E04" w:rsidP="0042669E">
      <w:pPr>
        <w:pStyle w:val="Poetry"/>
      </w:pPr>
      <w:r w:rsidRPr="0042669E">
        <w:t>Invested with imperial sway.”</w:t>
      </w:r>
    </w:p>
    <w:p w14:paraId="25D780FD" w14:textId="77777777" w:rsidR="0042669E" w:rsidRDefault="0042669E" w:rsidP="0042669E">
      <w:pPr>
        <w:pStyle w:val="Poetry"/>
      </w:pPr>
    </w:p>
    <w:p w14:paraId="7AD1D1D8" w14:textId="3EED04A2" w:rsidR="0042669E" w:rsidRDefault="00BD6E04" w:rsidP="0042669E">
      <w:pPr>
        <w:pStyle w:val="Poetry"/>
        <w:rPr>
          <w:spacing w:val="-3"/>
        </w:rPr>
      </w:pPr>
      <w:r>
        <w:t>Such were the words and pleasant</w:t>
      </w:r>
      <w:r>
        <w:rPr>
          <w:spacing w:val="-26"/>
        </w:rPr>
        <w:t xml:space="preserve"> </w:t>
      </w:r>
      <w:r>
        <w:rPr>
          <w:spacing w:val="-3"/>
        </w:rPr>
        <w:t xml:space="preserve">speech </w:t>
      </w:r>
    </w:p>
    <w:p w14:paraId="79A5EDFD" w14:textId="77777777" w:rsidR="0042669E" w:rsidRDefault="00BD6E04" w:rsidP="0042669E">
      <w:pPr>
        <w:pStyle w:val="Poetry"/>
      </w:pPr>
      <w:r>
        <w:t xml:space="preserve">That Rama heard, unmoved, from each </w:t>
      </w:r>
    </w:p>
    <w:p w14:paraId="61FC5C50" w14:textId="77777777" w:rsidR="0042669E" w:rsidRDefault="00BD6E04" w:rsidP="0042669E">
      <w:pPr>
        <w:pStyle w:val="Poetry"/>
      </w:pPr>
      <w:r>
        <w:t xml:space="preserve">Of the dear friends around him spread, </w:t>
      </w:r>
    </w:p>
    <w:p w14:paraId="06FADEBB" w14:textId="77777777" w:rsidR="0042669E" w:rsidRDefault="00BD6E04" w:rsidP="0042669E">
      <w:pPr>
        <w:pStyle w:val="Poetry"/>
      </w:pPr>
      <w:r>
        <w:t xml:space="preserve">As </w:t>
      </w:r>
      <w:r>
        <w:rPr>
          <w:spacing w:val="-3"/>
        </w:rPr>
        <w:t xml:space="preserve">onward </w:t>
      </w:r>
      <w:r>
        <w:t xml:space="preserve">through the street he sped, </w:t>
      </w:r>
    </w:p>
    <w:p w14:paraId="57085325" w14:textId="77777777" w:rsidR="0042669E" w:rsidRDefault="00BD6E04" w:rsidP="0042669E">
      <w:pPr>
        <w:pStyle w:val="Poetry"/>
      </w:pPr>
      <w:r>
        <w:rPr>
          <w:spacing w:val="-3"/>
        </w:rPr>
        <w:t xml:space="preserve">For </w:t>
      </w:r>
      <w:r>
        <w:t>none could turn his eye or thought</w:t>
      </w:r>
    </w:p>
    <w:p w14:paraId="13217D01" w14:textId="6958E2C6" w:rsidR="0042669E" w:rsidRDefault="00BD6E04" w:rsidP="0042669E">
      <w:pPr>
        <w:pStyle w:val="Poetry"/>
      </w:pPr>
      <w:r>
        <w:rPr>
          <w:spacing w:val="-3"/>
        </w:rPr>
        <w:t xml:space="preserve">From </w:t>
      </w:r>
      <w:r>
        <w:t xml:space="preserve">the dear form his glances sought, </w:t>
      </w:r>
    </w:p>
    <w:p w14:paraId="425BDB56" w14:textId="756A8948" w:rsidR="00BD6E04" w:rsidRDefault="00BD6E04" w:rsidP="0042669E">
      <w:pPr>
        <w:pStyle w:val="Poetry"/>
      </w:pPr>
      <w:r>
        <w:rPr>
          <w:spacing w:val="-3"/>
        </w:rPr>
        <w:t xml:space="preserve">With </w:t>
      </w:r>
      <w:r>
        <w:t>fruitless ardour forward</w:t>
      </w:r>
      <w:r>
        <w:rPr>
          <w:spacing w:val="-1"/>
        </w:rPr>
        <w:t xml:space="preserve"> </w:t>
      </w:r>
      <w:r>
        <w:t>cast</w:t>
      </w:r>
    </w:p>
    <w:p w14:paraId="5A4B70A3" w14:textId="2D8726AA" w:rsidR="0042669E" w:rsidRDefault="00BD6E04" w:rsidP="0042669E">
      <w:pPr>
        <w:pStyle w:val="Poetry"/>
      </w:pPr>
      <w:r>
        <w:t xml:space="preserve">Even when </w:t>
      </w:r>
      <w:r>
        <w:rPr>
          <w:spacing w:val="-5"/>
        </w:rPr>
        <w:t xml:space="preserve">Raghu’s </w:t>
      </w:r>
      <w:r>
        <w:t>son</w:t>
      </w:r>
      <w:r w:rsidR="0042669E">
        <w:rPr>
          <w:rStyle w:val="FootnoteReference"/>
        </w:rPr>
        <w:footnoteReference w:id="3"/>
      </w:r>
      <w:r>
        <w:rPr>
          <w:position w:val="7"/>
          <w:sz w:val="13"/>
        </w:rPr>
        <w:t xml:space="preserve"> </w:t>
      </w:r>
      <w:r>
        <w:t>had past.</w:t>
      </w:r>
    </w:p>
    <w:p w14:paraId="2792DFD0" w14:textId="29B6EAC2" w:rsidR="0042669E" w:rsidRDefault="00BD6E04" w:rsidP="0042669E">
      <w:pPr>
        <w:pStyle w:val="Poetry"/>
      </w:pPr>
      <w:r>
        <w:t xml:space="preserve">And he who saw not Rama nigh, </w:t>
      </w:r>
    </w:p>
    <w:p w14:paraId="5F516833" w14:textId="77777777" w:rsidR="0042669E" w:rsidRDefault="00BD6E04" w:rsidP="0042669E">
      <w:pPr>
        <w:pStyle w:val="Poetry"/>
      </w:pPr>
      <w:r>
        <w:rPr>
          <w:spacing w:val="-3"/>
        </w:rPr>
        <w:t xml:space="preserve">Nor </w:t>
      </w:r>
      <w:r>
        <w:t xml:space="preserve">caught a look from </w:t>
      </w:r>
      <w:r>
        <w:rPr>
          <w:spacing w:val="-7"/>
        </w:rPr>
        <w:t xml:space="preserve">Rama’s </w:t>
      </w:r>
      <w:r>
        <w:t xml:space="preserve">eye, </w:t>
      </w:r>
    </w:p>
    <w:p w14:paraId="074EFAAA" w14:textId="77777777" w:rsidR="0042669E" w:rsidRDefault="00BD6E04" w:rsidP="0042669E">
      <w:pPr>
        <w:pStyle w:val="Poetry"/>
        <w:rPr>
          <w:spacing w:val="-4"/>
        </w:rPr>
      </w:pPr>
      <w:r>
        <w:t xml:space="preserve">A mark for scorn and general </w:t>
      </w:r>
      <w:r>
        <w:rPr>
          <w:spacing w:val="-4"/>
        </w:rPr>
        <w:t>blame,</w:t>
      </w:r>
    </w:p>
    <w:p w14:paraId="36AED605" w14:textId="3A88B5E5" w:rsidR="0042669E" w:rsidRDefault="00BD6E04" w:rsidP="0042669E">
      <w:pPr>
        <w:pStyle w:val="Poetry"/>
      </w:pPr>
      <w:r>
        <w:t xml:space="preserve">Reproached himself in bitter shame. </w:t>
      </w:r>
    </w:p>
    <w:p w14:paraId="1D61C420" w14:textId="77777777" w:rsidR="0042669E" w:rsidRDefault="00BD6E04" w:rsidP="0042669E">
      <w:pPr>
        <w:pStyle w:val="Poetry"/>
      </w:pPr>
      <w:r>
        <w:rPr>
          <w:spacing w:val="-3"/>
        </w:rPr>
        <w:t xml:space="preserve">For </w:t>
      </w:r>
      <w:r>
        <w:t xml:space="preserve">to each class his equal mind </w:t>
      </w:r>
    </w:p>
    <w:p w14:paraId="060A2F1F" w14:textId="77777777" w:rsidR="0042669E" w:rsidRDefault="00BD6E04" w:rsidP="0042669E">
      <w:pPr>
        <w:pStyle w:val="Poetry"/>
      </w:pPr>
      <w:r>
        <w:rPr>
          <w:spacing w:val="-3"/>
        </w:rPr>
        <w:t xml:space="preserve">With </w:t>
      </w:r>
      <w:r>
        <w:t xml:space="preserve">sympathy and love inclined </w:t>
      </w:r>
    </w:p>
    <w:p w14:paraId="58FA5BE4" w14:textId="4AADBBCB" w:rsidR="00BD6E04" w:rsidRDefault="00BD6E04" w:rsidP="0042669E">
      <w:pPr>
        <w:pStyle w:val="Poetry"/>
      </w:pPr>
      <w:r>
        <w:t>Most fully of the princely</w:t>
      </w:r>
      <w:r>
        <w:rPr>
          <w:spacing w:val="-5"/>
        </w:rPr>
        <w:t xml:space="preserve"> </w:t>
      </w:r>
      <w:r>
        <w:rPr>
          <w:spacing w:val="-4"/>
        </w:rPr>
        <w:t>four,</w:t>
      </w:r>
    </w:p>
    <w:p w14:paraId="17A41804" w14:textId="77777777" w:rsidR="00BD6E04" w:rsidRDefault="00BD6E04" w:rsidP="0042669E">
      <w:pPr>
        <w:pStyle w:val="Poetry"/>
      </w:pPr>
      <w:r>
        <w:t>So greatest love to him they</w:t>
      </w:r>
      <w:r>
        <w:rPr>
          <w:spacing w:val="-21"/>
        </w:rPr>
        <w:t xml:space="preserve"> </w:t>
      </w:r>
      <w:r>
        <w:t>bore.</w:t>
      </w:r>
    </w:p>
    <w:p w14:paraId="4F972F9A" w14:textId="77777777" w:rsidR="0042669E" w:rsidRDefault="0042669E" w:rsidP="0042669E">
      <w:pPr>
        <w:pStyle w:val="Poetry"/>
      </w:pPr>
    </w:p>
    <w:p w14:paraId="548062A1" w14:textId="577C1DFC" w:rsidR="0042669E" w:rsidRDefault="00BD6E04" w:rsidP="0042669E">
      <w:pPr>
        <w:pStyle w:val="Poetry"/>
      </w:pPr>
      <w:r>
        <w:t xml:space="preserve">His circling course the hero bent </w:t>
      </w:r>
    </w:p>
    <w:p w14:paraId="0D3A114C" w14:textId="4FBE599B" w:rsidR="00BD6E04" w:rsidRDefault="00BD6E04" w:rsidP="0042669E">
      <w:pPr>
        <w:pStyle w:val="Poetry"/>
      </w:pPr>
      <w:r>
        <w:t xml:space="preserve">Round shrine and </w:t>
      </w:r>
      <w:r>
        <w:rPr>
          <w:spacing w:val="-3"/>
        </w:rPr>
        <w:t>altar,</w:t>
      </w:r>
      <w:r>
        <w:rPr>
          <w:spacing w:val="5"/>
        </w:rPr>
        <w:t xml:space="preserve"> </w:t>
      </w:r>
      <w:r>
        <w:rPr>
          <w:spacing w:val="-4"/>
        </w:rPr>
        <w:t>reverent,</w:t>
      </w:r>
    </w:p>
    <w:p w14:paraId="734940E6" w14:textId="77777777" w:rsidR="0042669E" w:rsidRDefault="00BD6E04" w:rsidP="0042669E">
      <w:pPr>
        <w:pStyle w:val="Poetry"/>
      </w:pPr>
      <w:r>
        <w:t>Round homes of Gods, where cross-roads met,</w:t>
      </w:r>
    </w:p>
    <w:p w14:paraId="157A3DEE" w14:textId="23E24549" w:rsidR="00BD6E04" w:rsidRDefault="00BD6E04" w:rsidP="0042669E">
      <w:pPr>
        <w:pStyle w:val="Poetry"/>
      </w:pPr>
      <w:r>
        <w:t>Where many a sacred tree was set.</w:t>
      </w:r>
    </w:p>
    <w:p w14:paraId="0BDBBAF2" w14:textId="5C4B99EF" w:rsidR="00BD6E04" w:rsidRPr="0042669E" w:rsidRDefault="00BD6E04" w:rsidP="0042669E">
      <w:pPr>
        <w:pStyle w:val="Poetry"/>
      </w:pPr>
      <w:r>
        <w:t>Near to his father’s house he drew</w:t>
      </w:r>
    </w:p>
    <w:p w14:paraId="263A4D95" w14:textId="65B0A4B3" w:rsidR="0042669E" w:rsidRDefault="00BD6E04" w:rsidP="0042669E">
      <w:pPr>
        <w:pStyle w:val="Poetry"/>
      </w:pPr>
      <w:r>
        <w:t>Like Indra’s</w:t>
      </w:r>
      <w:r w:rsidR="0042669E">
        <w:rPr>
          <w:rStyle w:val="FootnoteReference"/>
        </w:rPr>
        <w:footnoteReference w:id="4"/>
      </w:r>
      <w:r>
        <w:rPr>
          <w:position w:val="7"/>
          <w:sz w:val="13"/>
        </w:rPr>
        <w:t xml:space="preserve"> </w:t>
      </w:r>
      <w:r>
        <w:t xml:space="preserve">beautiful to view, </w:t>
      </w:r>
    </w:p>
    <w:p w14:paraId="2F91DD6D" w14:textId="77777777" w:rsidR="0042669E" w:rsidRDefault="00BD6E04" w:rsidP="0042669E">
      <w:pPr>
        <w:pStyle w:val="Poetry"/>
      </w:pPr>
      <w:r>
        <w:t xml:space="preserve">And with the light his glory gave </w:t>
      </w:r>
    </w:p>
    <w:p w14:paraId="079F8EDD" w14:textId="25BF1B95" w:rsidR="00BD6E04" w:rsidRDefault="00BD6E04" w:rsidP="0042669E">
      <w:pPr>
        <w:pStyle w:val="Poetry"/>
      </w:pPr>
      <w:r>
        <w:t>Within the royal palace drave.</w:t>
      </w:r>
    </w:p>
    <w:p w14:paraId="32731FA0" w14:textId="77777777" w:rsidR="0042669E" w:rsidRDefault="00BD6E04" w:rsidP="0042669E">
      <w:pPr>
        <w:pStyle w:val="Poetry"/>
      </w:pPr>
      <w:r>
        <w:t xml:space="preserve">Through three broad courts, where bowmen kept </w:t>
      </w:r>
    </w:p>
    <w:p w14:paraId="0F386990" w14:textId="09E85E37" w:rsidR="00BD6E04" w:rsidRDefault="00BD6E04" w:rsidP="0042669E">
      <w:pPr>
        <w:pStyle w:val="Poetry"/>
      </w:pPr>
      <w:r>
        <w:t>Their watch and ward, his coursers swept,</w:t>
      </w:r>
    </w:p>
    <w:p w14:paraId="27C96ED2" w14:textId="77777777" w:rsidR="0042669E" w:rsidRDefault="00BD6E04" w:rsidP="0042669E">
      <w:pPr>
        <w:pStyle w:val="Poetry"/>
      </w:pPr>
      <w:r>
        <w:t xml:space="preserve">Then through the two remaining went </w:t>
      </w:r>
    </w:p>
    <w:p w14:paraId="02367269" w14:textId="05910715" w:rsidR="00BD6E04" w:rsidRDefault="00BD6E04" w:rsidP="0042669E">
      <w:pPr>
        <w:pStyle w:val="Poetry"/>
      </w:pPr>
      <w:r>
        <w:t>On foot the prince preeminent.</w:t>
      </w:r>
    </w:p>
    <w:p w14:paraId="12563B71" w14:textId="77777777" w:rsidR="0042669E" w:rsidRDefault="00BD6E04" w:rsidP="0042669E">
      <w:pPr>
        <w:pStyle w:val="Poetry"/>
      </w:pPr>
      <w:r>
        <w:lastRenderedPageBreak/>
        <w:t xml:space="preserve">Through all the courts the hero passed, </w:t>
      </w:r>
    </w:p>
    <w:p w14:paraId="6FBE3381" w14:textId="77777777" w:rsidR="0042669E" w:rsidRDefault="00BD6E04" w:rsidP="0042669E">
      <w:pPr>
        <w:pStyle w:val="Poetry"/>
      </w:pPr>
      <w:r>
        <w:t xml:space="preserve">And gained the ladies’ bower at last; </w:t>
      </w:r>
    </w:p>
    <w:p w14:paraId="7672150B" w14:textId="77777777" w:rsidR="0042669E" w:rsidRDefault="00BD6E04" w:rsidP="0042669E">
      <w:pPr>
        <w:pStyle w:val="Poetry"/>
      </w:pPr>
      <w:r>
        <w:t xml:space="preserve">Then through the door alone withdrew, </w:t>
      </w:r>
    </w:p>
    <w:p w14:paraId="7DCFE95A" w14:textId="6ECAD59F" w:rsidR="00BD6E04" w:rsidRDefault="00BD6E04" w:rsidP="0042669E">
      <w:pPr>
        <w:pStyle w:val="Poetry"/>
      </w:pPr>
      <w:r>
        <w:t>And left without his retinue.</w:t>
      </w:r>
    </w:p>
    <w:p w14:paraId="7CBA2854" w14:textId="77777777" w:rsidR="0042669E" w:rsidRDefault="00BD6E04" w:rsidP="0042669E">
      <w:pPr>
        <w:pStyle w:val="Poetry"/>
      </w:pPr>
      <w:r>
        <w:t xml:space="preserve">When thus the monarch’s noble boy </w:t>
      </w:r>
    </w:p>
    <w:p w14:paraId="2C381F47" w14:textId="119E3093" w:rsidR="00BD6E04" w:rsidRDefault="00BD6E04" w:rsidP="0042669E">
      <w:pPr>
        <w:pStyle w:val="Poetry"/>
      </w:pPr>
      <w:r>
        <w:t>Had gone his sire to meet,</w:t>
      </w:r>
    </w:p>
    <w:p w14:paraId="732D4440" w14:textId="77777777" w:rsidR="0042669E" w:rsidRDefault="00BD6E04" w:rsidP="0042669E">
      <w:pPr>
        <w:pStyle w:val="Poetry"/>
      </w:pPr>
      <w:r>
        <w:t xml:space="preserve">The multitude, elate with joy, </w:t>
      </w:r>
    </w:p>
    <w:p w14:paraId="5ED53CFE" w14:textId="77777777" w:rsidR="0042669E" w:rsidRDefault="00BD6E04" w:rsidP="0042669E">
      <w:pPr>
        <w:pStyle w:val="Poetry"/>
      </w:pPr>
      <w:r>
        <w:t xml:space="preserve">Stood watching in the street, </w:t>
      </w:r>
    </w:p>
    <w:p w14:paraId="338856C0" w14:textId="77777777" w:rsidR="0042669E" w:rsidRDefault="00BD6E04" w:rsidP="0042669E">
      <w:pPr>
        <w:pStyle w:val="Poetry"/>
      </w:pPr>
      <w:r>
        <w:t xml:space="preserve">And his return with eager eyes </w:t>
      </w:r>
    </w:p>
    <w:p w14:paraId="0014C1D6" w14:textId="3591C03B" w:rsidR="00BD6E04" w:rsidRDefault="00BD6E04" w:rsidP="0042669E">
      <w:pPr>
        <w:pStyle w:val="Poetry"/>
      </w:pPr>
      <w:r>
        <w:t>Expected at the gates,</w:t>
      </w:r>
    </w:p>
    <w:p w14:paraId="6B71BD8A" w14:textId="77777777" w:rsidR="0042669E" w:rsidRDefault="00BD6E04" w:rsidP="0042669E">
      <w:pPr>
        <w:pStyle w:val="Poetry"/>
      </w:pPr>
      <w:r>
        <w:t>As for his darling moon to rise</w:t>
      </w:r>
    </w:p>
    <w:p w14:paraId="375CD674" w14:textId="22522F97" w:rsidR="00BD6E04" w:rsidRDefault="00BD6E04" w:rsidP="0042669E">
      <w:pPr>
        <w:pStyle w:val="Poetry"/>
      </w:pPr>
      <w:r>
        <w:t>The King of Rivers</w:t>
      </w:r>
      <w:r w:rsidR="0042669E">
        <w:rPr>
          <w:rStyle w:val="FootnoteReference"/>
        </w:rPr>
        <w:footnoteReference w:id="5"/>
      </w:r>
      <w:r w:rsidR="0042669E">
        <w:t xml:space="preserve"> </w:t>
      </w:r>
      <w:r>
        <w:t>waits.</w:t>
      </w:r>
    </w:p>
    <w:p w14:paraId="2C9ECD3F" w14:textId="77777777" w:rsidR="0042669E" w:rsidRDefault="0042669E" w:rsidP="00BD6E04">
      <w:pPr>
        <w:pStyle w:val="BodyText"/>
        <w:spacing w:line="218" w:lineRule="auto"/>
        <w:ind w:left="359" w:right="7372"/>
      </w:pPr>
    </w:p>
    <w:p w14:paraId="7AB5A332" w14:textId="0A0C9625" w:rsidR="0042669E" w:rsidRDefault="0042669E" w:rsidP="0042669E">
      <w:pPr>
        <w:pStyle w:val="Bodynoindent"/>
        <w:jc w:val="center"/>
        <w:rPr>
          <w:sz w:val="10"/>
        </w:rPr>
      </w:pPr>
      <w:r>
        <w:rPr>
          <w:noProof/>
        </w:rPr>
        <w:drawing>
          <wp:inline distT="0" distB="0" distL="0" distR="0" wp14:anchorId="65715BF4" wp14:editId="5A6BA397">
            <wp:extent cx="3973699" cy="2980277"/>
            <wp:effectExtent l="0" t="0" r="1905" b="4445"/>
            <wp:docPr id="43" name="image27.jpeg" descr="Image 3.5: Jor Bangla Temple (ramayana Motifs) | This temple wall in India shows numerous scenes from the Râmâyana.&#13;&#10;" title=" &#13;&#10;Image 3.5: Jor Bangla Temple (ramayana Motifs) | This temple wall in India shows numerous scenes from the Râmâyana.&#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jpeg"/>
                    <pic:cNvPicPr/>
                  </pic:nvPicPr>
                  <pic:blipFill>
                    <a:blip r:embed="rId16" cstate="print"/>
                    <a:stretch>
                      <a:fillRect/>
                    </a:stretch>
                  </pic:blipFill>
                  <pic:spPr>
                    <a:xfrm>
                      <a:off x="0" y="0"/>
                      <a:ext cx="3973699" cy="2980277"/>
                    </a:xfrm>
                    <a:prstGeom prst="rect">
                      <a:avLst/>
                    </a:prstGeom>
                  </pic:spPr>
                </pic:pic>
              </a:graphicData>
            </a:graphic>
          </wp:inline>
        </w:drawing>
      </w:r>
    </w:p>
    <w:p w14:paraId="2534EEAD" w14:textId="77777777" w:rsidR="0042669E" w:rsidRDefault="0042669E" w:rsidP="0042669E">
      <w:pPr>
        <w:pStyle w:val="CaptionHeader"/>
      </w:pPr>
      <w:r>
        <w:rPr>
          <w:w w:val="105"/>
        </w:rPr>
        <w:t>Image 3.5: Jor Bangla Temple (ramayana Motifs) | This temple wall in India shows numerous scenes from the R</w:t>
      </w:r>
      <w:r>
        <w:rPr>
          <w:w w:val="105"/>
        </w:rPr>
        <w:t>â</w:t>
      </w:r>
      <w:r>
        <w:rPr>
          <w:w w:val="105"/>
        </w:rPr>
        <w:t>m</w:t>
      </w:r>
      <w:r>
        <w:rPr>
          <w:w w:val="105"/>
        </w:rPr>
        <w:t>â</w:t>
      </w:r>
      <w:r>
        <w:rPr>
          <w:w w:val="105"/>
        </w:rPr>
        <w:t>yana.</w:t>
      </w:r>
    </w:p>
    <w:p w14:paraId="7AB538F0" w14:textId="77777777" w:rsidR="0042669E" w:rsidRDefault="0042669E" w:rsidP="0042669E">
      <w:pPr>
        <w:pStyle w:val="CaptionText"/>
      </w:pPr>
      <w:r>
        <w:rPr>
          <w:b/>
        </w:rPr>
        <w:t xml:space="preserve">Author: </w:t>
      </w:r>
      <w:r>
        <w:t xml:space="preserve">User </w:t>
      </w:r>
      <w:r>
        <w:t>“</w:t>
      </w:r>
      <w:r>
        <w:t>Jonoikobangali</w:t>
      </w:r>
      <w:r>
        <w:t>”</w:t>
      </w:r>
      <w:r>
        <w:t xml:space="preserve"> </w:t>
      </w:r>
      <w:r>
        <w:rPr>
          <w:b/>
        </w:rPr>
        <w:t xml:space="preserve">Source: </w:t>
      </w:r>
      <w:r>
        <w:t xml:space="preserve">Wikimedia Commons </w:t>
      </w:r>
      <w:r>
        <w:rPr>
          <w:b/>
        </w:rPr>
        <w:t xml:space="preserve">License: </w:t>
      </w:r>
      <w:r>
        <w:t>CC BY-SA 3.0</w:t>
      </w:r>
    </w:p>
    <w:p w14:paraId="1FE8BEF1" w14:textId="77777777" w:rsidR="0042669E" w:rsidRPr="0042669E" w:rsidRDefault="0042669E" w:rsidP="0042669E">
      <w:pPr>
        <w:pStyle w:val="Bodynoindent"/>
        <w:jc w:val="center"/>
        <w:rPr>
          <w:sz w:val="10"/>
        </w:rPr>
      </w:pPr>
    </w:p>
    <w:p w14:paraId="3AD566FF" w14:textId="27DD0F91" w:rsidR="008C6702" w:rsidRDefault="00BD6E04" w:rsidP="0042669E">
      <w:pPr>
        <w:pStyle w:val="Heading4"/>
      </w:pPr>
      <w:r>
        <w:t xml:space="preserve">Canto XVIII </w:t>
      </w:r>
    </w:p>
    <w:p w14:paraId="1F5E9FA6" w14:textId="3833EB44" w:rsidR="00BD6E04" w:rsidRPr="008C6702" w:rsidRDefault="00BD6E04" w:rsidP="008C6702">
      <w:pPr>
        <w:pStyle w:val="Bodynoindent"/>
        <w:rPr>
          <w:i/>
          <w:iCs/>
        </w:rPr>
      </w:pPr>
      <w:r w:rsidRPr="008C6702">
        <w:rPr>
          <w:i/>
          <w:iCs/>
        </w:rPr>
        <w:t>The Sentence.</w:t>
      </w:r>
    </w:p>
    <w:p w14:paraId="483B3C6C" w14:textId="77777777" w:rsidR="008C6702" w:rsidRDefault="00BD6E04" w:rsidP="008C6702">
      <w:pPr>
        <w:pStyle w:val="Poetry"/>
      </w:pPr>
      <w:r>
        <w:lastRenderedPageBreak/>
        <w:t xml:space="preserve">With hopeless eye and pallid mien </w:t>
      </w:r>
    </w:p>
    <w:p w14:paraId="7855DBDE" w14:textId="77777777" w:rsidR="008C6702" w:rsidRDefault="00BD6E04" w:rsidP="008C6702">
      <w:pPr>
        <w:pStyle w:val="Poetry"/>
      </w:pPr>
      <w:r>
        <w:t xml:space="preserve">There sat the monarch with the queen. </w:t>
      </w:r>
    </w:p>
    <w:p w14:paraId="0C1F5F7A" w14:textId="2389CBA2" w:rsidR="00BD6E04" w:rsidRDefault="00BD6E04" w:rsidP="008C6702">
      <w:pPr>
        <w:pStyle w:val="Poetry"/>
      </w:pPr>
      <w:r>
        <w:t>His father’s feet with reverence due</w:t>
      </w:r>
    </w:p>
    <w:p w14:paraId="196EC380" w14:textId="682F0C39" w:rsidR="008C6702" w:rsidRDefault="00BD6E04" w:rsidP="008C6702">
      <w:pPr>
        <w:pStyle w:val="Poetry"/>
      </w:pPr>
      <w:r>
        <w:t>He clasped, and touched Kaikeyi’s</w:t>
      </w:r>
      <w:r w:rsidR="008C6702">
        <w:rPr>
          <w:rStyle w:val="FootnoteReference"/>
        </w:rPr>
        <w:footnoteReference w:id="6"/>
      </w:r>
      <w:r w:rsidR="008C6702">
        <w:t xml:space="preserve"> </w:t>
      </w:r>
      <w:r>
        <w:t xml:space="preserve">too. </w:t>
      </w:r>
    </w:p>
    <w:p w14:paraId="6E4BA745" w14:textId="77777777" w:rsidR="008C6702" w:rsidRDefault="00BD6E04" w:rsidP="008C6702">
      <w:pPr>
        <w:pStyle w:val="Poetry"/>
      </w:pPr>
      <w:r>
        <w:t xml:space="preserve">The king, with eyes still brimming o’er, </w:t>
      </w:r>
    </w:p>
    <w:p w14:paraId="76694005" w14:textId="77777777" w:rsidR="008C6702" w:rsidRDefault="00BD6E04" w:rsidP="008C6702">
      <w:pPr>
        <w:pStyle w:val="Poetry"/>
      </w:pPr>
      <w:r>
        <w:t xml:space="preserve">Cried “Rama!” and could do no more. </w:t>
      </w:r>
    </w:p>
    <w:p w14:paraId="64E5C35B" w14:textId="77777777" w:rsidR="008C6702" w:rsidRDefault="00BD6E04" w:rsidP="008C6702">
      <w:pPr>
        <w:pStyle w:val="Poetry"/>
      </w:pPr>
      <w:r>
        <w:t xml:space="preserve">His voice was choked, his eye was dim, </w:t>
      </w:r>
    </w:p>
    <w:p w14:paraId="2A9E7954" w14:textId="3EC9F5C1" w:rsidR="00BD6E04" w:rsidRDefault="00BD6E04" w:rsidP="008C6702">
      <w:pPr>
        <w:pStyle w:val="Poetry"/>
      </w:pPr>
      <w:r>
        <w:t>He could not speak or look on him.</w:t>
      </w:r>
    </w:p>
    <w:p w14:paraId="38F80BB3" w14:textId="77777777" w:rsidR="008C6702" w:rsidRDefault="00BD6E04" w:rsidP="008C6702">
      <w:pPr>
        <w:pStyle w:val="Poetry"/>
      </w:pPr>
      <w:r>
        <w:t xml:space="preserve">Then sudden fear made Rama shake </w:t>
      </w:r>
    </w:p>
    <w:p w14:paraId="6D4F8630" w14:textId="77777777" w:rsidR="008C6702" w:rsidRDefault="00BD6E04" w:rsidP="008C6702">
      <w:pPr>
        <w:pStyle w:val="Poetry"/>
      </w:pPr>
      <w:r>
        <w:t xml:space="preserve">As though his foot had roused a snake, </w:t>
      </w:r>
    </w:p>
    <w:p w14:paraId="70C9AECF" w14:textId="77777777" w:rsidR="008C6702" w:rsidRDefault="00BD6E04" w:rsidP="008C6702">
      <w:pPr>
        <w:pStyle w:val="Poetry"/>
      </w:pPr>
      <w:r>
        <w:t xml:space="preserve">Soon as his eyes had seen the change </w:t>
      </w:r>
    </w:p>
    <w:p w14:paraId="1CA15339" w14:textId="1EDBC963" w:rsidR="00BD6E04" w:rsidRDefault="00BD6E04" w:rsidP="008C6702">
      <w:pPr>
        <w:pStyle w:val="Poetry"/>
      </w:pPr>
      <w:r>
        <w:t>So mournful, terrible, and strange.</w:t>
      </w:r>
    </w:p>
    <w:p w14:paraId="44608183" w14:textId="77777777" w:rsidR="008C6702" w:rsidRDefault="00BD6E04" w:rsidP="008C6702">
      <w:pPr>
        <w:pStyle w:val="Poetry"/>
      </w:pPr>
      <w:r>
        <w:t xml:space="preserve">For there his reason well-nigh fled, </w:t>
      </w:r>
    </w:p>
    <w:p w14:paraId="74028506" w14:textId="04441EDC" w:rsidR="00BD6E04" w:rsidRDefault="00BD6E04" w:rsidP="008C6702">
      <w:pPr>
        <w:pStyle w:val="Poetry"/>
      </w:pPr>
      <w:r>
        <w:t>Sighing, with soul disquieted,</w:t>
      </w:r>
    </w:p>
    <w:p w14:paraId="1FB636C9" w14:textId="77777777" w:rsidR="00BD6E04" w:rsidRDefault="00BD6E04" w:rsidP="008C6702">
      <w:pPr>
        <w:pStyle w:val="Poetry"/>
      </w:pPr>
      <w:r>
        <w:t>To torturing pangs a prey,</w:t>
      </w:r>
    </w:p>
    <w:p w14:paraId="77C95323" w14:textId="77777777" w:rsidR="008C6702" w:rsidRDefault="00BD6E04" w:rsidP="008C6702">
      <w:pPr>
        <w:pStyle w:val="Poetry"/>
      </w:pPr>
      <w:r>
        <w:t xml:space="preserve">Dismayed, despairing, and distraught, </w:t>
      </w:r>
    </w:p>
    <w:p w14:paraId="4038B2BF" w14:textId="77777777" w:rsidR="008C6702" w:rsidRDefault="00BD6E04" w:rsidP="008C6702">
      <w:pPr>
        <w:pStyle w:val="Poetry"/>
      </w:pPr>
      <w:r>
        <w:t xml:space="preserve">In a fierce whirl of wildering thought </w:t>
      </w:r>
    </w:p>
    <w:p w14:paraId="2C607D62" w14:textId="0187579C" w:rsidR="00BD6E04" w:rsidRDefault="00BD6E04" w:rsidP="008C6702">
      <w:pPr>
        <w:pStyle w:val="Poetry"/>
      </w:pPr>
      <w:r>
        <w:t>The hapless monarch lay,</w:t>
      </w:r>
    </w:p>
    <w:p w14:paraId="343305ED" w14:textId="77777777" w:rsidR="008C6702" w:rsidRDefault="00BD6E04" w:rsidP="008C6702">
      <w:pPr>
        <w:pStyle w:val="Poetry"/>
      </w:pPr>
      <w:r>
        <w:t xml:space="preserve">Like Ocean wave-engarlanded </w:t>
      </w:r>
    </w:p>
    <w:p w14:paraId="0B1141B5" w14:textId="77777777" w:rsidR="008C6702" w:rsidRDefault="00BD6E04" w:rsidP="008C6702">
      <w:pPr>
        <w:pStyle w:val="Poetry"/>
      </w:pPr>
      <w:r>
        <w:t xml:space="preserve">Storm-driven from his tranquil bed, </w:t>
      </w:r>
    </w:p>
    <w:p w14:paraId="0CB6F391" w14:textId="24772D4A" w:rsidR="00BD6E04" w:rsidRDefault="00BD6E04" w:rsidP="008C6702">
      <w:pPr>
        <w:pStyle w:val="Poetry"/>
      </w:pPr>
      <w:r>
        <w:t>The Sun-God in eclipse,</w:t>
      </w:r>
    </w:p>
    <w:p w14:paraId="506DC1D3" w14:textId="77777777" w:rsidR="008C6702" w:rsidRDefault="00BD6E04" w:rsidP="008C6702">
      <w:pPr>
        <w:pStyle w:val="Poetry"/>
      </w:pPr>
      <w:r>
        <w:t xml:space="preserve">Or like a holy seer, heart-stirred </w:t>
      </w:r>
    </w:p>
    <w:p w14:paraId="4480E940" w14:textId="77777777" w:rsidR="008C6702" w:rsidRDefault="00BD6E04" w:rsidP="008C6702">
      <w:pPr>
        <w:pStyle w:val="Poetry"/>
      </w:pPr>
      <w:r>
        <w:t xml:space="preserve">With anguish, when a lying word </w:t>
      </w:r>
    </w:p>
    <w:p w14:paraId="61AAC8C8" w14:textId="1DB1AE85" w:rsidR="00BD6E04" w:rsidRDefault="00BD6E04" w:rsidP="008C6702">
      <w:pPr>
        <w:pStyle w:val="Poetry"/>
      </w:pPr>
      <w:r>
        <w:t>Has passed his heedless lips.</w:t>
      </w:r>
    </w:p>
    <w:p w14:paraId="13DA3ACA" w14:textId="77777777" w:rsidR="008C6702" w:rsidRDefault="00BD6E04" w:rsidP="008C6702">
      <w:pPr>
        <w:pStyle w:val="Poetry"/>
        <w:rPr>
          <w:spacing w:val="-4"/>
        </w:rPr>
      </w:pPr>
      <w:r>
        <w:t xml:space="preserve">The sight of his dear </w:t>
      </w:r>
      <w:r>
        <w:rPr>
          <w:spacing w:val="-3"/>
        </w:rPr>
        <w:t xml:space="preserve">father, </w:t>
      </w:r>
      <w:r>
        <w:rPr>
          <w:spacing w:val="-4"/>
        </w:rPr>
        <w:t xml:space="preserve">pained </w:t>
      </w:r>
    </w:p>
    <w:p w14:paraId="539B2D67" w14:textId="77777777" w:rsidR="008C6702" w:rsidRDefault="00BD6E04" w:rsidP="008C6702">
      <w:pPr>
        <w:pStyle w:val="Poetry"/>
        <w:rPr>
          <w:spacing w:val="-3"/>
        </w:rPr>
      </w:pPr>
      <w:r>
        <w:rPr>
          <w:spacing w:val="-3"/>
        </w:rPr>
        <w:t xml:space="preserve">With </w:t>
      </w:r>
      <w:r>
        <w:t xml:space="preserve">woe and misery </w:t>
      </w:r>
      <w:r>
        <w:rPr>
          <w:spacing w:val="-3"/>
        </w:rPr>
        <w:t xml:space="preserve">unexplained </w:t>
      </w:r>
    </w:p>
    <w:p w14:paraId="6FE588F4" w14:textId="360E09CF" w:rsidR="00BD6E04" w:rsidRDefault="00BD6E04" w:rsidP="008C6702">
      <w:pPr>
        <w:pStyle w:val="Poetry"/>
      </w:pPr>
      <w:r>
        <w:t>Filled Rama with unrest,</w:t>
      </w:r>
    </w:p>
    <w:p w14:paraId="7216EF0E" w14:textId="1B02E8E8" w:rsidR="008C6702" w:rsidRDefault="00BD6E04" w:rsidP="008C6702">
      <w:pPr>
        <w:pStyle w:val="Poetry"/>
      </w:pPr>
      <w:r>
        <w:t xml:space="preserve">As </w:t>
      </w:r>
      <w:r>
        <w:rPr>
          <w:spacing w:val="-6"/>
        </w:rPr>
        <w:t xml:space="preserve">Ocean’s </w:t>
      </w:r>
      <w:r>
        <w:t xml:space="preserve">pulses rise and swell </w:t>
      </w:r>
    </w:p>
    <w:p w14:paraId="004600FE" w14:textId="3003251D" w:rsidR="008C6702" w:rsidRDefault="00BD6E04" w:rsidP="008C6702">
      <w:pPr>
        <w:pStyle w:val="Poetry"/>
        <w:rPr>
          <w:spacing w:val="-5"/>
        </w:rPr>
      </w:pPr>
      <w:r>
        <w:t xml:space="preserve">When the great moon he loves so </w:t>
      </w:r>
      <w:r>
        <w:rPr>
          <w:spacing w:val="-5"/>
        </w:rPr>
        <w:t xml:space="preserve">well </w:t>
      </w:r>
    </w:p>
    <w:p w14:paraId="4E480BE3" w14:textId="4B87CC37" w:rsidR="00BD6E04" w:rsidRDefault="00BD6E04" w:rsidP="008C6702">
      <w:pPr>
        <w:pStyle w:val="Poetry"/>
      </w:pPr>
      <w:r>
        <w:t>Shines full upon his</w:t>
      </w:r>
      <w:r>
        <w:rPr>
          <w:spacing w:val="-3"/>
        </w:rPr>
        <w:t xml:space="preserve"> </w:t>
      </w:r>
      <w:r>
        <w:t>breast.</w:t>
      </w:r>
    </w:p>
    <w:p w14:paraId="59C22B32" w14:textId="77777777" w:rsidR="008C6702" w:rsidRDefault="00BD6E04" w:rsidP="008C6702">
      <w:pPr>
        <w:pStyle w:val="Poetry"/>
      </w:pPr>
      <w:r>
        <w:t xml:space="preserve">So grieving for his </w:t>
      </w:r>
      <w:r>
        <w:rPr>
          <w:spacing w:val="-4"/>
        </w:rPr>
        <w:t xml:space="preserve">father’s </w:t>
      </w:r>
      <w:r>
        <w:t xml:space="preserve">sake, </w:t>
      </w:r>
    </w:p>
    <w:p w14:paraId="3CFCF56E" w14:textId="33B249B3" w:rsidR="00BD6E04" w:rsidRDefault="00BD6E04" w:rsidP="008C6702">
      <w:pPr>
        <w:pStyle w:val="Poetry"/>
      </w:pPr>
      <w:r>
        <w:rPr>
          <w:spacing w:val="-11"/>
        </w:rPr>
        <w:t xml:space="preserve">To </w:t>
      </w:r>
      <w:r>
        <w:t>his own heart the hero</w:t>
      </w:r>
      <w:r>
        <w:rPr>
          <w:spacing w:val="10"/>
        </w:rPr>
        <w:t xml:space="preserve"> </w:t>
      </w:r>
      <w:r>
        <w:rPr>
          <w:spacing w:val="-4"/>
        </w:rPr>
        <w:t>spake:</w:t>
      </w:r>
    </w:p>
    <w:p w14:paraId="6245C9E8" w14:textId="77777777" w:rsidR="008C6702" w:rsidRDefault="00BD6E04" w:rsidP="008C6702">
      <w:pPr>
        <w:pStyle w:val="Poetry"/>
        <w:rPr>
          <w:spacing w:val="-4"/>
        </w:rPr>
      </w:pPr>
      <w:r>
        <w:rPr>
          <w:spacing w:val="-3"/>
        </w:rPr>
        <w:lastRenderedPageBreak/>
        <w:t xml:space="preserve">“Why </w:t>
      </w:r>
      <w:r>
        <w:t xml:space="preserve">will the king </w:t>
      </w:r>
      <w:r>
        <w:rPr>
          <w:spacing w:val="-3"/>
        </w:rPr>
        <w:t xml:space="preserve">my </w:t>
      </w:r>
      <w:r>
        <w:t xml:space="preserve">sire </w:t>
      </w:r>
      <w:r>
        <w:rPr>
          <w:spacing w:val="-4"/>
        </w:rPr>
        <w:t xml:space="preserve">to-day </w:t>
      </w:r>
    </w:p>
    <w:p w14:paraId="4F60615D" w14:textId="09000ED5" w:rsidR="00BD6E04" w:rsidRDefault="00BD6E04" w:rsidP="008C6702">
      <w:pPr>
        <w:pStyle w:val="Poetry"/>
      </w:pPr>
      <w:r>
        <w:rPr>
          <w:spacing w:val="-3"/>
        </w:rPr>
        <w:t xml:space="preserve">No </w:t>
      </w:r>
      <w:r>
        <w:t>kindly word of greeting</w:t>
      </w:r>
      <w:r>
        <w:rPr>
          <w:spacing w:val="-8"/>
        </w:rPr>
        <w:t xml:space="preserve"> </w:t>
      </w:r>
      <w:r>
        <w:t>say?</w:t>
      </w:r>
    </w:p>
    <w:p w14:paraId="36C4771A" w14:textId="77777777" w:rsidR="008C6702" w:rsidRDefault="00BD6E04" w:rsidP="008C6702">
      <w:pPr>
        <w:pStyle w:val="Poetry"/>
      </w:pPr>
      <w:r>
        <w:rPr>
          <w:spacing w:val="-5"/>
        </w:rPr>
        <w:t xml:space="preserve">At </w:t>
      </w:r>
      <w:r>
        <w:t xml:space="preserve">other times, though wroth he be, </w:t>
      </w:r>
    </w:p>
    <w:p w14:paraId="3E6D792E" w14:textId="77777777" w:rsidR="008C6702" w:rsidRDefault="00BD6E04" w:rsidP="008C6702">
      <w:pPr>
        <w:pStyle w:val="Poetry"/>
      </w:pPr>
      <w:r>
        <w:t xml:space="preserve">His eyes grow calm that look on me. </w:t>
      </w:r>
    </w:p>
    <w:p w14:paraId="7B218D08" w14:textId="77777777" w:rsidR="008C6702" w:rsidRDefault="00BD6E04" w:rsidP="008C6702">
      <w:pPr>
        <w:pStyle w:val="Poetry"/>
        <w:rPr>
          <w:spacing w:val="-7"/>
        </w:rPr>
      </w:pPr>
      <w:r>
        <w:t xml:space="preserve">Then why does anguish wring his </w:t>
      </w:r>
      <w:r>
        <w:rPr>
          <w:spacing w:val="-7"/>
        </w:rPr>
        <w:t xml:space="preserve">brow </w:t>
      </w:r>
    </w:p>
    <w:p w14:paraId="3F8415E9" w14:textId="08CEA877" w:rsidR="00BD6E04" w:rsidRDefault="00BD6E04" w:rsidP="008C6702">
      <w:pPr>
        <w:pStyle w:val="Poetry"/>
      </w:pPr>
      <w:r>
        <w:rPr>
          <w:spacing w:val="-11"/>
        </w:rPr>
        <w:t xml:space="preserve">To </w:t>
      </w:r>
      <w:r>
        <w:t>see his well-beloved now?”</w:t>
      </w:r>
    </w:p>
    <w:p w14:paraId="2F95876C" w14:textId="77777777" w:rsidR="008C6702" w:rsidRDefault="00BD6E04" w:rsidP="008C6702">
      <w:pPr>
        <w:pStyle w:val="Poetry"/>
      </w:pPr>
      <w:r>
        <w:t xml:space="preserve">Sick and perplexed, distraught with woe, </w:t>
      </w:r>
    </w:p>
    <w:p w14:paraId="49495F6A" w14:textId="512C67C3" w:rsidR="00BD6E04" w:rsidRDefault="00BD6E04" w:rsidP="008C6702">
      <w:pPr>
        <w:pStyle w:val="Poetry"/>
      </w:pPr>
      <w:r>
        <w:t>To Queen Kaikeyi bowing low,</w:t>
      </w:r>
    </w:p>
    <w:p w14:paraId="3A917647" w14:textId="77777777" w:rsidR="008C6702" w:rsidRDefault="00BD6E04" w:rsidP="008C6702">
      <w:pPr>
        <w:pStyle w:val="Poetry"/>
      </w:pPr>
      <w:r>
        <w:t xml:space="preserve">While pallor </w:t>
      </w:r>
      <w:r>
        <w:rPr>
          <w:spacing w:val="-12"/>
        </w:rPr>
        <w:t xml:space="preserve">o’er </w:t>
      </w:r>
      <w:r>
        <w:t>his bright cheek</w:t>
      </w:r>
      <w:r>
        <w:rPr>
          <w:spacing w:val="-9"/>
        </w:rPr>
        <w:t xml:space="preserve"> </w:t>
      </w:r>
      <w:r>
        <w:t xml:space="preserve">spread, </w:t>
      </w:r>
    </w:p>
    <w:p w14:paraId="1EDE4232" w14:textId="1678FD13" w:rsidR="00BD6E04" w:rsidRDefault="00BD6E04" w:rsidP="008C6702">
      <w:pPr>
        <w:pStyle w:val="Poetry"/>
      </w:pPr>
      <w:r>
        <w:rPr>
          <w:spacing w:val="-3"/>
        </w:rPr>
        <w:t xml:space="preserve">With </w:t>
      </w:r>
      <w:r>
        <w:t>humble reverence he</w:t>
      </w:r>
      <w:r>
        <w:rPr>
          <w:spacing w:val="-1"/>
        </w:rPr>
        <w:t xml:space="preserve"> </w:t>
      </w:r>
      <w:r>
        <w:t>said:</w:t>
      </w:r>
    </w:p>
    <w:p w14:paraId="595E49B9" w14:textId="77777777" w:rsidR="008C6702" w:rsidRDefault="00BD6E04" w:rsidP="008C6702">
      <w:pPr>
        <w:pStyle w:val="Poetry"/>
        <w:rPr>
          <w:spacing w:val="-5"/>
        </w:rPr>
      </w:pPr>
      <w:r>
        <w:rPr>
          <w:spacing w:val="-3"/>
        </w:rPr>
        <w:t xml:space="preserve">“What </w:t>
      </w:r>
      <w:r>
        <w:t xml:space="preserve">have I done, unknown, </w:t>
      </w:r>
      <w:r>
        <w:rPr>
          <w:spacing w:val="-5"/>
        </w:rPr>
        <w:t xml:space="preserve">amiss </w:t>
      </w:r>
    </w:p>
    <w:p w14:paraId="3B7C2230" w14:textId="77777777" w:rsidR="008C6702" w:rsidRDefault="00BD6E04" w:rsidP="008C6702">
      <w:pPr>
        <w:pStyle w:val="Poetry"/>
      </w:pPr>
      <w:r>
        <w:rPr>
          <w:spacing w:val="-11"/>
        </w:rPr>
        <w:t xml:space="preserve">To </w:t>
      </w:r>
      <w:r>
        <w:t xml:space="preserve">make </w:t>
      </w:r>
      <w:r>
        <w:rPr>
          <w:spacing w:val="-3"/>
        </w:rPr>
        <w:t xml:space="preserve">my </w:t>
      </w:r>
      <w:r>
        <w:t xml:space="preserve">father wroth like this? </w:t>
      </w:r>
    </w:p>
    <w:p w14:paraId="2310A0C7" w14:textId="77777777" w:rsidR="008C6702" w:rsidRDefault="00BD6E04" w:rsidP="008C6702">
      <w:pPr>
        <w:pStyle w:val="Poetry"/>
      </w:pPr>
      <w:r>
        <w:t xml:space="preserve">Declare it, O dear Queen, and win </w:t>
      </w:r>
    </w:p>
    <w:p w14:paraId="4F9E4617" w14:textId="24386893" w:rsidR="00BD6E04" w:rsidRDefault="00BD6E04" w:rsidP="008C6702">
      <w:pPr>
        <w:pStyle w:val="Poetry"/>
      </w:pPr>
      <w:r>
        <w:t xml:space="preserve">His pardon for </w:t>
      </w:r>
      <w:r>
        <w:rPr>
          <w:spacing w:val="-3"/>
        </w:rPr>
        <w:t xml:space="preserve">my </w:t>
      </w:r>
      <w:r>
        <w:t>heedless</w:t>
      </w:r>
      <w:r>
        <w:rPr>
          <w:spacing w:val="-4"/>
        </w:rPr>
        <w:t xml:space="preserve"> </w:t>
      </w:r>
      <w:r>
        <w:t>sin.</w:t>
      </w:r>
    </w:p>
    <w:p w14:paraId="05F3B69A" w14:textId="77777777" w:rsidR="00BD6E04" w:rsidRDefault="00BD6E04" w:rsidP="008C6702">
      <w:pPr>
        <w:pStyle w:val="Poetry"/>
      </w:pPr>
      <w:r>
        <w:t>Why is the sire I ever find</w:t>
      </w:r>
    </w:p>
    <w:p w14:paraId="790976E8" w14:textId="77777777" w:rsidR="008C6702" w:rsidRDefault="00BD6E04" w:rsidP="008C6702">
      <w:pPr>
        <w:pStyle w:val="Poetry"/>
      </w:pPr>
      <w:r>
        <w:t xml:space="preserve">Filled with all love to-day unkind? </w:t>
      </w:r>
    </w:p>
    <w:p w14:paraId="1EC75BB2" w14:textId="77777777" w:rsidR="008C6702" w:rsidRDefault="00BD6E04" w:rsidP="008C6702">
      <w:pPr>
        <w:pStyle w:val="Poetry"/>
      </w:pPr>
      <w:r>
        <w:t xml:space="preserve">With eyes cast down and pallid cheek </w:t>
      </w:r>
    </w:p>
    <w:p w14:paraId="71B0E80A" w14:textId="7B2392E5" w:rsidR="00BD6E04" w:rsidRDefault="00BD6E04" w:rsidP="008C6702">
      <w:pPr>
        <w:pStyle w:val="Poetry"/>
      </w:pPr>
      <w:r>
        <w:t>This day alone he will not speak.</w:t>
      </w:r>
    </w:p>
    <w:p w14:paraId="114C679C" w14:textId="77777777" w:rsidR="008C6702" w:rsidRDefault="00BD6E04" w:rsidP="008C6702">
      <w:pPr>
        <w:pStyle w:val="Poetry"/>
      </w:pPr>
      <w:r>
        <w:t xml:space="preserve">Or lies he prostrate neath the blow </w:t>
      </w:r>
    </w:p>
    <w:p w14:paraId="2BCB3CD6" w14:textId="77777777" w:rsidR="008C6702" w:rsidRDefault="00BD6E04" w:rsidP="008C6702">
      <w:pPr>
        <w:pStyle w:val="Poetry"/>
      </w:pPr>
      <w:r>
        <w:t xml:space="preserve">Of fierce disease or sudden woe? </w:t>
      </w:r>
    </w:p>
    <w:p w14:paraId="53BF48A2" w14:textId="77777777" w:rsidR="008C6702" w:rsidRDefault="00BD6E04" w:rsidP="008C6702">
      <w:pPr>
        <w:pStyle w:val="Poetry"/>
        <w:rPr>
          <w:spacing w:val="-4"/>
        </w:rPr>
      </w:pPr>
      <w:r>
        <w:rPr>
          <w:spacing w:val="-3"/>
        </w:rPr>
        <w:t xml:space="preserve">For </w:t>
      </w:r>
      <w:r>
        <w:t xml:space="preserve">all our bliss is dashed with </w:t>
      </w:r>
      <w:r>
        <w:rPr>
          <w:spacing w:val="-4"/>
        </w:rPr>
        <w:t xml:space="preserve">pain, </w:t>
      </w:r>
    </w:p>
    <w:p w14:paraId="2AC2CD62" w14:textId="2EE9A081" w:rsidR="00BD6E04" w:rsidRDefault="00BD6E04" w:rsidP="008C6702">
      <w:pPr>
        <w:pStyle w:val="Poetry"/>
      </w:pPr>
      <w:r>
        <w:t>And joy unmixt is hard to</w:t>
      </w:r>
      <w:r>
        <w:rPr>
          <w:spacing w:val="-7"/>
        </w:rPr>
        <w:t xml:space="preserve"> </w:t>
      </w:r>
      <w:r>
        <w:t>gain.</w:t>
      </w:r>
    </w:p>
    <w:p w14:paraId="2C28BB0F" w14:textId="77777777" w:rsidR="008C6702" w:rsidRDefault="00BD6E04" w:rsidP="008C6702">
      <w:pPr>
        <w:pStyle w:val="Poetry"/>
      </w:pPr>
      <w:r>
        <w:t xml:space="preserve">Does stroke of evil fortune smite </w:t>
      </w:r>
    </w:p>
    <w:p w14:paraId="6FC9D6C2" w14:textId="77777777" w:rsidR="008C6702" w:rsidRDefault="00BD6E04" w:rsidP="008C6702">
      <w:pPr>
        <w:pStyle w:val="Poetry"/>
      </w:pPr>
      <w:r>
        <w:t>Dear Bharat, charming to the</w:t>
      </w:r>
      <w:r>
        <w:rPr>
          <w:spacing w:val="-22"/>
        </w:rPr>
        <w:t xml:space="preserve"> </w:t>
      </w:r>
      <w:r>
        <w:t xml:space="preserve">sight, </w:t>
      </w:r>
    </w:p>
    <w:p w14:paraId="54111C89" w14:textId="08AB04AB" w:rsidR="008C6702" w:rsidRDefault="00BD6E04" w:rsidP="008C6702">
      <w:pPr>
        <w:pStyle w:val="Poetry"/>
      </w:pPr>
      <w:r>
        <w:t>Or on the brave Satrughna</w:t>
      </w:r>
      <w:r w:rsidR="008C6702">
        <w:rPr>
          <w:rStyle w:val="FootnoteReference"/>
        </w:rPr>
        <w:footnoteReference w:id="7"/>
      </w:r>
      <w:r w:rsidR="008C6702">
        <w:t xml:space="preserve"> </w:t>
      </w:r>
      <w:r>
        <w:t xml:space="preserve">fall, </w:t>
      </w:r>
    </w:p>
    <w:p w14:paraId="7343BA24" w14:textId="77777777" w:rsidR="008C6702" w:rsidRDefault="00BD6E04" w:rsidP="008C6702">
      <w:pPr>
        <w:pStyle w:val="Poetry"/>
      </w:pPr>
      <w:r>
        <w:t xml:space="preserve">Or consorts, for he loves them all? </w:t>
      </w:r>
    </w:p>
    <w:p w14:paraId="0E4DE4EC" w14:textId="2F809793" w:rsidR="00BD6E04" w:rsidRDefault="00BD6E04" w:rsidP="008C6702">
      <w:pPr>
        <w:pStyle w:val="Poetry"/>
      </w:pPr>
      <w:r>
        <w:t>Against his words when I</w:t>
      </w:r>
      <w:r>
        <w:rPr>
          <w:spacing w:val="-11"/>
        </w:rPr>
        <w:t xml:space="preserve"> </w:t>
      </w:r>
      <w:r>
        <w:t>rebel,</w:t>
      </w:r>
    </w:p>
    <w:p w14:paraId="708B8AC3" w14:textId="77777777" w:rsidR="008C6702" w:rsidRDefault="00BD6E04" w:rsidP="008C6702">
      <w:pPr>
        <w:pStyle w:val="Poetry"/>
      </w:pPr>
      <w:r>
        <w:t xml:space="preserve">Or fail to please the monarch well, </w:t>
      </w:r>
    </w:p>
    <w:p w14:paraId="151334EB" w14:textId="77777777" w:rsidR="008C6702" w:rsidRDefault="00BD6E04" w:rsidP="008C6702">
      <w:pPr>
        <w:pStyle w:val="Poetry"/>
      </w:pPr>
      <w:r>
        <w:t xml:space="preserve">When deeds of mine his soul offend, </w:t>
      </w:r>
    </w:p>
    <w:p w14:paraId="5D53EDAD" w14:textId="345752E0" w:rsidR="00BD6E04" w:rsidRDefault="00BD6E04" w:rsidP="008C6702">
      <w:pPr>
        <w:pStyle w:val="Poetry"/>
      </w:pPr>
      <w:r>
        <w:t>That hour I pray my life may end.</w:t>
      </w:r>
    </w:p>
    <w:p w14:paraId="285F46EF" w14:textId="77777777" w:rsidR="008C6702" w:rsidRDefault="00BD6E04" w:rsidP="008C6702">
      <w:pPr>
        <w:pStyle w:val="Poetry"/>
      </w:pPr>
      <w:r>
        <w:t xml:space="preserve">How should a man to him who gave </w:t>
      </w:r>
    </w:p>
    <w:p w14:paraId="77D1EBAC" w14:textId="5A1D1298" w:rsidR="00BD6E04" w:rsidRDefault="00BD6E04" w:rsidP="008C6702">
      <w:pPr>
        <w:pStyle w:val="Poetry"/>
      </w:pPr>
      <w:r>
        <w:t>His being and his life behave?</w:t>
      </w:r>
    </w:p>
    <w:p w14:paraId="74DA4DFA" w14:textId="77777777" w:rsidR="008C6702" w:rsidRDefault="00BD6E04" w:rsidP="008C6702">
      <w:pPr>
        <w:pStyle w:val="Poetry"/>
      </w:pPr>
      <w:r>
        <w:lastRenderedPageBreak/>
        <w:t>The sire to whom he owes his birth</w:t>
      </w:r>
    </w:p>
    <w:p w14:paraId="4B4B1FEB" w14:textId="62244119" w:rsidR="00BD6E04" w:rsidRDefault="00BD6E04" w:rsidP="008C6702">
      <w:pPr>
        <w:pStyle w:val="Poetry"/>
      </w:pPr>
      <w:r>
        <w:t>Should be his deity on earth.</w:t>
      </w:r>
    </w:p>
    <w:p w14:paraId="53727436" w14:textId="77777777" w:rsidR="008C6702" w:rsidRDefault="00BD6E04" w:rsidP="008C6702">
      <w:pPr>
        <w:pStyle w:val="Poetry"/>
      </w:pPr>
      <w:r>
        <w:rPr>
          <w:spacing w:val="-3"/>
        </w:rPr>
        <w:t xml:space="preserve">Hast </w:t>
      </w:r>
      <w:r>
        <w:t>thou, by pride and folly</w:t>
      </w:r>
      <w:r>
        <w:rPr>
          <w:spacing w:val="-21"/>
        </w:rPr>
        <w:t xml:space="preserve"> </w:t>
      </w:r>
      <w:r>
        <w:t xml:space="preserve">moved, </w:t>
      </w:r>
    </w:p>
    <w:p w14:paraId="1D0F860B" w14:textId="77777777" w:rsidR="008C6702" w:rsidRDefault="00BD6E04" w:rsidP="008C6702">
      <w:pPr>
        <w:pStyle w:val="Poetry"/>
      </w:pPr>
      <w:r>
        <w:rPr>
          <w:spacing w:val="-3"/>
        </w:rPr>
        <w:t xml:space="preserve">With </w:t>
      </w:r>
      <w:r>
        <w:t xml:space="preserve">bitter taunt the king reproved? </w:t>
      </w:r>
    </w:p>
    <w:p w14:paraId="1C144CB8" w14:textId="68E10F29" w:rsidR="00BD6E04" w:rsidRDefault="00BD6E04" w:rsidP="008C6702">
      <w:pPr>
        <w:pStyle w:val="Poetry"/>
      </w:pPr>
      <w:r>
        <w:rPr>
          <w:spacing w:val="-3"/>
        </w:rPr>
        <w:t xml:space="preserve">Has </w:t>
      </w:r>
      <w:r>
        <w:t>scorn of thine or cruel</w:t>
      </w:r>
      <w:r>
        <w:rPr>
          <w:spacing w:val="1"/>
        </w:rPr>
        <w:t xml:space="preserve"> </w:t>
      </w:r>
      <w:r>
        <w:t>jest</w:t>
      </w:r>
    </w:p>
    <w:p w14:paraId="51BABDDA" w14:textId="77777777" w:rsidR="008C6702" w:rsidRDefault="00BD6E04" w:rsidP="008C6702">
      <w:pPr>
        <w:pStyle w:val="Poetry"/>
      </w:pPr>
      <w:r>
        <w:rPr>
          <w:spacing w:val="-11"/>
        </w:rPr>
        <w:t xml:space="preserve">To </w:t>
      </w:r>
      <w:r>
        <w:t xml:space="preserve">passion stirred his gentle breast? </w:t>
      </w:r>
    </w:p>
    <w:p w14:paraId="4A76CA2E" w14:textId="77777777" w:rsidR="008C6702" w:rsidRDefault="00BD6E04" w:rsidP="008C6702">
      <w:pPr>
        <w:pStyle w:val="Poetry"/>
      </w:pPr>
      <w:r>
        <w:t xml:space="preserve">Speak </w:t>
      </w:r>
      <w:r>
        <w:rPr>
          <w:spacing w:val="-3"/>
        </w:rPr>
        <w:t xml:space="preserve">truly, </w:t>
      </w:r>
      <w:r>
        <w:t xml:space="preserve">Queen, that I may know </w:t>
      </w:r>
    </w:p>
    <w:p w14:paraId="51CFFA39" w14:textId="04123B3A" w:rsidR="00BD6E04" w:rsidRDefault="00BD6E04" w:rsidP="008C6702">
      <w:pPr>
        <w:pStyle w:val="Poetry"/>
      </w:pPr>
      <w:r>
        <w:rPr>
          <w:spacing w:val="-3"/>
        </w:rPr>
        <w:t xml:space="preserve">What </w:t>
      </w:r>
      <w:r>
        <w:t>cause has changed the monarch</w:t>
      </w:r>
      <w:r>
        <w:rPr>
          <w:spacing w:val="-18"/>
        </w:rPr>
        <w:t xml:space="preserve"> </w:t>
      </w:r>
      <w:r>
        <w:rPr>
          <w:spacing w:val="-10"/>
        </w:rPr>
        <w:t>so.”</w:t>
      </w:r>
    </w:p>
    <w:p w14:paraId="40614D77" w14:textId="77777777" w:rsidR="008C6702" w:rsidRDefault="008C6702" w:rsidP="008C6702">
      <w:pPr>
        <w:pStyle w:val="Poetry"/>
      </w:pPr>
    </w:p>
    <w:p w14:paraId="556B2EDF" w14:textId="77777777" w:rsidR="008C6702" w:rsidRDefault="00BD6E04" w:rsidP="008C6702">
      <w:pPr>
        <w:pStyle w:val="Poetry"/>
      </w:pPr>
      <w:r>
        <w:t xml:space="preserve">Thus by the high-souled prince addressed, </w:t>
      </w:r>
    </w:p>
    <w:p w14:paraId="32BF2C35" w14:textId="6FE593FC" w:rsidR="00BD6E04" w:rsidRDefault="00BD6E04" w:rsidP="008C6702">
      <w:pPr>
        <w:pStyle w:val="Poetry"/>
      </w:pPr>
      <w:r>
        <w:t>Of Raghu’s sons the chief and best,</w:t>
      </w:r>
    </w:p>
    <w:p w14:paraId="5BEF5D5A" w14:textId="4D034835" w:rsidR="008C6702" w:rsidRDefault="00BD6E04" w:rsidP="008C6702">
      <w:pPr>
        <w:pStyle w:val="Poetry"/>
      </w:pPr>
      <w:r>
        <w:t>She cast all ruth</w:t>
      </w:r>
      <w:r w:rsidR="008C6702">
        <w:rPr>
          <w:rStyle w:val="FootnoteReference"/>
        </w:rPr>
        <w:footnoteReference w:id="8"/>
      </w:r>
      <w:r w:rsidR="008C6702">
        <w:t xml:space="preserve"> </w:t>
      </w:r>
      <w:r>
        <w:t xml:space="preserve">and shame aside, </w:t>
      </w:r>
    </w:p>
    <w:p w14:paraId="6B0FBC60" w14:textId="0BF1F276" w:rsidR="00BD6E04" w:rsidRDefault="00BD6E04" w:rsidP="008C6702">
      <w:pPr>
        <w:pStyle w:val="Poetry"/>
      </w:pPr>
      <w:r>
        <w:t>And bold with greedy words replied:</w:t>
      </w:r>
    </w:p>
    <w:p w14:paraId="262C5B26" w14:textId="77777777" w:rsidR="008C6702" w:rsidRDefault="00BD6E04" w:rsidP="008C6702">
      <w:pPr>
        <w:pStyle w:val="Poetry"/>
      </w:pPr>
      <w:r>
        <w:rPr>
          <w:spacing w:val="-4"/>
        </w:rPr>
        <w:t xml:space="preserve">“Not </w:t>
      </w:r>
      <w:r>
        <w:t xml:space="preserve">wrath, O Rama, stirs the king, </w:t>
      </w:r>
    </w:p>
    <w:p w14:paraId="4E08034E" w14:textId="77777777" w:rsidR="008C6702" w:rsidRDefault="00BD6E04" w:rsidP="008C6702">
      <w:pPr>
        <w:pStyle w:val="Poetry"/>
      </w:pPr>
      <w:r>
        <w:rPr>
          <w:spacing w:val="-3"/>
        </w:rPr>
        <w:t xml:space="preserve">Nor </w:t>
      </w:r>
      <w:r>
        <w:t xml:space="preserve">misery stabs with sudden sting; </w:t>
      </w:r>
    </w:p>
    <w:p w14:paraId="01575FE8" w14:textId="77777777" w:rsidR="008C6702" w:rsidRDefault="00BD6E04" w:rsidP="008C6702">
      <w:pPr>
        <w:pStyle w:val="Poetry"/>
      </w:pPr>
      <w:r>
        <w:t>One thought that fills his soul has</w:t>
      </w:r>
      <w:r>
        <w:rPr>
          <w:spacing w:val="-25"/>
        </w:rPr>
        <w:t xml:space="preserve"> </w:t>
      </w:r>
      <w:r>
        <w:t xml:space="preserve">he, </w:t>
      </w:r>
    </w:p>
    <w:p w14:paraId="74EBCBE0" w14:textId="77777777" w:rsidR="008C6702" w:rsidRDefault="00BD6E04" w:rsidP="008C6702">
      <w:pPr>
        <w:pStyle w:val="Poetry"/>
      </w:pPr>
      <w:r>
        <w:t xml:space="preserve">But dares not speak for fear of thee. </w:t>
      </w:r>
    </w:p>
    <w:p w14:paraId="55BAA7E2" w14:textId="1006EE2C" w:rsidR="00BD6E04" w:rsidRDefault="00BD6E04" w:rsidP="008C6702">
      <w:pPr>
        <w:pStyle w:val="Poetry"/>
      </w:pPr>
      <w:r>
        <w:t xml:space="preserve">Thou art so </w:t>
      </w:r>
      <w:r>
        <w:rPr>
          <w:spacing w:val="-3"/>
        </w:rPr>
        <w:t xml:space="preserve">dear, </w:t>
      </w:r>
      <w:r>
        <w:t>his lips</w:t>
      </w:r>
      <w:r>
        <w:rPr>
          <w:spacing w:val="-8"/>
        </w:rPr>
        <w:t xml:space="preserve"> </w:t>
      </w:r>
      <w:r>
        <w:t>refrain</w:t>
      </w:r>
    </w:p>
    <w:p w14:paraId="37C24B96" w14:textId="77777777" w:rsidR="008C6702" w:rsidRDefault="00BD6E04" w:rsidP="008C6702">
      <w:pPr>
        <w:pStyle w:val="Poetry"/>
        <w:rPr>
          <w:spacing w:val="-4"/>
        </w:rPr>
      </w:pPr>
      <w:r>
        <w:rPr>
          <w:spacing w:val="-3"/>
        </w:rPr>
        <w:t xml:space="preserve">From </w:t>
      </w:r>
      <w:r>
        <w:t xml:space="preserve">words that might his darling </w:t>
      </w:r>
      <w:r>
        <w:rPr>
          <w:spacing w:val="-4"/>
        </w:rPr>
        <w:t xml:space="preserve">pain. </w:t>
      </w:r>
    </w:p>
    <w:p w14:paraId="74C7706D" w14:textId="14F93711" w:rsidR="00BD6E04" w:rsidRDefault="00BD6E04" w:rsidP="008C6702">
      <w:pPr>
        <w:pStyle w:val="Poetry"/>
      </w:pPr>
      <w:r>
        <w:t>But thou, as duty bids, must</w:t>
      </w:r>
      <w:r>
        <w:rPr>
          <w:spacing w:val="-9"/>
        </w:rPr>
        <w:t xml:space="preserve"> </w:t>
      </w:r>
      <w:r>
        <w:t>still</w:t>
      </w:r>
    </w:p>
    <w:p w14:paraId="2230F1F2" w14:textId="7F455530" w:rsidR="00BD6E04" w:rsidRDefault="00BD6E04" w:rsidP="008C6702">
      <w:pPr>
        <w:pStyle w:val="Poetry"/>
      </w:pPr>
      <w:r>
        <w:t>The promise of thy sire fulfil.</w:t>
      </w:r>
    </w:p>
    <w:p w14:paraId="233EE236" w14:textId="77777777" w:rsidR="008C6702" w:rsidRDefault="00BD6E04" w:rsidP="008C6702">
      <w:pPr>
        <w:pStyle w:val="Poetry"/>
      </w:pPr>
      <w:r w:rsidRPr="008C6702">
        <w:t xml:space="preserve">He who to me in days gone by </w:t>
      </w:r>
    </w:p>
    <w:p w14:paraId="42637413" w14:textId="77777777" w:rsidR="008C6702" w:rsidRDefault="00BD6E04" w:rsidP="008C6702">
      <w:pPr>
        <w:pStyle w:val="Poetry"/>
      </w:pPr>
      <w:r w:rsidRPr="008C6702">
        <w:t xml:space="preserve">Vouchsafed a boon with honours high, </w:t>
      </w:r>
    </w:p>
    <w:p w14:paraId="5EEBB2B5" w14:textId="77777777" w:rsidR="008C6702" w:rsidRDefault="00BD6E04" w:rsidP="008C6702">
      <w:pPr>
        <w:pStyle w:val="Poetry"/>
      </w:pPr>
      <w:r w:rsidRPr="008C6702">
        <w:t xml:space="preserve">Dares now, a king, his word regret, </w:t>
      </w:r>
    </w:p>
    <w:p w14:paraId="5F25C625" w14:textId="7C68E37A" w:rsidR="00BD6E04" w:rsidRPr="008C6702" w:rsidRDefault="00BD6E04" w:rsidP="008C6702">
      <w:pPr>
        <w:pStyle w:val="Poetry"/>
      </w:pPr>
      <w:r w:rsidRPr="008C6702">
        <w:t>And caitiff-like disowns the debt.</w:t>
      </w:r>
    </w:p>
    <w:p w14:paraId="472F69E9" w14:textId="77777777" w:rsidR="00BD6E04" w:rsidRPr="008C6702" w:rsidRDefault="00BD6E04" w:rsidP="008C6702">
      <w:pPr>
        <w:pStyle w:val="Poetry"/>
      </w:pPr>
      <w:r w:rsidRPr="008C6702">
        <w:t>The lord of men his promise gave</w:t>
      </w:r>
    </w:p>
    <w:p w14:paraId="43451FC8" w14:textId="77777777" w:rsidR="008C6702" w:rsidRDefault="00BD6E04" w:rsidP="008C6702">
      <w:pPr>
        <w:pStyle w:val="Poetry"/>
      </w:pPr>
      <w:r w:rsidRPr="008C6702">
        <w:t xml:space="preserve">To grant the boon that I might crave, </w:t>
      </w:r>
    </w:p>
    <w:p w14:paraId="00FEDBC7" w14:textId="1333BF78" w:rsidR="00BD6E04" w:rsidRPr="008C6702" w:rsidRDefault="00BD6E04" w:rsidP="008C6702">
      <w:pPr>
        <w:pStyle w:val="Poetry"/>
      </w:pPr>
      <w:r w:rsidRPr="008C6702">
        <w:t>And now a bridge would idly throw</w:t>
      </w:r>
    </w:p>
    <w:p w14:paraId="4F2AB8FF" w14:textId="77777777" w:rsidR="008C6702" w:rsidRDefault="00BD6E04" w:rsidP="008C6702">
      <w:pPr>
        <w:pStyle w:val="Poetry"/>
      </w:pPr>
      <w:r w:rsidRPr="008C6702">
        <w:t xml:space="preserve">When the dried stream has ceased to flow. </w:t>
      </w:r>
    </w:p>
    <w:p w14:paraId="4C420363" w14:textId="4DE1168B" w:rsidR="00BD6E04" w:rsidRPr="008C6702" w:rsidRDefault="00BD6E04" w:rsidP="008C6702">
      <w:pPr>
        <w:pStyle w:val="Poetry"/>
      </w:pPr>
      <w:r w:rsidRPr="008C6702">
        <w:t>His faith the monarch must not break</w:t>
      </w:r>
    </w:p>
    <w:p w14:paraId="0E3741EC" w14:textId="77777777" w:rsidR="008C6702" w:rsidRDefault="00BD6E04" w:rsidP="008C6702">
      <w:pPr>
        <w:pStyle w:val="Poetry"/>
      </w:pPr>
      <w:r w:rsidRPr="008C6702">
        <w:t xml:space="preserve">In wrath, or e’en for thy dear sake. </w:t>
      </w:r>
    </w:p>
    <w:p w14:paraId="136FC846" w14:textId="77777777" w:rsidR="008C6702" w:rsidRDefault="00BD6E04" w:rsidP="008C6702">
      <w:pPr>
        <w:pStyle w:val="Poetry"/>
      </w:pPr>
      <w:r w:rsidRPr="008C6702">
        <w:t xml:space="preserve">From faith, as well the righteous know, </w:t>
      </w:r>
    </w:p>
    <w:p w14:paraId="1B88B93F" w14:textId="78E8BB8B" w:rsidR="00BD6E04" w:rsidRPr="008C6702" w:rsidRDefault="00BD6E04" w:rsidP="008C6702">
      <w:pPr>
        <w:pStyle w:val="Poetry"/>
      </w:pPr>
      <w:r w:rsidRPr="008C6702">
        <w:lastRenderedPageBreak/>
        <w:t>Our virtue and our merits flow.</w:t>
      </w:r>
    </w:p>
    <w:p w14:paraId="646496BF" w14:textId="77777777" w:rsidR="008C6702" w:rsidRDefault="00BD6E04" w:rsidP="008C6702">
      <w:pPr>
        <w:pStyle w:val="Poetry"/>
      </w:pPr>
      <w:r w:rsidRPr="008C6702">
        <w:t xml:space="preserve">Now, be they good or be they ill, </w:t>
      </w:r>
    </w:p>
    <w:p w14:paraId="67376161" w14:textId="4262D3CF" w:rsidR="00BD6E04" w:rsidRPr="008C6702" w:rsidRDefault="00BD6E04" w:rsidP="008C6702">
      <w:pPr>
        <w:pStyle w:val="Poetry"/>
      </w:pPr>
      <w:r w:rsidRPr="008C6702">
        <w:t>Do thou thy father’s words fulfil:</w:t>
      </w:r>
    </w:p>
    <w:p w14:paraId="77F51BB1" w14:textId="77777777" w:rsidR="00E50FC4" w:rsidRDefault="00BD6E04" w:rsidP="008C6702">
      <w:pPr>
        <w:pStyle w:val="Poetry"/>
      </w:pPr>
      <w:r w:rsidRPr="008C6702">
        <w:t xml:space="preserve">Swear that his promise shall not fail, </w:t>
      </w:r>
    </w:p>
    <w:p w14:paraId="529FA89E" w14:textId="7BFB6F98" w:rsidR="00BD6E04" w:rsidRPr="008C6702" w:rsidRDefault="00BD6E04" w:rsidP="008C6702">
      <w:pPr>
        <w:pStyle w:val="Poetry"/>
      </w:pPr>
      <w:r w:rsidRPr="008C6702">
        <w:t>And I will tell thee all the tale.</w:t>
      </w:r>
    </w:p>
    <w:p w14:paraId="1F090FE4" w14:textId="77777777" w:rsidR="00E50FC4" w:rsidRDefault="00BD6E04" w:rsidP="008C6702">
      <w:pPr>
        <w:pStyle w:val="Poetry"/>
      </w:pPr>
      <w:r w:rsidRPr="008C6702">
        <w:t xml:space="preserve">Yes, Rama, when I hear that thou </w:t>
      </w:r>
    </w:p>
    <w:p w14:paraId="5214A232" w14:textId="113450B6" w:rsidR="00BD6E04" w:rsidRPr="008C6702" w:rsidRDefault="00BD6E04" w:rsidP="008C6702">
      <w:pPr>
        <w:pStyle w:val="Poetry"/>
      </w:pPr>
      <w:r w:rsidRPr="008C6702">
        <w:t>Hast bound thee by thy father’s vow,</w:t>
      </w:r>
    </w:p>
    <w:p w14:paraId="2F850C09" w14:textId="77777777" w:rsidR="00E50FC4" w:rsidRDefault="00BD6E04" w:rsidP="008C6702">
      <w:pPr>
        <w:pStyle w:val="Poetry"/>
      </w:pPr>
      <w:r w:rsidRPr="008C6702">
        <w:t xml:space="preserve">Then, not till then, my lips shall speak, </w:t>
      </w:r>
    </w:p>
    <w:p w14:paraId="7C9F281C" w14:textId="39B35307" w:rsidR="00BD6E04" w:rsidRPr="008C6702" w:rsidRDefault="00BD6E04" w:rsidP="008C6702">
      <w:pPr>
        <w:pStyle w:val="Poetry"/>
      </w:pPr>
      <w:r w:rsidRPr="008C6702">
        <w:t>Nor will he tell what boon I seek.”</w:t>
      </w:r>
    </w:p>
    <w:p w14:paraId="0557F6CB" w14:textId="77777777" w:rsidR="00E50FC4" w:rsidRDefault="00E50FC4" w:rsidP="00E50FC4">
      <w:pPr>
        <w:pStyle w:val="Poetry"/>
      </w:pPr>
    </w:p>
    <w:p w14:paraId="0A478511" w14:textId="77777777" w:rsidR="00E50FC4" w:rsidRDefault="00BD6E04" w:rsidP="00E50FC4">
      <w:pPr>
        <w:pStyle w:val="Poetry"/>
      </w:pPr>
      <w:r>
        <w:t xml:space="preserve">He heard, and with a troubled breast </w:t>
      </w:r>
    </w:p>
    <w:p w14:paraId="4F257409" w14:textId="77777777" w:rsidR="00E50FC4" w:rsidRDefault="00BD6E04" w:rsidP="00E50FC4">
      <w:pPr>
        <w:pStyle w:val="Poetry"/>
      </w:pPr>
      <w:r>
        <w:t xml:space="preserve">This answer to the queen addressed: </w:t>
      </w:r>
    </w:p>
    <w:p w14:paraId="628F9691" w14:textId="77777777" w:rsidR="00E50FC4" w:rsidRDefault="00BD6E04" w:rsidP="00E50FC4">
      <w:pPr>
        <w:pStyle w:val="Poetry"/>
      </w:pPr>
      <w:r>
        <w:t xml:space="preserve">“Ah me, dear lady, canst thou deem </w:t>
      </w:r>
    </w:p>
    <w:p w14:paraId="67CF9BDD" w14:textId="77777777" w:rsidR="00E50FC4" w:rsidRDefault="00BD6E04" w:rsidP="00E50FC4">
      <w:pPr>
        <w:pStyle w:val="Poetry"/>
      </w:pPr>
      <w:r>
        <w:t xml:space="preserve">That words like these thy lips beseem? </w:t>
      </w:r>
    </w:p>
    <w:p w14:paraId="00D2B31C" w14:textId="39901703" w:rsidR="00BD6E04" w:rsidRDefault="00BD6E04" w:rsidP="00E50FC4">
      <w:pPr>
        <w:pStyle w:val="Poetry"/>
      </w:pPr>
      <w:r>
        <w:t>I, at the bidding of my sire,</w:t>
      </w:r>
    </w:p>
    <w:p w14:paraId="2E2DF33E" w14:textId="77777777" w:rsidR="00BD6E04" w:rsidRDefault="00BD6E04" w:rsidP="00E50FC4">
      <w:pPr>
        <w:pStyle w:val="Poetry"/>
      </w:pPr>
      <w:r>
        <w:t>Would cast my body to the fire,</w:t>
      </w:r>
    </w:p>
    <w:p w14:paraId="3D238458" w14:textId="77777777" w:rsidR="00E50FC4" w:rsidRDefault="00BD6E04" w:rsidP="00E50FC4">
      <w:pPr>
        <w:pStyle w:val="Poetry"/>
      </w:pPr>
      <w:r>
        <w:t>A deadly draught of poison</w:t>
      </w:r>
      <w:r>
        <w:rPr>
          <w:spacing w:val="-24"/>
        </w:rPr>
        <w:t xml:space="preserve"> </w:t>
      </w:r>
      <w:r>
        <w:t xml:space="preserve">drink, </w:t>
      </w:r>
    </w:p>
    <w:p w14:paraId="33D96299" w14:textId="229B5BF5" w:rsidR="00BD6E04" w:rsidRDefault="00BD6E04" w:rsidP="00E50FC4">
      <w:pPr>
        <w:pStyle w:val="Poetry"/>
      </w:pPr>
      <w:r>
        <w:t>Or in the waves of ocean</w:t>
      </w:r>
      <w:r>
        <w:rPr>
          <w:spacing w:val="-4"/>
        </w:rPr>
        <w:t xml:space="preserve"> </w:t>
      </w:r>
      <w:r>
        <w:t>sink:</w:t>
      </w:r>
    </w:p>
    <w:p w14:paraId="0705B799" w14:textId="77777777" w:rsidR="00E50FC4" w:rsidRDefault="00BD6E04" w:rsidP="00E50FC4">
      <w:pPr>
        <w:pStyle w:val="Poetry"/>
        <w:rPr>
          <w:spacing w:val="-4"/>
        </w:rPr>
      </w:pPr>
      <w:r>
        <w:t xml:space="preserve">If he command, it shall be </w:t>
      </w:r>
      <w:r>
        <w:rPr>
          <w:spacing w:val="-4"/>
        </w:rPr>
        <w:t xml:space="preserve">done,— </w:t>
      </w:r>
    </w:p>
    <w:p w14:paraId="35A85B17" w14:textId="1699029B" w:rsidR="00BD6E04" w:rsidRDefault="00BD6E04" w:rsidP="00E50FC4">
      <w:pPr>
        <w:pStyle w:val="Poetry"/>
      </w:pPr>
      <w:r>
        <w:rPr>
          <w:spacing w:val="-4"/>
        </w:rPr>
        <w:t xml:space="preserve">My </w:t>
      </w:r>
      <w:r>
        <w:t xml:space="preserve">father and </w:t>
      </w:r>
      <w:r>
        <w:rPr>
          <w:spacing w:val="-3"/>
        </w:rPr>
        <w:t xml:space="preserve">my </w:t>
      </w:r>
      <w:r>
        <w:t>king in</w:t>
      </w:r>
      <w:r>
        <w:rPr>
          <w:spacing w:val="-1"/>
        </w:rPr>
        <w:t xml:space="preserve"> </w:t>
      </w:r>
      <w:r>
        <w:t>one.</w:t>
      </w:r>
    </w:p>
    <w:p w14:paraId="0624F5A0" w14:textId="77777777" w:rsidR="00E50FC4" w:rsidRDefault="00BD6E04" w:rsidP="00E50FC4">
      <w:pPr>
        <w:pStyle w:val="Poetry"/>
      </w:pPr>
      <w:r>
        <w:t xml:space="preserve">Then speak and let me know the thing </w:t>
      </w:r>
    </w:p>
    <w:p w14:paraId="16BB58D6" w14:textId="01612068" w:rsidR="00BD6E04" w:rsidRDefault="00BD6E04" w:rsidP="00E50FC4">
      <w:pPr>
        <w:pStyle w:val="Poetry"/>
      </w:pPr>
      <w:r>
        <w:t>So longed for by my lord the king.</w:t>
      </w:r>
    </w:p>
    <w:p w14:paraId="4EA5B726" w14:textId="77777777" w:rsidR="00E50FC4" w:rsidRDefault="00BD6E04" w:rsidP="00E50FC4">
      <w:pPr>
        <w:pStyle w:val="Poetry"/>
      </w:pPr>
      <w:r>
        <w:t xml:space="preserve">It shall be done: let this suffice; </w:t>
      </w:r>
    </w:p>
    <w:p w14:paraId="2C4BD2E0" w14:textId="52EFA54F" w:rsidR="00BD6E04" w:rsidRDefault="00BD6E04" w:rsidP="00E50FC4">
      <w:pPr>
        <w:pStyle w:val="Poetry"/>
      </w:pPr>
      <w:r>
        <w:t>Rama ne’er makes a promise twice.”</w:t>
      </w:r>
    </w:p>
    <w:p w14:paraId="55901906" w14:textId="77777777" w:rsidR="00E50FC4" w:rsidRDefault="00E50FC4" w:rsidP="00E50FC4">
      <w:pPr>
        <w:pStyle w:val="Poetry"/>
      </w:pPr>
    </w:p>
    <w:p w14:paraId="73E599A3" w14:textId="46701987" w:rsidR="00BD6E04" w:rsidRDefault="00BD6E04" w:rsidP="00E50FC4">
      <w:pPr>
        <w:pStyle w:val="Poetry"/>
      </w:pPr>
      <w:r>
        <w:t>He ended. To the princely youth</w:t>
      </w:r>
    </w:p>
    <w:p w14:paraId="30AC37EC" w14:textId="77777777" w:rsidR="00E50FC4" w:rsidRDefault="00BD6E04" w:rsidP="00E50FC4">
      <w:pPr>
        <w:pStyle w:val="Poetry"/>
      </w:pPr>
      <w:r>
        <w:t xml:space="preserve">Who loved the right and spoke the truth, </w:t>
      </w:r>
    </w:p>
    <w:p w14:paraId="4A44003E" w14:textId="141CD1E0" w:rsidR="00BD6E04" w:rsidRDefault="00BD6E04" w:rsidP="00E50FC4">
      <w:pPr>
        <w:pStyle w:val="Poetry"/>
      </w:pPr>
      <w:r>
        <w:t>Cruel, abominable came</w:t>
      </w:r>
    </w:p>
    <w:p w14:paraId="05C3242F" w14:textId="77777777" w:rsidR="00E50FC4" w:rsidRDefault="00BD6E04" w:rsidP="00E50FC4">
      <w:pPr>
        <w:pStyle w:val="Poetry"/>
      </w:pPr>
      <w:r>
        <w:t xml:space="preserve">The answer of the ruthless dame: </w:t>
      </w:r>
    </w:p>
    <w:p w14:paraId="561BDC90" w14:textId="77777777" w:rsidR="00E50FC4" w:rsidRDefault="00BD6E04" w:rsidP="00E50FC4">
      <w:pPr>
        <w:pStyle w:val="Poetry"/>
      </w:pPr>
      <w:r>
        <w:t xml:space="preserve">“When Gods and Titans fought of yore, </w:t>
      </w:r>
    </w:p>
    <w:p w14:paraId="64F7D30B" w14:textId="77777777" w:rsidR="00E50FC4" w:rsidRDefault="00BD6E04" w:rsidP="00E50FC4">
      <w:pPr>
        <w:pStyle w:val="Poetry"/>
        <w:rPr>
          <w:spacing w:val="-6"/>
        </w:rPr>
      </w:pPr>
      <w:r>
        <w:rPr>
          <w:spacing w:val="-3"/>
        </w:rPr>
        <w:t xml:space="preserve">Transfixed </w:t>
      </w:r>
      <w:r>
        <w:t xml:space="preserve">with darts and bathed in </w:t>
      </w:r>
      <w:r>
        <w:rPr>
          <w:spacing w:val="-6"/>
        </w:rPr>
        <w:t xml:space="preserve">gore </w:t>
      </w:r>
    </w:p>
    <w:p w14:paraId="2DCA3872" w14:textId="05E95F40" w:rsidR="00BD6E04" w:rsidRDefault="00BD6E04" w:rsidP="00E50FC4">
      <w:pPr>
        <w:pStyle w:val="Poetry"/>
      </w:pPr>
      <w:r>
        <w:rPr>
          <w:spacing w:val="-7"/>
        </w:rPr>
        <w:t xml:space="preserve">Two </w:t>
      </w:r>
      <w:r>
        <w:t>boons to me thy father</w:t>
      </w:r>
      <w:r>
        <w:rPr>
          <w:spacing w:val="1"/>
        </w:rPr>
        <w:t xml:space="preserve"> </w:t>
      </w:r>
      <w:r>
        <w:t>gave</w:t>
      </w:r>
    </w:p>
    <w:p w14:paraId="4494C426" w14:textId="77777777" w:rsidR="00E50FC4" w:rsidRDefault="00BD6E04" w:rsidP="00E50FC4">
      <w:pPr>
        <w:pStyle w:val="Poetry"/>
      </w:pPr>
      <w:r>
        <w:t xml:space="preserve">For the dear life ‘twas mine to save. </w:t>
      </w:r>
    </w:p>
    <w:p w14:paraId="1D44D4C0" w14:textId="77777777" w:rsidR="00E50FC4" w:rsidRDefault="00BD6E04" w:rsidP="00E50FC4">
      <w:pPr>
        <w:pStyle w:val="Poetry"/>
      </w:pPr>
      <w:r>
        <w:t xml:space="preserve">Of him I claim the ancient debt, </w:t>
      </w:r>
    </w:p>
    <w:p w14:paraId="1B908A61" w14:textId="77777777" w:rsidR="00E50FC4" w:rsidRDefault="00BD6E04" w:rsidP="00E50FC4">
      <w:pPr>
        <w:pStyle w:val="Poetry"/>
      </w:pPr>
      <w:r>
        <w:lastRenderedPageBreak/>
        <w:t xml:space="preserve">That Bharat on the throne be set, </w:t>
      </w:r>
    </w:p>
    <w:p w14:paraId="41E432CC" w14:textId="74A2908E" w:rsidR="00BD6E04" w:rsidRDefault="00BD6E04" w:rsidP="00E50FC4">
      <w:pPr>
        <w:pStyle w:val="Poetry"/>
      </w:pPr>
      <w:r>
        <w:t>And thou, O Rama, go this day</w:t>
      </w:r>
    </w:p>
    <w:p w14:paraId="6A7D9D97" w14:textId="77777777" w:rsidR="00BD6E04" w:rsidRDefault="00BD6E04" w:rsidP="00E50FC4">
      <w:pPr>
        <w:pStyle w:val="Poetry"/>
      </w:pPr>
      <w:r>
        <w:t>To Dandak forest far away.</w:t>
      </w:r>
    </w:p>
    <w:p w14:paraId="50E5D20C" w14:textId="77777777" w:rsidR="00E50FC4" w:rsidRDefault="00BD6E04" w:rsidP="00E50FC4">
      <w:pPr>
        <w:pStyle w:val="Poetry"/>
      </w:pPr>
      <w:r>
        <w:t xml:space="preserve">Now, Rama, if thou wilt maintain </w:t>
      </w:r>
    </w:p>
    <w:p w14:paraId="70138FC1" w14:textId="13196935" w:rsidR="00BD6E04" w:rsidRDefault="00BD6E04" w:rsidP="00E50FC4">
      <w:pPr>
        <w:pStyle w:val="Poetry"/>
      </w:pPr>
      <w:r>
        <w:t>Thy father’s faith without a stain,</w:t>
      </w:r>
    </w:p>
    <w:p w14:paraId="7A3BE98F" w14:textId="77777777" w:rsidR="00E50FC4" w:rsidRDefault="00BD6E04" w:rsidP="00E50FC4">
      <w:pPr>
        <w:pStyle w:val="Poetry"/>
      </w:pPr>
      <w:r>
        <w:t xml:space="preserve">And thine own truth and honour clear, </w:t>
      </w:r>
    </w:p>
    <w:p w14:paraId="397EE084" w14:textId="1BB7EE41" w:rsidR="00BD6E04" w:rsidRDefault="00BD6E04" w:rsidP="00E50FC4">
      <w:pPr>
        <w:pStyle w:val="Poetry"/>
      </w:pPr>
      <w:r>
        <w:t>Then, best of men, my bidding hear.</w:t>
      </w:r>
    </w:p>
    <w:p w14:paraId="5377F61A" w14:textId="77777777" w:rsidR="00BD6E04" w:rsidRDefault="00BD6E04" w:rsidP="00E50FC4">
      <w:pPr>
        <w:pStyle w:val="Poetry"/>
      </w:pPr>
      <w:r>
        <w:t xml:space="preserve">Do thou thy </w:t>
      </w:r>
      <w:r>
        <w:rPr>
          <w:spacing w:val="-4"/>
        </w:rPr>
        <w:t xml:space="preserve">father’s </w:t>
      </w:r>
      <w:r>
        <w:t>word</w:t>
      </w:r>
      <w:r>
        <w:rPr>
          <w:spacing w:val="-5"/>
        </w:rPr>
        <w:t xml:space="preserve"> </w:t>
      </w:r>
      <w:r>
        <w:rPr>
          <w:spacing w:val="-4"/>
        </w:rPr>
        <w:t>obey,</w:t>
      </w:r>
    </w:p>
    <w:p w14:paraId="1CB59F67" w14:textId="77777777" w:rsidR="00E50FC4" w:rsidRDefault="00BD6E04" w:rsidP="00E50FC4">
      <w:pPr>
        <w:pStyle w:val="Poetry"/>
        <w:rPr>
          <w:spacing w:val="-6"/>
        </w:rPr>
      </w:pPr>
      <w:r>
        <w:rPr>
          <w:spacing w:val="-3"/>
        </w:rPr>
        <w:t xml:space="preserve">Nor </w:t>
      </w:r>
      <w:r>
        <w:t xml:space="preserve">from the pledge he gave me </w:t>
      </w:r>
      <w:r>
        <w:rPr>
          <w:spacing w:val="-6"/>
        </w:rPr>
        <w:t xml:space="preserve">stray. </w:t>
      </w:r>
    </w:p>
    <w:p w14:paraId="3C292E98" w14:textId="677C0AC2" w:rsidR="00BD6E04" w:rsidRDefault="00BD6E04" w:rsidP="00E50FC4">
      <w:pPr>
        <w:pStyle w:val="Poetry"/>
      </w:pPr>
      <w:r>
        <w:t>Thy life in Dandak forest</w:t>
      </w:r>
      <w:r>
        <w:rPr>
          <w:spacing w:val="-12"/>
        </w:rPr>
        <w:t xml:space="preserve"> </w:t>
      </w:r>
      <w:r>
        <w:t>spend</w:t>
      </w:r>
    </w:p>
    <w:p w14:paraId="6498668A" w14:textId="77777777" w:rsidR="00E50FC4" w:rsidRDefault="00BD6E04" w:rsidP="00E50FC4">
      <w:pPr>
        <w:pStyle w:val="Poetry"/>
      </w:pPr>
      <w:r>
        <w:t>Till nine long years and five shall end.</w:t>
      </w:r>
    </w:p>
    <w:p w14:paraId="12ED4D52" w14:textId="45A2B97D" w:rsidR="00BD6E04" w:rsidRDefault="00BD6E04" w:rsidP="00E50FC4">
      <w:pPr>
        <w:pStyle w:val="Poetry"/>
      </w:pPr>
      <w:r>
        <w:t>Upon my Bharat’s princely head</w:t>
      </w:r>
    </w:p>
    <w:p w14:paraId="7B5C328C" w14:textId="77777777" w:rsidR="00E50FC4" w:rsidRDefault="00BD6E04" w:rsidP="00E50FC4">
      <w:pPr>
        <w:pStyle w:val="Poetry"/>
      </w:pPr>
      <w:r>
        <w:t xml:space="preserve">Let consecrating drops be shed, </w:t>
      </w:r>
    </w:p>
    <w:p w14:paraId="3DD6B30A" w14:textId="77777777" w:rsidR="00E50FC4" w:rsidRDefault="00BD6E04" w:rsidP="00E50FC4">
      <w:pPr>
        <w:pStyle w:val="Poetry"/>
      </w:pPr>
      <w:r>
        <w:rPr>
          <w:spacing w:val="-3"/>
        </w:rPr>
        <w:t xml:space="preserve">With </w:t>
      </w:r>
      <w:r>
        <w:t xml:space="preserve">all the royal pomp for thee </w:t>
      </w:r>
    </w:p>
    <w:p w14:paraId="29E39A8F" w14:textId="77777777" w:rsidR="00E50FC4" w:rsidRDefault="00BD6E04" w:rsidP="00E50FC4">
      <w:pPr>
        <w:pStyle w:val="Poetry"/>
        <w:rPr>
          <w:spacing w:val="-3"/>
        </w:rPr>
      </w:pPr>
      <w:r>
        <w:t xml:space="preserve">Made ready by the </w:t>
      </w:r>
      <w:r>
        <w:rPr>
          <w:spacing w:val="-5"/>
        </w:rPr>
        <w:t xml:space="preserve">king’s </w:t>
      </w:r>
      <w:r>
        <w:rPr>
          <w:spacing w:val="-3"/>
        </w:rPr>
        <w:t xml:space="preserve">decree. </w:t>
      </w:r>
    </w:p>
    <w:p w14:paraId="6648980D" w14:textId="709F49EA" w:rsidR="00BD6E04" w:rsidRDefault="00BD6E04" w:rsidP="00E50FC4">
      <w:pPr>
        <w:pStyle w:val="Poetry"/>
      </w:pPr>
      <w:r>
        <w:t>Seek Dandak forest and resign</w:t>
      </w:r>
    </w:p>
    <w:p w14:paraId="5BAC38CD" w14:textId="77777777" w:rsidR="00E50FC4" w:rsidRDefault="00BD6E04" w:rsidP="00E50FC4">
      <w:pPr>
        <w:pStyle w:val="Poetry"/>
      </w:pPr>
      <w:r>
        <w:t>Rites that would make the empire</w:t>
      </w:r>
      <w:r>
        <w:rPr>
          <w:spacing w:val="-28"/>
        </w:rPr>
        <w:t xml:space="preserve"> </w:t>
      </w:r>
      <w:r>
        <w:t xml:space="preserve">thine, </w:t>
      </w:r>
    </w:p>
    <w:p w14:paraId="09FE24A2" w14:textId="1BAD1FDE" w:rsidR="00BD6E04" w:rsidRDefault="00BD6E04" w:rsidP="00E50FC4">
      <w:pPr>
        <w:pStyle w:val="Poetry"/>
      </w:pPr>
      <w:r>
        <w:rPr>
          <w:spacing w:val="-3"/>
        </w:rPr>
        <w:t xml:space="preserve">For </w:t>
      </w:r>
      <w:r>
        <w:t>twice seven years of exile</w:t>
      </w:r>
      <w:r>
        <w:rPr>
          <w:spacing w:val="-1"/>
        </w:rPr>
        <w:t xml:space="preserve"> </w:t>
      </w:r>
      <w:r>
        <w:t>wear</w:t>
      </w:r>
    </w:p>
    <w:p w14:paraId="5A0EC663" w14:textId="77777777" w:rsidR="00E50FC4" w:rsidRDefault="00BD6E04" w:rsidP="00E50FC4">
      <w:pPr>
        <w:pStyle w:val="Poetry"/>
        <w:rPr>
          <w:spacing w:val="-4"/>
        </w:rPr>
      </w:pPr>
      <w:r>
        <w:t xml:space="preserve">The coat of bark and matted </w:t>
      </w:r>
      <w:r>
        <w:rPr>
          <w:spacing w:val="-4"/>
        </w:rPr>
        <w:t xml:space="preserve">hair. </w:t>
      </w:r>
    </w:p>
    <w:p w14:paraId="6A461F1F" w14:textId="77777777" w:rsidR="00E50FC4" w:rsidRDefault="00BD6E04" w:rsidP="00E50FC4">
      <w:pPr>
        <w:pStyle w:val="Poetry"/>
      </w:pPr>
      <w:r>
        <w:t xml:space="preserve">Then in thy stead let Bharat reign </w:t>
      </w:r>
    </w:p>
    <w:p w14:paraId="666429FC" w14:textId="77777777" w:rsidR="00E50FC4" w:rsidRDefault="00BD6E04" w:rsidP="00E50FC4">
      <w:pPr>
        <w:pStyle w:val="Poetry"/>
      </w:pPr>
      <w:r>
        <w:t xml:space="preserve">Lord of his royal </w:t>
      </w:r>
      <w:r>
        <w:rPr>
          <w:spacing w:val="-7"/>
        </w:rPr>
        <w:t xml:space="preserve">sire’s </w:t>
      </w:r>
      <w:r>
        <w:t xml:space="preserve">domain, </w:t>
      </w:r>
    </w:p>
    <w:p w14:paraId="75D022A1" w14:textId="1F24EB50" w:rsidR="00BD6E04" w:rsidRDefault="00BD6E04" w:rsidP="00E50FC4">
      <w:pPr>
        <w:pStyle w:val="Poetry"/>
      </w:pPr>
      <w:r>
        <w:t>Rich in the fairest gems that</w:t>
      </w:r>
      <w:r>
        <w:rPr>
          <w:spacing w:val="-18"/>
        </w:rPr>
        <w:t xml:space="preserve"> </w:t>
      </w:r>
      <w:r>
        <w:rPr>
          <w:spacing w:val="-3"/>
        </w:rPr>
        <w:t>shine,</w:t>
      </w:r>
    </w:p>
    <w:p w14:paraId="72EBA5A0" w14:textId="70188DF2" w:rsidR="00E50FC4" w:rsidRDefault="00BD6E04" w:rsidP="00E50FC4">
      <w:pPr>
        <w:pStyle w:val="Poetry"/>
        <w:rPr>
          <w:spacing w:val="-3"/>
        </w:rPr>
      </w:pPr>
      <w:r>
        <w:t xml:space="preserve">Cars, elephants, and steeds, and </w:t>
      </w:r>
      <w:r>
        <w:rPr>
          <w:spacing w:val="-3"/>
        </w:rPr>
        <w:t>kine</w:t>
      </w:r>
      <w:r w:rsidR="00E50FC4">
        <w:rPr>
          <w:rStyle w:val="FootnoteReference"/>
          <w:spacing w:val="-3"/>
        </w:rPr>
        <w:footnoteReference w:id="9"/>
      </w:r>
      <w:r>
        <w:rPr>
          <w:spacing w:val="-3"/>
        </w:rPr>
        <w:t xml:space="preserve">. </w:t>
      </w:r>
    </w:p>
    <w:p w14:paraId="444E7DB1" w14:textId="77777777" w:rsidR="00E50FC4" w:rsidRDefault="00BD6E04" w:rsidP="00E50FC4">
      <w:pPr>
        <w:pStyle w:val="Poetry"/>
      </w:pPr>
      <w:r>
        <w:t xml:space="preserve">The monarch mourns thy altered fate </w:t>
      </w:r>
    </w:p>
    <w:p w14:paraId="28CE0D23" w14:textId="77777777" w:rsidR="00E50FC4" w:rsidRDefault="00BD6E04" w:rsidP="00E50FC4">
      <w:pPr>
        <w:pStyle w:val="Poetry"/>
      </w:pPr>
      <w:r>
        <w:t xml:space="preserve">And vails his </w:t>
      </w:r>
      <w:r>
        <w:rPr>
          <w:spacing w:val="-3"/>
        </w:rPr>
        <w:t xml:space="preserve">brow </w:t>
      </w:r>
      <w:r>
        <w:t xml:space="preserve">compassionate: </w:t>
      </w:r>
    </w:p>
    <w:p w14:paraId="7BC8B036" w14:textId="77777777" w:rsidR="00E50FC4" w:rsidRDefault="00BD6E04" w:rsidP="00E50FC4">
      <w:pPr>
        <w:pStyle w:val="Poetry"/>
      </w:pPr>
      <w:r>
        <w:t xml:space="preserve">Bowed down by bitter grief he lies </w:t>
      </w:r>
    </w:p>
    <w:p w14:paraId="4CCD7B24" w14:textId="03DACBCA" w:rsidR="00BD6E04" w:rsidRDefault="00BD6E04" w:rsidP="00E50FC4">
      <w:pPr>
        <w:pStyle w:val="Poetry"/>
      </w:pPr>
      <w:r>
        <w:t>And dares not lift to thine his</w:t>
      </w:r>
      <w:r>
        <w:rPr>
          <w:spacing w:val="-11"/>
        </w:rPr>
        <w:t xml:space="preserve"> </w:t>
      </w:r>
      <w:r>
        <w:t>eyes.</w:t>
      </w:r>
    </w:p>
    <w:p w14:paraId="01F9E947" w14:textId="77777777" w:rsidR="00BD6E04" w:rsidRDefault="00BD6E04" w:rsidP="00E50FC4">
      <w:pPr>
        <w:pStyle w:val="Poetry"/>
      </w:pPr>
      <w:r>
        <w:t>Obey his word: be firm and</w:t>
      </w:r>
      <w:r>
        <w:rPr>
          <w:spacing w:val="-26"/>
        </w:rPr>
        <w:t xml:space="preserve"> </w:t>
      </w:r>
      <w:r>
        <w:t>brave,</w:t>
      </w:r>
    </w:p>
    <w:p w14:paraId="3F4023C3" w14:textId="77777777" w:rsidR="00E50FC4" w:rsidRDefault="00BD6E04" w:rsidP="00E50FC4">
      <w:pPr>
        <w:pStyle w:val="Poetry"/>
        <w:rPr>
          <w:spacing w:val="-9"/>
        </w:rPr>
      </w:pPr>
      <w:r>
        <w:t xml:space="preserve">And with great truth the monarch </w:t>
      </w:r>
      <w:r>
        <w:rPr>
          <w:spacing w:val="-9"/>
        </w:rPr>
        <w:t xml:space="preserve">save.” </w:t>
      </w:r>
    </w:p>
    <w:p w14:paraId="56961DAB" w14:textId="77777777" w:rsidR="00E50FC4" w:rsidRDefault="00BD6E04" w:rsidP="00E50FC4">
      <w:pPr>
        <w:pStyle w:val="Poetry"/>
      </w:pPr>
      <w:r>
        <w:t xml:space="preserve">While thus with cruel words she spoke, </w:t>
      </w:r>
    </w:p>
    <w:p w14:paraId="6B76EA0F" w14:textId="1AA8BE38" w:rsidR="00BD6E04" w:rsidRDefault="00BD6E04" w:rsidP="00E50FC4">
      <w:pPr>
        <w:pStyle w:val="Poetry"/>
      </w:pPr>
      <w:r>
        <w:rPr>
          <w:spacing w:val="-3"/>
        </w:rPr>
        <w:t xml:space="preserve">No </w:t>
      </w:r>
      <w:r>
        <w:t>grief the noble youth</w:t>
      </w:r>
      <w:r>
        <w:rPr>
          <w:spacing w:val="-2"/>
        </w:rPr>
        <w:t xml:space="preserve"> </w:t>
      </w:r>
      <w:r>
        <w:t>betrayed;</w:t>
      </w:r>
    </w:p>
    <w:p w14:paraId="22D72CFA" w14:textId="77777777" w:rsidR="00E50FC4" w:rsidRDefault="00BD6E04" w:rsidP="00E50FC4">
      <w:pPr>
        <w:pStyle w:val="Poetry"/>
      </w:pPr>
      <w:r>
        <w:t xml:space="preserve">But forth the father’s anguish broke, </w:t>
      </w:r>
    </w:p>
    <w:p w14:paraId="4BFE342B" w14:textId="57FD1338" w:rsidR="00BD6E04" w:rsidRDefault="00BD6E04" w:rsidP="00E50FC4">
      <w:pPr>
        <w:pStyle w:val="Poetry"/>
      </w:pPr>
      <w:r>
        <w:lastRenderedPageBreak/>
        <w:t>At his dear Rama’s lot dismayed.</w:t>
      </w:r>
    </w:p>
    <w:p w14:paraId="7224239E" w14:textId="09741B29" w:rsidR="00BD6E04" w:rsidRDefault="00BD6E04" w:rsidP="00BD6E04">
      <w:pPr>
        <w:pStyle w:val="BodyText"/>
        <w:rPr>
          <w:sz w:val="30"/>
        </w:rPr>
      </w:pPr>
    </w:p>
    <w:p w14:paraId="1FC0E23D" w14:textId="45B405F1" w:rsidR="00E50FC4" w:rsidRDefault="00E50FC4" w:rsidP="00E50FC4">
      <w:pPr>
        <w:pStyle w:val="Heading4"/>
      </w:pPr>
      <w:r>
        <w:t xml:space="preserve">Canto XIX </w:t>
      </w:r>
    </w:p>
    <w:p w14:paraId="4642B635" w14:textId="3D91DC65" w:rsidR="00E50FC4" w:rsidRPr="00E50FC4" w:rsidRDefault="00E50FC4" w:rsidP="00E50FC4">
      <w:pPr>
        <w:pStyle w:val="Bodynoindent"/>
        <w:jc w:val="left"/>
        <w:rPr>
          <w:i/>
          <w:iCs/>
        </w:rPr>
      </w:pPr>
      <w:r w:rsidRPr="00E50FC4">
        <w:rPr>
          <w:i/>
          <w:iCs/>
        </w:rPr>
        <w:t>Rama’s Promise.</w:t>
      </w:r>
    </w:p>
    <w:p w14:paraId="1B591A6D" w14:textId="77777777" w:rsidR="001158DA" w:rsidRDefault="00BD6E04" w:rsidP="001158DA">
      <w:pPr>
        <w:pStyle w:val="Poetry"/>
      </w:pPr>
      <w:r>
        <w:t xml:space="preserve">Calm and unmoved by threatened woe </w:t>
      </w:r>
    </w:p>
    <w:p w14:paraId="6FD662FF" w14:textId="77777777" w:rsidR="001158DA" w:rsidRDefault="00BD6E04" w:rsidP="001158DA">
      <w:pPr>
        <w:pStyle w:val="Poetry"/>
      </w:pPr>
      <w:r>
        <w:t xml:space="preserve">The noble conqueror of the foe </w:t>
      </w:r>
    </w:p>
    <w:p w14:paraId="6F7767F8" w14:textId="44579AB1" w:rsidR="00BD6E04" w:rsidRDefault="00BD6E04" w:rsidP="001158DA">
      <w:pPr>
        <w:pStyle w:val="Poetry"/>
      </w:pPr>
      <w:r>
        <w:t>Answered the cruel words she spoke,</w:t>
      </w:r>
    </w:p>
    <w:p w14:paraId="487EB09D" w14:textId="77777777" w:rsidR="001158DA" w:rsidRDefault="00BD6E04" w:rsidP="001158DA">
      <w:pPr>
        <w:pStyle w:val="Poetry"/>
      </w:pPr>
      <w:r>
        <w:t xml:space="preserve">Nor quailed beneath the murderous stroke: </w:t>
      </w:r>
    </w:p>
    <w:p w14:paraId="11B5540C" w14:textId="0EA0C3A8" w:rsidR="00BD6E04" w:rsidRDefault="00BD6E04" w:rsidP="001158DA">
      <w:pPr>
        <w:pStyle w:val="Poetry"/>
      </w:pPr>
      <w:r>
        <w:t>“Yea, for my father’s promise sake</w:t>
      </w:r>
    </w:p>
    <w:p w14:paraId="217D8E01" w14:textId="77777777" w:rsidR="001158DA" w:rsidRDefault="00BD6E04" w:rsidP="001158DA">
      <w:pPr>
        <w:pStyle w:val="Poetry"/>
      </w:pPr>
      <w:r>
        <w:t xml:space="preserve">I to the wood my way will take, </w:t>
      </w:r>
    </w:p>
    <w:p w14:paraId="746608B4" w14:textId="3F4A53CC" w:rsidR="00BD6E04" w:rsidRDefault="00BD6E04" w:rsidP="001158DA">
      <w:pPr>
        <w:pStyle w:val="Poetry"/>
      </w:pPr>
      <w:r>
        <w:t>And dwell a lonely exile there</w:t>
      </w:r>
    </w:p>
    <w:p w14:paraId="4B1007E2" w14:textId="77777777" w:rsidR="001158DA" w:rsidRDefault="00BD6E04" w:rsidP="001158DA">
      <w:pPr>
        <w:pStyle w:val="Poetry"/>
      </w:pPr>
      <w:r>
        <w:t xml:space="preserve">In hermit dress with matted hair. </w:t>
      </w:r>
    </w:p>
    <w:p w14:paraId="686185BB" w14:textId="77777777" w:rsidR="001158DA" w:rsidRDefault="00BD6E04" w:rsidP="001158DA">
      <w:pPr>
        <w:pStyle w:val="Poetry"/>
      </w:pPr>
      <w:r>
        <w:t xml:space="preserve">One thing alone I fain would learn, </w:t>
      </w:r>
    </w:p>
    <w:p w14:paraId="396147C8" w14:textId="77777777" w:rsidR="001158DA" w:rsidRDefault="00BD6E04" w:rsidP="001158DA">
      <w:pPr>
        <w:pStyle w:val="Poetry"/>
      </w:pPr>
      <w:r>
        <w:t xml:space="preserve">Why is the king this day so stern? </w:t>
      </w:r>
    </w:p>
    <w:p w14:paraId="2D8906FB" w14:textId="77777777" w:rsidR="001158DA" w:rsidRDefault="00BD6E04" w:rsidP="001158DA">
      <w:pPr>
        <w:pStyle w:val="Poetry"/>
      </w:pPr>
      <w:r>
        <w:t xml:space="preserve">Why is the scourge of foes so cold, </w:t>
      </w:r>
    </w:p>
    <w:p w14:paraId="0968D203" w14:textId="640BA36A" w:rsidR="00BD6E04" w:rsidRDefault="00BD6E04" w:rsidP="001158DA">
      <w:pPr>
        <w:pStyle w:val="Poetry"/>
      </w:pPr>
      <w:r>
        <w:t>Nor gives me greeting as of old?</w:t>
      </w:r>
    </w:p>
    <w:p w14:paraId="5A7BB21B" w14:textId="77777777" w:rsidR="001158DA" w:rsidRDefault="00BD6E04" w:rsidP="001158DA">
      <w:pPr>
        <w:pStyle w:val="Poetry"/>
      </w:pPr>
      <w:r>
        <w:t xml:space="preserve">Now let not anger flush thy cheek: </w:t>
      </w:r>
    </w:p>
    <w:p w14:paraId="1F4B13E8" w14:textId="77777777" w:rsidR="001158DA" w:rsidRDefault="00BD6E04" w:rsidP="001158DA">
      <w:pPr>
        <w:pStyle w:val="Poetry"/>
      </w:pPr>
      <w:r>
        <w:t xml:space="preserve">Before thy face the truth I speak, </w:t>
      </w:r>
    </w:p>
    <w:p w14:paraId="37B1149C" w14:textId="77777777" w:rsidR="001158DA" w:rsidRDefault="00BD6E04" w:rsidP="001158DA">
      <w:pPr>
        <w:pStyle w:val="Poetry"/>
      </w:pPr>
      <w:r>
        <w:t xml:space="preserve">In hermit’s coat with matted hair </w:t>
      </w:r>
    </w:p>
    <w:p w14:paraId="154D70DE" w14:textId="1E477DC8" w:rsidR="00BD6E04" w:rsidRDefault="00BD6E04" w:rsidP="001158DA">
      <w:pPr>
        <w:pStyle w:val="Poetry"/>
      </w:pPr>
      <w:r>
        <w:t>To the wild wood will I repair.</w:t>
      </w:r>
    </w:p>
    <w:p w14:paraId="56EFBBD4" w14:textId="77777777" w:rsidR="00BD6E04" w:rsidRDefault="00BD6E04" w:rsidP="001158DA">
      <w:pPr>
        <w:pStyle w:val="Poetry"/>
      </w:pPr>
      <w:r>
        <w:t>How can I fail his will to do,</w:t>
      </w:r>
    </w:p>
    <w:p w14:paraId="36E95956" w14:textId="77777777" w:rsidR="001158DA" w:rsidRDefault="00BD6E04" w:rsidP="001158DA">
      <w:pPr>
        <w:pStyle w:val="Poetry"/>
      </w:pPr>
      <w:r>
        <w:t xml:space="preserve">Friend, master, grateful sovereign too? </w:t>
      </w:r>
    </w:p>
    <w:p w14:paraId="0E4159E0" w14:textId="77777777" w:rsidR="001158DA" w:rsidRDefault="00BD6E04" w:rsidP="001158DA">
      <w:pPr>
        <w:pStyle w:val="Poetry"/>
      </w:pPr>
      <w:r>
        <w:t xml:space="preserve">One only pang consumes my breast: </w:t>
      </w:r>
    </w:p>
    <w:p w14:paraId="3262777C" w14:textId="77777777" w:rsidR="001158DA" w:rsidRDefault="00BD6E04" w:rsidP="001158DA">
      <w:pPr>
        <w:pStyle w:val="Poetry"/>
      </w:pPr>
      <w:r>
        <w:t xml:space="preserve">That his own lips have not expressed </w:t>
      </w:r>
    </w:p>
    <w:p w14:paraId="2A8B35F7" w14:textId="77777777" w:rsidR="001158DA" w:rsidRDefault="00BD6E04" w:rsidP="001158DA">
      <w:pPr>
        <w:pStyle w:val="Poetry"/>
      </w:pPr>
      <w:r>
        <w:t xml:space="preserve">His will, nor made his longing known </w:t>
      </w:r>
    </w:p>
    <w:p w14:paraId="19B56D26" w14:textId="77777777" w:rsidR="001158DA" w:rsidRDefault="00BD6E04" w:rsidP="001158DA">
      <w:pPr>
        <w:pStyle w:val="Poetry"/>
      </w:pPr>
      <w:r>
        <w:t xml:space="preserve">That Bharat should ascend the throne. </w:t>
      </w:r>
    </w:p>
    <w:p w14:paraId="4605A349" w14:textId="39A212BB" w:rsidR="00BD6E04" w:rsidRDefault="00BD6E04" w:rsidP="001158DA">
      <w:pPr>
        <w:pStyle w:val="Poetry"/>
      </w:pPr>
      <w:r>
        <w:t>To Bharat I would yield my wife,</w:t>
      </w:r>
    </w:p>
    <w:p w14:paraId="1F76646B" w14:textId="77777777" w:rsidR="001158DA" w:rsidRDefault="00BD6E04" w:rsidP="001158DA">
      <w:pPr>
        <w:pStyle w:val="Poetry"/>
        <w:rPr>
          <w:spacing w:val="-5"/>
        </w:rPr>
      </w:pPr>
      <w:r>
        <w:rPr>
          <w:spacing w:val="-4"/>
        </w:rPr>
        <w:t xml:space="preserve">My </w:t>
      </w:r>
      <w:r>
        <w:t xml:space="preserve">realm and wealth, mine own dear </w:t>
      </w:r>
      <w:r>
        <w:rPr>
          <w:spacing w:val="-5"/>
        </w:rPr>
        <w:t xml:space="preserve">life, </w:t>
      </w:r>
    </w:p>
    <w:p w14:paraId="71042EF3" w14:textId="77777777" w:rsidR="001158DA" w:rsidRDefault="00BD6E04" w:rsidP="001158DA">
      <w:pPr>
        <w:pStyle w:val="Poetry"/>
      </w:pPr>
      <w:r>
        <w:t xml:space="preserve">Unasked I fain would yield them all: </w:t>
      </w:r>
    </w:p>
    <w:p w14:paraId="6155F73E" w14:textId="1BF71598" w:rsidR="00BD6E04" w:rsidRDefault="00BD6E04" w:rsidP="001158DA">
      <w:pPr>
        <w:pStyle w:val="Poetry"/>
      </w:pPr>
      <w:r>
        <w:rPr>
          <w:spacing w:val="-3"/>
        </w:rPr>
        <w:t xml:space="preserve">More </w:t>
      </w:r>
      <w:r>
        <w:t xml:space="preserve">gladly </w:t>
      </w:r>
      <w:r>
        <w:rPr>
          <w:spacing w:val="-3"/>
        </w:rPr>
        <w:t xml:space="preserve">at my </w:t>
      </w:r>
      <w:r>
        <w:rPr>
          <w:spacing w:val="-4"/>
        </w:rPr>
        <w:t xml:space="preserve">father’s </w:t>
      </w:r>
      <w:r>
        <w:t>call,</w:t>
      </w:r>
    </w:p>
    <w:p w14:paraId="72FF039B" w14:textId="77777777" w:rsidR="001158DA" w:rsidRDefault="00BD6E04" w:rsidP="001158DA">
      <w:pPr>
        <w:pStyle w:val="Poetry"/>
        <w:rPr>
          <w:spacing w:val="-5"/>
        </w:rPr>
      </w:pPr>
      <w:r>
        <w:rPr>
          <w:spacing w:val="-3"/>
        </w:rPr>
        <w:t xml:space="preserve">More </w:t>
      </w:r>
      <w:r>
        <w:t xml:space="preserve">gladly when the gift may </w:t>
      </w:r>
      <w:r>
        <w:rPr>
          <w:spacing w:val="-5"/>
        </w:rPr>
        <w:t xml:space="preserve">free </w:t>
      </w:r>
    </w:p>
    <w:p w14:paraId="20D228E5" w14:textId="77777777" w:rsidR="001158DA" w:rsidRDefault="00BD6E04" w:rsidP="001158DA">
      <w:pPr>
        <w:pStyle w:val="Poetry"/>
      </w:pPr>
      <w:r>
        <w:t xml:space="preserve">His honour and bring joy to thee. </w:t>
      </w:r>
    </w:p>
    <w:p w14:paraId="39FAE98E" w14:textId="3C3A3A0F" w:rsidR="00BD6E04" w:rsidRDefault="00BD6E04" w:rsidP="001158DA">
      <w:pPr>
        <w:pStyle w:val="Poetry"/>
      </w:pPr>
      <w:r>
        <w:t xml:space="preserve">Thus, </w:t>
      </w:r>
      <w:r>
        <w:rPr>
          <w:spacing w:val="-4"/>
        </w:rPr>
        <w:t xml:space="preserve">lady, </w:t>
      </w:r>
      <w:r>
        <w:t>his sad heart</w:t>
      </w:r>
      <w:r>
        <w:rPr>
          <w:spacing w:val="-7"/>
        </w:rPr>
        <w:t xml:space="preserve"> </w:t>
      </w:r>
      <w:r>
        <w:t>release</w:t>
      </w:r>
    </w:p>
    <w:p w14:paraId="3A36EF7A" w14:textId="77777777" w:rsidR="001158DA" w:rsidRPr="00FF15BC" w:rsidRDefault="00BD6E04" w:rsidP="001158DA">
      <w:pPr>
        <w:pStyle w:val="Poetry"/>
        <w:rPr>
          <w:spacing w:val="-3"/>
        </w:rPr>
      </w:pPr>
      <w:r w:rsidRPr="00FF15BC">
        <w:rPr>
          <w:spacing w:val="-3"/>
        </w:rPr>
        <w:lastRenderedPageBreak/>
        <w:t xml:space="preserve">From </w:t>
      </w:r>
      <w:r w:rsidRPr="00FF15BC">
        <w:t xml:space="preserve">the sore shame, and give him </w:t>
      </w:r>
      <w:r w:rsidRPr="00FF15BC">
        <w:rPr>
          <w:spacing w:val="-3"/>
        </w:rPr>
        <w:t xml:space="preserve">peace. </w:t>
      </w:r>
    </w:p>
    <w:p w14:paraId="69DEB2DE" w14:textId="39778BB2" w:rsidR="00BD6E04" w:rsidRPr="00FF15BC" w:rsidRDefault="00BD6E04" w:rsidP="001158DA">
      <w:pPr>
        <w:pStyle w:val="Poetry"/>
      </w:pPr>
      <w:r w:rsidRPr="00FF15BC">
        <w:t xml:space="preserve">But tell me, </w:t>
      </w:r>
      <w:r w:rsidRPr="00FF15BC">
        <w:rPr>
          <w:spacing w:val="-5"/>
        </w:rPr>
        <w:t xml:space="preserve">O, </w:t>
      </w:r>
      <w:r w:rsidRPr="00FF15BC">
        <w:t>I pray thee,</w:t>
      </w:r>
      <w:r w:rsidRPr="00FF15BC">
        <w:rPr>
          <w:spacing w:val="-1"/>
        </w:rPr>
        <w:t xml:space="preserve"> </w:t>
      </w:r>
      <w:r w:rsidRPr="00FF15BC">
        <w:t>why</w:t>
      </w:r>
    </w:p>
    <w:p w14:paraId="2579804E" w14:textId="77777777" w:rsidR="001158DA" w:rsidRPr="00FF15BC" w:rsidRDefault="00BD6E04" w:rsidP="001158DA">
      <w:pPr>
        <w:pStyle w:val="Poetry"/>
      </w:pPr>
      <w:r w:rsidRPr="00FF15BC">
        <w:t xml:space="preserve">The lord of men, with downcast eye, </w:t>
      </w:r>
    </w:p>
    <w:p w14:paraId="35257D56" w14:textId="688DDD8E" w:rsidR="00BD6E04" w:rsidRPr="00FF15BC" w:rsidRDefault="00BD6E04" w:rsidP="001158DA">
      <w:pPr>
        <w:pStyle w:val="Poetry"/>
        <w:rPr>
          <w:sz w:val="26"/>
        </w:rPr>
      </w:pPr>
      <w:r w:rsidRPr="00FF15BC">
        <w:t>Lies prostrate thus, and one by one</w:t>
      </w:r>
    </w:p>
    <w:p w14:paraId="365F5D88" w14:textId="77777777" w:rsidR="001158DA" w:rsidRPr="00FF15BC" w:rsidRDefault="00BD6E04" w:rsidP="001158DA">
      <w:pPr>
        <w:pStyle w:val="Poetry"/>
      </w:pPr>
      <w:r w:rsidRPr="00FF15BC">
        <w:t xml:space="preserve">Down his pale cheek the tear-drops run. </w:t>
      </w:r>
    </w:p>
    <w:p w14:paraId="7A461093" w14:textId="413C0382" w:rsidR="00BD6E04" w:rsidRPr="00FF15BC" w:rsidRDefault="00BD6E04" w:rsidP="001158DA">
      <w:pPr>
        <w:pStyle w:val="Poetry"/>
      </w:pPr>
      <w:r w:rsidRPr="00FF15BC">
        <w:t>Let couriers to thy father speed</w:t>
      </w:r>
    </w:p>
    <w:p w14:paraId="5DDBB46E" w14:textId="77777777" w:rsidR="001158DA" w:rsidRPr="00FF15BC" w:rsidRDefault="00BD6E04" w:rsidP="001158DA">
      <w:pPr>
        <w:pStyle w:val="Poetry"/>
      </w:pPr>
      <w:r w:rsidRPr="00FF15BC">
        <w:t xml:space="preserve">On horses of the swiftest breed, </w:t>
      </w:r>
    </w:p>
    <w:p w14:paraId="057329FF" w14:textId="77777777" w:rsidR="001158DA" w:rsidRPr="00FF15BC" w:rsidRDefault="00BD6E04" w:rsidP="001158DA">
      <w:pPr>
        <w:pStyle w:val="Poetry"/>
      </w:pPr>
      <w:r w:rsidRPr="00FF15BC">
        <w:t xml:space="preserve">And, by the mandate of the king, </w:t>
      </w:r>
    </w:p>
    <w:p w14:paraId="6E0DC7F0" w14:textId="77777777" w:rsidR="001158DA" w:rsidRPr="00FF15BC" w:rsidRDefault="00BD6E04" w:rsidP="001158DA">
      <w:pPr>
        <w:pStyle w:val="Poetry"/>
      </w:pPr>
      <w:r w:rsidRPr="00FF15BC">
        <w:t xml:space="preserve">Thy Bharat to his presence bring. </w:t>
      </w:r>
    </w:p>
    <w:p w14:paraId="4DBEEE7C" w14:textId="77777777" w:rsidR="001158DA" w:rsidRPr="00FF15BC" w:rsidRDefault="00BD6E04" w:rsidP="001158DA">
      <w:pPr>
        <w:pStyle w:val="Poetry"/>
      </w:pPr>
      <w:r w:rsidRPr="00FF15BC">
        <w:t xml:space="preserve">My father’s words I will not stay </w:t>
      </w:r>
    </w:p>
    <w:p w14:paraId="6CF6CA6A" w14:textId="21BC3EB8" w:rsidR="00BD6E04" w:rsidRPr="00FF15BC" w:rsidRDefault="00BD6E04" w:rsidP="001158DA">
      <w:pPr>
        <w:pStyle w:val="Poetry"/>
      </w:pPr>
      <w:r w:rsidRPr="00FF15BC">
        <w:t>To question, but this very day</w:t>
      </w:r>
    </w:p>
    <w:p w14:paraId="36162166" w14:textId="77777777" w:rsidR="001158DA" w:rsidRPr="00FF15BC" w:rsidRDefault="00BD6E04" w:rsidP="001158DA">
      <w:pPr>
        <w:pStyle w:val="Poetry"/>
      </w:pPr>
      <w:r w:rsidRPr="00FF15BC">
        <w:rPr>
          <w:spacing w:val="-11"/>
        </w:rPr>
        <w:t xml:space="preserve">To </w:t>
      </w:r>
      <w:r w:rsidRPr="00FF15BC">
        <w:rPr>
          <w:spacing w:val="-4"/>
        </w:rPr>
        <w:t xml:space="preserve">Dandak’s </w:t>
      </w:r>
      <w:r w:rsidRPr="00FF15BC">
        <w:t xml:space="preserve">pathless wild will fare, </w:t>
      </w:r>
    </w:p>
    <w:p w14:paraId="52C03DD1" w14:textId="30CFFC7D" w:rsidR="00BD6E04" w:rsidRPr="00FF15BC" w:rsidRDefault="00BD6E04" w:rsidP="001158DA">
      <w:pPr>
        <w:pStyle w:val="Poetry"/>
      </w:pPr>
      <w:r w:rsidRPr="00FF15BC">
        <w:rPr>
          <w:spacing w:val="-3"/>
        </w:rPr>
        <w:t xml:space="preserve">For </w:t>
      </w:r>
      <w:r w:rsidRPr="00FF15BC">
        <w:t>twice seven years an exile</w:t>
      </w:r>
      <w:r w:rsidRPr="00FF15BC">
        <w:rPr>
          <w:spacing w:val="6"/>
        </w:rPr>
        <w:t xml:space="preserve"> </w:t>
      </w:r>
      <w:r w:rsidRPr="00FF15BC">
        <w:rPr>
          <w:spacing w:val="-8"/>
        </w:rPr>
        <w:t>there.”</w:t>
      </w:r>
    </w:p>
    <w:p w14:paraId="0861E29D" w14:textId="77777777" w:rsidR="001158DA" w:rsidRDefault="001158DA" w:rsidP="001158DA">
      <w:pPr>
        <w:pStyle w:val="Poetry"/>
        <w:rPr>
          <w:color w:val="231F20"/>
        </w:rPr>
      </w:pPr>
    </w:p>
    <w:p w14:paraId="0F0DBBE9" w14:textId="273A7331" w:rsidR="001158DA" w:rsidRPr="00FF15BC" w:rsidRDefault="00BD6E04" w:rsidP="001158DA">
      <w:pPr>
        <w:pStyle w:val="Poetry"/>
      </w:pPr>
      <w:r w:rsidRPr="00FF15BC">
        <w:t xml:space="preserve">When Rama thus had made reply </w:t>
      </w:r>
    </w:p>
    <w:p w14:paraId="0507E2B1" w14:textId="77777777" w:rsidR="001158DA" w:rsidRPr="00FF15BC" w:rsidRDefault="00BD6E04" w:rsidP="001158DA">
      <w:pPr>
        <w:pStyle w:val="Poetry"/>
      </w:pPr>
      <w:r w:rsidRPr="00FF15BC">
        <w:rPr>
          <w:spacing w:val="-4"/>
        </w:rPr>
        <w:t xml:space="preserve">Kaikeyi’s </w:t>
      </w:r>
      <w:r w:rsidRPr="00FF15BC">
        <w:t xml:space="preserve">heart with joy beat high. </w:t>
      </w:r>
    </w:p>
    <w:p w14:paraId="2B69C7CE" w14:textId="77777777" w:rsidR="001158DA" w:rsidRPr="00FF15BC" w:rsidRDefault="00BD6E04" w:rsidP="001158DA">
      <w:pPr>
        <w:pStyle w:val="Poetry"/>
      </w:pPr>
      <w:r w:rsidRPr="00FF15BC">
        <w:t xml:space="preserve">She, trusting to the pledge she held, </w:t>
      </w:r>
    </w:p>
    <w:p w14:paraId="1DFD7946" w14:textId="77777777" w:rsidR="001158DA" w:rsidRPr="00FF15BC" w:rsidRDefault="00BD6E04" w:rsidP="001158DA">
      <w:pPr>
        <w:pStyle w:val="Poetry"/>
      </w:pPr>
      <w:r w:rsidRPr="00FF15BC">
        <w:t xml:space="preserve">The </w:t>
      </w:r>
      <w:r w:rsidRPr="00FF15BC">
        <w:rPr>
          <w:spacing w:val="-7"/>
        </w:rPr>
        <w:t xml:space="preserve">youth’s </w:t>
      </w:r>
      <w:r w:rsidRPr="00FF15BC">
        <w:t xml:space="preserve">departure thus impelled: </w:t>
      </w:r>
    </w:p>
    <w:p w14:paraId="341057C3" w14:textId="14230181" w:rsidR="00BD6E04" w:rsidRPr="00FF15BC" w:rsidRDefault="00BD6E04" w:rsidP="001158DA">
      <w:pPr>
        <w:pStyle w:val="Poetry"/>
      </w:pPr>
      <w:r w:rsidRPr="00FF15BC">
        <w:t>“‘Tis well. Be messengers</w:t>
      </w:r>
      <w:r w:rsidRPr="00FF15BC">
        <w:rPr>
          <w:spacing w:val="-28"/>
        </w:rPr>
        <w:t xml:space="preserve"> </w:t>
      </w:r>
      <w:r w:rsidRPr="00FF15BC">
        <w:t>despatched</w:t>
      </w:r>
    </w:p>
    <w:p w14:paraId="59AD6019" w14:textId="77777777" w:rsidR="001158DA" w:rsidRPr="00FF15BC" w:rsidRDefault="00BD6E04" w:rsidP="001158DA">
      <w:pPr>
        <w:pStyle w:val="Poetry"/>
      </w:pPr>
      <w:r w:rsidRPr="00FF15BC">
        <w:t xml:space="preserve">On coursers ne’er for fleetness matched, </w:t>
      </w:r>
    </w:p>
    <w:p w14:paraId="7203AFB3" w14:textId="202229E1" w:rsidR="00BD6E04" w:rsidRPr="00FF15BC" w:rsidRDefault="00BD6E04" w:rsidP="001158DA">
      <w:pPr>
        <w:pStyle w:val="Poetry"/>
      </w:pPr>
      <w:r w:rsidRPr="00FF15BC">
        <w:t>To seek my father’s home and lead</w:t>
      </w:r>
    </w:p>
    <w:p w14:paraId="06A8B917" w14:textId="77777777" w:rsidR="001158DA" w:rsidRPr="00FF15BC" w:rsidRDefault="00BD6E04" w:rsidP="001158DA">
      <w:pPr>
        <w:pStyle w:val="Poetry"/>
      </w:pPr>
      <w:r w:rsidRPr="00FF15BC">
        <w:rPr>
          <w:spacing w:val="-4"/>
        </w:rPr>
        <w:t xml:space="preserve">My </w:t>
      </w:r>
      <w:r w:rsidRPr="00FF15BC">
        <w:t xml:space="preserve">Bharat back with all their speed. </w:t>
      </w:r>
    </w:p>
    <w:p w14:paraId="59AE26C6" w14:textId="11D15870" w:rsidR="001158DA" w:rsidRPr="00FF15BC" w:rsidRDefault="00BD6E04" w:rsidP="001158DA">
      <w:pPr>
        <w:pStyle w:val="Poetry"/>
      </w:pPr>
      <w:r w:rsidRPr="00FF15BC">
        <w:t xml:space="preserve">And, Rama, as I ween that thou </w:t>
      </w:r>
    </w:p>
    <w:p w14:paraId="1E416875" w14:textId="17CD066F" w:rsidR="001158DA" w:rsidRPr="00FF15BC" w:rsidRDefault="00BD6E04" w:rsidP="001158DA">
      <w:pPr>
        <w:pStyle w:val="Poetry"/>
        <w:rPr>
          <w:spacing w:val="-6"/>
        </w:rPr>
      </w:pPr>
      <w:r w:rsidRPr="00FF15BC">
        <w:rPr>
          <w:spacing w:val="-3"/>
        </w:rPr>
        <w:t xml:space="preserve">Wilt </w:t>
      </w:r>
      <w:r w:rsidRPr="00FF15BC">
        <w:t xml:space="preserve">scarce endure to linger </w:t>
      </w:r>
      <w:r w:rsidRPr="00FF15BC">
        <w:rPr>
          <w:spacing w:val="-6"/>
        </w:rPr>
        <w:t>now,</w:t>
      </w:r>
    </w:p>
    <w:p w14:paraId="562F88C6" w14:textId="77777777" w:rsidR="001158DA" w:rsidRPr="00FF15BC" w:rsidRDefault="00BD6E04" w:rsidP="001158DA">
      <w:pPr>
        <w:pStyle w:val="Poetry"/>
      </w:pPr>
      <w:r w:rsidRPr="00FF15BC">
        <w:t xml:space="preserve">So surely it were wise and good </w:t>
      </w:r>
    </w:p>
    <w:p w14:paraId="12785A65" w14:textId="2F7C7F61" w:rsidR="00BD6E04" w:rsidRPr="00FF15BC" w:rsidRDefault="00BD6E04" w:rsidP="001158DA">
      <w:pPr>
        <w:pStyle w:val="Poetry"/>
      </w:pPr>
      <w:r w:rsidRPr="00FF15BC">
        <w:t>This hour to journey to the</w:t>
      </w:r>
      <w:r w:rsidRPr="00FF15BC">
        <w:rPr>
          <w:spacing w:val="-18"/>
        </w:rPr>
        <w:t xml:space="preserve"> </w:t>
      </w:r>
      <w:r w:rsidRPr="00FF15BC">
        <w:t>wood.</w:t>
      </w:r>
    </w:p>
    <w:p w14:paraId="05F47AA5" w14:textId="77777777" w:rsidR="001158DA" w:rsidRPr="00FF15BC" w:rsidRDefault="00BD6E04" w:rsidP="001158DA">
      <w:pPr>
        <w:pStyle w:val="Poetry"/>
      </w:pPr>
      <w:r w:rsidRPr="00FF15BC">
        <w:t>And if, with shame cast down and weak,</w:t>
      </w:r>
    </w:p>
    <w:p w14:paraId="6011980B" w14:textId="77777777" w:rsidR="001158DA" w:rsidRPr="00FF15BC" w:rsidRDefault="00BD6E04" w:rsidP="001158DA">
      <w:pPr>
        <w:pStyle w:val="Poetry"/>
      </w:pPr>
      <w:r w:rsidRPr="00FF15BC">
        <w:t xml:space="preserve">No word to thee the king can speak, </w:t>
      </w:r>
    </w:p>
    <w:p w14:paraId="2E308B9E" w14:textId="3733FA2E" w:rsidR="00BD6E04" w:rsidRPr="00FF15BC" w:rsidRDefault="00BD6E04" w:rsidP="001158DA">
      <w:pPr>
        <w:pStyle w:val="Poetry"/>
      </w:pPr>
      <w:r w:rsidRPr="00FF15BC">
        <w:t>Forgive, and from thy mind dismiss</w:t>
      </w:r>
    </w:p>
    <w:p w14:paraId="690B81A5" w14:textId="77777777" w:rsidR="001158DA" w:rsidRPr="00FF15BC" w:rsidRDefault="00BD6E04" w:rsidP="001158DA">
      <w:pPr>
        <w:pStyle w:val="Poetry"/>
      </w:pPr>
      <w:r w:rsidRPr="00FF15BC">
        <w:t xml:space="preserve">A trifle in an hour like this. </w:t>
      </w:r>
    </w:p>
    <w:p w14:paraId="46C82DB6" w14:textId="77777777" w:rsidR="001158DA" w:rsidRPr="00FF15BC" w:rsidRDefault="00BD6E04" w:rsidP="001158DA">
      <w:pPr>
        <w:pStyle w:val="Poetry"/>
      </w:pPr>
      <w:r w:rsidRPr="00FF15BC">
        <w:t xml:space="preserve">But till thy feet in rapid haste </w:t>
      </w:r>
    </w:p>
    <w:p w14:paraId="5C5BA554" w14:textId="77777777" w:rsidR="001158DA" w:rsidRPr="00FF15BC" w:rsidRDefault="00BD6E04" w:rsidP="001158DA">
      <w:pPr>
        <w:pStyle w:val="Poetry"/>
        <w:rPr>
          <w:spacing w:val="-4"/>
        </w:rPr>
      </w:pPr>
      <w:r w:rsidRPr="00FF15BC">
        <w:rPr>
          <w:spacing w:val="-3"/>
        </w:rPr>
        <w:t xml:space="preserve">Have </w:t>
      </w:r>
      <w:r w:rsidRPr="00FF15BC">
        <w:t xml:space="preserve">left the city for the </w:t>
      </w:r>
      <w:r w:rsidRPr="00FF15BC">
        <w:rPr>
          <w:spacing w:val="-4"/>
        </w:rPr>
        <w:t xml:space="preserve">waste, </w:t>
      </w:r>
    </w:p>
    <w:p w14:paraId="1768E559" w14:textId="088E7643" w:rsidR="00BD6E04" w:rsidRPr="00FF15BC" w:rsidRDefault="00BD6E04" w:rsidP="001158DA">
      <w:pPr>
        <w:pStyle w:val="Poetry"/>
      </w:pPr>
      <w:r w:rsidRPr="00FF15BC">
        <w:t>And to the distant forest fled,</w:t>
      </w:r>
    </w:p>
    <w:p w14:paraId="2E333C9C" w14:textId="77777777" w:rsidR="00BD6E04" w:rsidRDefault="00BD6E04" w:rsidP="001158DA">
      <w:pPr>
        <w:pStyle w:val="Poetry"/>
      </w:pPr>
      <w:r>
        <w:rPr>
          <w:color w:val="231F20"/>
        </w:rPr>
        <w:t>He will not bathe nor call for bread.”</w:t>
      </w:r>
    </w:p>
    <w:p w14:paraId="50D03DC9" w14:textId="77777777" w:rsidR="001158DA" w:rsidRDefault="001158DA" w:rsidP="001158DA">
      <w:pPr>
        <w:pStyle w:val="Poetry"/>
        <w:rPr>
          <w:spacing w:val="-5"/>
        </w:rPr>
      </w:pPr>
    </w:p>
    <w:p w14:paraId="0D22F21B" w14:textId="77777777" w:rsidR="001158DA" w:rsidRDefault="00BD6E04" w:rsidP="001158DA">
      <w:pPr>
        <w:pStyle w:val="Poetry"/>
      </w:pPr>
      <w:r>
        <w:rPr>
          <w:spacing w:val="-5"/>
        </w:rPr>
        <w:t xml:space="preserve">“Woe! </w:t>
      </w:r>
      <w:r>
        <w:t>woe!” from the sad monarch</w:t>
      </w:r>
      <w:r>
        <w:rPr>
          <w:spacing w:val="-18"/>
        </w:rPr>
        <w:t xml:space="preserve"> </w:t>
      </w:r>
      <w:r>
        <w:t xml:space="preserve">burst, </w:t>
      </w:r>
    </w:p>
    <w:p w14:paraId="1AC8E2DA" w14:textId="77777777" w:rsidR="001158DA" w:rsidRDefault="00BD6E04" w:rsidP="001158DA">
      <w:pPr>
        <w:pStyle w:val="Poetry"/>
      </w:pPr>
      <w:r>
        <w:t xml:space="preserve">In surging floods of grief immersed; </w:t>
      </w:r>
    </w:p>
    <w:p w14:paraId="2FC69B01" w14:textId="77777777" w:rsidR="001158DA" w:rsidRDefault="00BD6E04" w:rsidP="001158DA">
      <w:pPr>
        <w:pStyle w:val="Poetry"/>
        <w:rPr>
          <w:spacing w:val="-4"/>
        </w:rPr>
      </w:pPr>
      <w:r>
        <w:t xml:space="preserve">Then swooning, with his wits </w:t>
      </w:r>
      <w:r>
        <w:rPr>
          <w:spacing w:val="-4"/>
        </w:rPr>
        <w:t xml:space="preserve">astray, </w:t>
      </w:r>
    </w:p>
    <w:p w14:paraId="243DBA4C" w14:textId="77777777" w:rsidR="001158DA" w:rsidRDefault="00BD6E04" w:rsidP="001158DA">
      <w:pPr>
        <w:pStyle w:val="Poetry"/>
        <w:rPr>
          <w:spacing w:val="-6"/>
        </w:rPr>
      </w:pPr>
      <w:r>
        <w:rPr>
          <w:spacing w:val="-3"/>
        </w:rPr>
        <w:t xml:space="preserve">Upon </w:t>
      </w:r>
      <w:r>
        <w:t xml:space="preserve">the gold-wrought couch he </w:t>
      </w:r>
      <w:r>
        <w:rPr>
          <w:spacing w:val="-6"/>
        </w:rPr>
        <w:t xml:space="preserve">lay, </w:t>
      </w:r>
    </w:p>
    <w:p w14:paraId="7EA8E5C4" w14:textId="713548FB" w:rsidR="00BD6E04" w:rsidRDefault="00BD6E04" w:rsidP="001158DA">
      <w:pPr>
        <w:pStyle w:val="Poetry"/>
      </w:pPr>
      <w:r>
        <w:t>And Rama raised the aged</w:t>
      </w:r>
      <w:r>
        <w:rPr>
          <w:spacing w:val="-2"/>
        </w:rPr>
        <w:t xml:space="preserve"> </w:t>
      </w:r>
      <w:r>
        <w:t>king:</w:t>
      </w:r>
    </w:p>
    <w:p w14:paraId="308379C7" w14:textId="77777777" w:rsidR="00BD6E04" w:rsidRDefault="00BD6E04" w:rsidP="001158DA">
      <w:pPr>
        <w:pStyle w:val="Poetry"/>
      </w:pPr>
      <w:r>
        <w:t>But the stern queen, unpitying,</w:t>
      </w:r>
    </w:p>
    <w:p w14:paraId="583946A8" w14:textId="77777777" w:rsidR="001158DA" w:rsidRDefault="00BD6E04" w:rsidP="001158DA">
      <w:pPr>
        <w:pStyle w:val="Poetry"/>
        <w:rPr>
          <w:spacing w:val="-4"/>
        </w:rPr>
      </w:pPr>
      <w:r>
        <w:t xml:space="preserve">Checked not her needless words, nor </w:t>
      </w:r>
      <w:r>
        <w:rPr>
          <w:spacing w:val="-4"/>
        </w:rPr>
        <w:t xml:space="preserve">spared </w:t>
      </w:r>
    </w:p>
    <w:p w14:paraId="3EE39E96" w14:textId="6F20CBD9" w:rsidR="00BD6E04" w:rsidRDefault="00BD6E04" w:rsidP="001158DA">
      <w:pPr>
        <w:pStyle w:val="Poetry"/>
      </w:pPr>
      <w:r>
        <w:t>The hero for all speed</w:t>
      </w:r>
      <w:r>
        <w:rPr>
          <w:spacing w:val="-7"/>
        </w:rPr>
        <w:t xml:space="preserve"> </w:t>
      </w:r>
      <w:r>
        <w:t>prepared,</w:t>
      </w:r>
    </w:p>
    <w:p w14:paraId="6562D6DA" w14:textId="77777777" w:rsidR="001158DA" w:rsidRDefault="00BD6E04" w:rsidP="001158DA">
      <w:pPr>
        <w:pStyle w:val="Poetry"/>
      </w:pPr>
      <w:r>
        <w:t xml:space="preserve">But urged him with her bitter tongue, </w:t>
      </w:r>
    </w:p>
    <w:p w14:paraId="7DAA8B5D" w14:textId="77777777" w:rsidR="001158DA" w:rsidRDefault="00BD6E04" w:rsidP="001158DA">
      <w:pPr>
        <w:pStyle w:val="Poetry"/>
      </w:pPr>
      <w:r>
        <w:t xml:space="preserve">Like a good horse with lashes stung, </w:t>
      </w:r>
    </w:p>
    <w:p w14:paraId="3A01C86B" w14:textId="77777777" w:rsidR="001158DA" w:rsidRDefault="00BD6E04" w:rsidP="001158DA">
      <w:pPr>
        <w:pStyle w:val="Poetry"/>
        <w:rPr>
          <w:spacing w:val="-14"/>
        </w:rPr>
      </w:pPr>
      <w:r>
        <w:t>She spoke her shameful speech.</w:t>
      </w:r>
      <w:r>
        <w:rPr>
          <w:spacing w:val="-14"/>
        </w:rPr>
        <w:t xml:space="preserve"> </w:t>
      </w:r>
    </w:p>
    <w:p w14:paraId="3D47AB6C" w14:textId="12B161CE" w:rsidR="00BD6E04" w:rsidRDefault="00BD6E04" w:rsidP="001158DA">
      <w:pPr>
        <w:pStyle w:val="Poetry"/>
      </w:pPr>
      <w:r>
        <w:t xml:space="preserve">Serene </w:t>
      </w:r>
      <w:r>
        <w:rPr>
          <w:spacing w:val="-3"/>
        </w:rPr>
        <w:t xml:space="preserve">He </w:t>
      </w:r>
      <w:r>
        <w:t>heard the fury of the</w:t>
      </w:r>
      <w:r>
        <w:rPr>
          <w:spacing w:val="2"/>
        </w:rPr>
        <w:t xml:space="preserve"> </w:t>
      </w:r>
      <w:r>
        <w:t>queen,</w:t>
      </w:r>
    </w:p>
    <w:p w14:paraId="52B054BF" w14:textId="77777777" w:rsidR="001158DA" w:rsidRDefault="00BD6E04" w:rsidP="001158DA">
      <w:pPr>
        <w:pStyle w:val="Poetry"/>
      </w:pPr>
      <w:r>
        <w:t xml:space="preserve">And to her words so vile and dread </w:t>
      </w:r>
    </w:p>
    <w:p w14:paraId="666D38EE" w14:textId="77777777" w:rsidR="001158DA" w:rsidRDefault="00BD6E04" w:rsidP="001158DA">
      <w:pPr>
        <w:pStyle w:val="Poetry"/>
      </w:pPr>
      <w:r>
        <w:t xml:space="preserve">Gently, unmoved in mind, he said: </w:t>
      </w:r>
    </w:p>
    <w:p w14:paraId="0AD8890E" w14:textId="77777777" w:rsidR="001158DA" w:rsidRDefault="00BD6E04" w:rsidP="001158DA">
      <w:pPr>
        <w:pStyle w:val="Poetry"/>
      </w:pPr>
      <w:r>
        <w:t xml:space="preserve">“I would not in this world remain </w:t>
      </w:r>
    </w:p>
    <w:p w14:paraId="39ED533E" w14:textId="77777777" w:rsidR="001158DA" w:rsidRDefault="00BD6E04" w:rsidP="001158DA">
      <w:pPr>
        <w:pStyle w:val="Poetry"/>
      </w:pPr>
      <w:r>
        <w:t xml:space="preserve">A grovelling thrall to paltry gain, </w:t>
      </w:r>
    </w:p>
    <w:p w14:paraId="01881A4A" w14:textId="300E916A" w:rsidR="00BD6E04" w:rsidRDefault="00BD6E04" w:rsidP="001158DA">
      <w:pPr>
        <w:pStyle w:val="Poetry"/>
      </w:pPr>
      <w:r>
        <w:t>But duty’s path would fain pursue,</w:t>
      </w:r>
    </w:p>
    <w:p w14:paraId="5B45F301" w14:textId="77777777" w:rsidR="001158DA" w:rsidRDefault="00BD6E04" w:rsidP="001158DA">
      <w:pPr>
        <w:pStyle w:val="Poetry"/>
      </w:pPr>
      <w:r>
        <w:t xml:space="preserve">True as the saints themselves are true. </w:t>
      </w:r>
    </w:p>
    <w:p w14:paraId="5D654A5E" w14:textId="609F5327" w:rsidR="00BD6E04" w:rsidRDefault="00BD6E04" w:rsidP="001158DA">
      <w:pPr>
        <w:pStyle w:val="Poetry"/>
      </w:pPr>
      <w:r>
        <w:t>From death itself I would not fly</w:t>
      </w:r>
    </w:p>
    <w:p w14:paraId="7CD1F180" w14:textId="77777777" w:rsidR="001158DA" w:rsidRDefault="00BD6E04" w:rsidP="001158DA">
      <w:pPr>
        <w:pStyle w:val="Poetry"/>
        <w:rPr>
          <w:spacing w:val="-3"/>
        </w:rPr>
      </w:pPr>
      <w:r>
        <w:rPr>
          <w:spacing w:val="-4"/>
        </w:rPr>
        <w:t xml:space="preserve">My father’s </w:t>
      </w:r>
      <w:r>
        <w:t xml:space="preserve">wish to </w:t>
      </w:r>
      <w:r>
        <w:rPr>
          <w:spacing w:val="-3"/>
        </w:rPr>
        <w:t xml:space="preserve">gratify, </w:t>
      </w:r>
    </w:p>
    <w:p w14:paraId="11E2EEEA" w14:textId="25886686" w:rsidR="00BD6E04" w:rsidRDefault="00BD6E04" w:rsidP="001158DA">
      <w:pPr>
        <w:pStyle w:val="Poetry"/>
      </w:pPr>
      <w:r>
        <w:rPr>
          <w:spacing w:val="-3"/>
        </w:rPr>
        <w:t xml:space="preserve">What </w:t>
      </w:r>
      <w:r>
        <w:t xml:space="preserve">deed </w:t>
      </w:r>
      <w:r>
        <w:rPr>
          <w:spacing w:val="-7"/>
        </w:rPr>
        <w:t xml:space="preserve">soe’er </w:t>
      </w:r>
      <w:r>
        <w:t>his loving</w:t>
      </w:r>
      <w:r>
        <w:rPr>
          <w:spacing w:val="9"/>
        </w:rPr>
        <w:t xml:space="preserve"> </w:t>
      </w:r>
      <w:r>
        <w:rPr>
          <w:spacing w:val="-6"/>
        </w:rPr>
        <w:t>son</w:t>
      </w:r>
    </w:p>
    <w:p w14:paraId="0BEE3473" w14:textId="77777777" w:rsidR="001158DA" w:rsidRDefault="00BD6E04" w:rsidP="001158DA">
      <w:pPr>
        <w:pStyle w:val="Poetry"/>
        <w:rPr>
          <w:spacing w:val="-5"/>
        </w:rPr>
      </w:pPr>
      <w:r>
        <w:rPr>
          <w:spacing w:val="-3"/>
        </w:rPr>
        <w:t xml:space="preserve">May </w:t>
      </w:r>
      <w:r>
        <w:t xml:space="preserve">do to please him, think it </w:t>
      </w:r>
      <w:r>
        <w:rPr>
          <w:spacing w:val="-5"/>
        </w:rPr>
        <w:t xml:space="preserve">done. </w:t>
      </w:r>
    </w:p>
    <w:p w14:paraId="6F67B8ED" w14:textId="77777777" w:rsidR="001158DA" w:rsidRDefault="00BD6E04" w:rsidP="001158DA">
      <w:pPr>
        <w:pStyle w:val="Poetry"/>
      </w:pPr>
      <w:r>
        <w:t xml:space="preserve">Amid all duties, Queen, I count </w:t>
      </w:r>
    </w:p>
    <w:p w14:paraId="49F44220" w14:textId="4C5EE443" w:rsidR="00BD6E04" w:rsidRDefault="00BD6E04" w:rsidP="001158DA">
      <w:pPr>
        <w:pStyle w:val="Poetry"/>
      </w:pPr>
      <w:r>
        <w:t>This duty first and</w:t>
      </w:r>
      <w:r>
        <w:rPr>
          <w:spacing w:val="-15"/>
        </w:rPr>
        <w:t xml:space="preserve"> </w:t>
      </w:r>
      <w:r>
        <w:t>paramount,</w:t>
      </w:r>
    </w:p>
    <w:p w14:paraId="3A99AB87" w14:textId="77777777" w:rsidR="00BD6E04" w:rsidRPr="00FF15BC" w:rsidRDefault="00BD6E04" w:rsidP="001158DA">
      <w:pPr>
        <w:pStyle w:val="Poetry"/>
      </w:pPr>
      <w:r w:rsidRPr="00FF15BC">
        <w:t>That sons, obedient, aye fulfil</w:t>
      </w:r>
    </w:p>
    <w:p w14:paraId="446FD242" w14:textId="3ABDCEAA" w:rsidR="00BD6E04" w:rsidRPr="00FF15BC" w:rsidRDefault="00BD6E04" w:rsidP="001158DA">
      <w:pPr>
        <w:pStyle w:val="Poetry"/>
        <w:rPr>
          <w:sz w:val="16"/>
        </w:rPr>
      </w:pPr>
      <w:r w:rsidRPr="00FF15BC">
        <w:t>Their honoured fathers’ word and will.</w:t>
      </w:r>
    </w:p>
    <w:p w14:paraId="005041E7" w14:textId="77777777" w:rsidR="001158DA" w:rsidRPr="00FF15BC" w:rsidRDefault="00BD6E04" w:rsidP="001158DA">
      <w:pPr>
        <w:pStyle w:val="Poetry"/>
      </w:pPr>
      <w:r w:rsidRPr="00FF15BC">
        <w:t xml:space="preserve">Without his word, if thou decree, </w:t>
      </w:r>
    </w:p>
    <w:p w14:paraId="10E20E1D" w14:textId="792E4D16" w:rsidR="00BD6E04" w:rsidRPr="00FF15BC" w:rsidRDefault="00BD6E04" w:rsidP="001158DA">
      <w:pPr>
        <w:pStyle w:val="Poetry"/>
      </w:pPr>
      <w:r w:rsidRPr="00FF15BC">
        <w:t>Forth to the forest will I flee,</w:t>
      </w:r>
    </w:p>
    <w:p w14:paraId="7E2777D0" w14:textId="77777777" w:rsidR="001158DA" w:rsidRDefault="00BD6E04" w:rsidP="001158DA">
      <w:pPr>
        <w:pStyle w:val="Poetry"/>
      </w:pPr>
      <w:r w:rsidRPr="00FF15BC">
        <w:t>And there shall fourteen years be</w:t>
      </w:r>
      <w:r w:rsidRPr="00FF15BC">
        <w:rPr>
          <w:spacing w:val="-19"/>
        </w:rPr>
        <w:t xml:space="preserve"> </w:t>
      </w:r>
      <w:r w:rsidRPr="001158DA">
        <w:t xml:space="preserve">spent </w:t>
      </w:r>
    </w:p>
    <w:p w14:paraId="4B4423BC" w14:textId="21FCE69A" w:rsidR="00BD6E04" w:rsidRPr="001158DA" w:rsidRDefault="00BD6E04" w:rsidP="001158DA">
      <w:pPr>
        <w:pStyle w:val="Poetry"/>
      </w:pPr>
      <w:r w:rsidRPr="001158DA">
        <w:t>Mid lonely wilds in banishment.</w:t>
      </w:r>
    </w:p>
    <w:p w14:paraId="7EC31DBA" w14:textId="77777777" w:rsidR="001158DA" w:rsidRDefault="00BD6E04" w:rsidP="001158DA">
      <w:pPr>
        <w:pStyle w:val="Poetry"/>
        <w:rPr>
          <w:spacing w:val="-4"/>
        </w:rPr>
      </w:pPr>
      <w:r>
        <w:t>Methinks thou couldst not hope to</w:t>
      </w:r>
      <w:r>
        <w:rPr>
          <w:spacing w:val="-25"/>
        </w:rPr>
        <w:t xml:space="preserve"> </w:t>
      </w:r>
      <w:r>
        <w:rPr>
          <w:spacing w:val="-4"/>
        </w:rPr>
        <w:t xml:space="preserve">find </w:t>
      </w:r>
    </w:p>
    <w:p w14:paraId="101BBBCA" w14:textId="4B2C54EE" w:rsidR="00BD6E04" w:rsidRDefault="00BD6E04" w:rsidP="001158DA">
      <w:pPr>
        <w:pStyle w:val="Poetry"/>
      </w:pPr>
      <w:r>
        <w:t xml:space="preserve">One spark of virtue in </w:t>
      </w:r>
      <w:r>
        <w:rPr>
          <w:spacing w:val="-3"/>
        </w:rPr>
        <w:t>my</w:t>
      </w:r>
      <w:r>
        <w:rPr>
          <w:spacing w:val="-4"/>
        </w:rPr>
        <w:t xml:space="preserve"> </w:t>
      </w:r>
      <w:r>
        <w:t>mind,</w:t>
      </w:r>
    </w:p>
    <w:p w14:paraId="3F343710" w14:textId="77777777" w:rsidR="001158DA" w:rsidRDefault="00BD6E04" w:rsidP="001158DA">
      <w:pPr>
        <w:pStyle w:val="Poetry"/>
      </w:pPr>
      <w:r>
        <w:t xml:space="preserve">If thou, whose wish is still my lord, </w:t>
      </w:r>
    </w:p>
    <w:p w14:paraId="65B5AC18" w14:textId="77777777" w:rsidR="001158DA" w:rsidRDefault="00BD6E04" w:rsidP="001158DA">
      <w:pPr>
        <w:pStyle w:val="Poetry"/>
      </w:pPr>
      <w:r>
        <w:lastRenderedPageBreak/>
        <w:t xml:space="preserve">Hast for this grace the king implored. </w:t>
      </w:r>
    </w:p>
    <w:p w14:paraId="12FFFBB8" w14:textId="51312718" w:rsidR="00BD6E04" w:rsidRDefault="00BD6E04" w:rsidP="001158DA">
      <w:pPr>
        <w:pStyle w:val="Poetry"/>
      </w:pPr>
      <w:r>
        <w:t>This day I go, but, ere we part,</w:t>
      </w:r>
    </w:p>
    <w:p w14:paraId="30CD13F1" w14:textId="77777777" w:rsidR="001158DA" w:rsidRDefault="00BD6E04" w:rsidP="001158DA">
      <w:pPr>
        <w:pStyle w:val="Poetry"/>
      </w:pPr>
      <w:r>
        <w:rPr>
          <w:spacing w:val="-3"/>
        </w:rPr>
        <w:t xml:space="preserve">Must </w:t>
      </w:r>
      <w:r>
        <w:t xml:space="preserve">cheer </w:t>
      </w:r>
      <w:r>
        <w:rPr>
          <w:spacing w:val="-3"/>
        </w:rPr>
        <w:t xml:space="preserve">my </w:t>
      </w:r>
      <w:r>
        <w:rPr>
          <w:spacing w:val="-8"/>
        </w:rPr>
        <w:t xml:space="preserve">Sita’s </w:t>
      </w:r>
      <w:r>
        <w:t xml:space="preserve">tender heart, </w:t>
      </w:r>
    </w:p>
    <w:p w14:paraId="2341AF08" w14:textId="77777777" w:rsidR="001158DA" w:rsidRDefault="00BD6E04" w:rsidP="001158DA">
      <w:pPr>
        <w:pStyle w:val="Poetry"/>
      </w:pPr>
      <w:r>
        <w:rPr>
          <w:spacing w:val="-11"/>
        </w:rPr>
        <w:t xml:space="preserve">To </w:t>
      </w:r>
      <w:r>
        <w:rPr>
          <w:spacing w:val="-3"/>
        </w:rPr>
        <w:t xml:space="preserve">my </w:t>
      </w:r>
      <w:r>
        <w:t xml:space="preserve">dear mother bid farewell; </w:t>
      </w:r>
    </w:p>
    <w:p w14:paraId="01687254" w14:textId="4682CEBB" w:rsidR="00BD6E04" w:rsidRDefault="00BD6E04" w:rsidP="001158DA">
      <w:pPr>
        <w:pStyle w:val="Poetry"/>
      </w:pPr>
      <w:r>
        <w:t xml:space="preserve">Then to the woods, a while to </w:t>
      </w:r>
      <w:r>
        <w:rPr>
          <w:spacing w:val="-4"/>
        </w:rPr>
        <w:t>dwell.</w:t>
      </w:r>
    </w:p>
    <w:p w14:paraId="3F98392D" w14:textId="77777777" w:rsidR="001158DA" w:rsidRDefault="00BD6E04" w:rsidP="001158DA">
      <w:pPr>
        <w:pStyle w:val="Poetry"/>
      </w:pPr>
      <w:r>
        <w:t xml:space="preserve">With thee, O Queen, the care must rest </w:t>
      </w:r>
    </w:p>
    <w:p w14:paraId="1EF6A1A3" w14:textId="29E48A3E" w:rsidR="00BD6E04" w:rsidRDefault="00BD6E04" w:rsidP="001158DA">
      <w:pPr>
        <w:pStyle w:val="Poetry"/>
      </w:pPr>
      <w:r>
        <w:t>That Bharat hear his sire’s behest,</w:t>
      </w:r>
    </w:p>
    <w:p w14:paraId="3050A823" w14:textId="77777777" w:rsidR="001158DA" w:rsidRDefault="00BD6E04" w:rsidP="001158DA">
      <w:pPr>
        <w:pStyle w:val="Poetry"/>
        <w:rPr>
          <w:spacing w:val="-5"/>
        </w:rPr>
      </w:pPr>
      <w:r>
        <w:t>And guard the land with righteous</w:t>
      </w:r>
      <w:r>
        <w:rPr>
          <w:spacing w:val="-16"/>
        </w:rPr>
        <w:t xml:space="preserve"> </w:t>
      </w:r>
      <w:r>
        <w:rPr>
          <w:spacing w:val="-5"/>
        </w:rPr>
        <w:t>sway,</w:t>
      </w:r>
    </w:p>
    <w:p w14:paraId="76A3A8A1" w14:textId="214F1FBB" w:rsidR="00BD6E04" w:rsidRDefault="00BD6E04" w:rsidP="001158DA">
      <w:pPr>
        <w:pStyle w:val="Poetry"/>
      </w:pPr>
      <w:r>
        <w:rPr>
          <w:spacing w:val="-3"/>
        </w:rPr>
        <w:t xml:space="preserve">For </w:t>
      </w:r>
      <w:r>
        <w:t>such the law that lives for</w:t>
      </w:r>
      <w:r>
        <w:rPr>
          <w:spacing w:val="-5"/>
        </w:rPr>
        <w:t xml:space="preserve"> </w:t>
      </w:r>
      <w:r>
        <w:rPr>
          <w:spacing w:val="-8"/>
        </w:rPr>
        <w:t>aye.”</w:t>
      </w:r>
    </w:p>
    <w:p w14:paraId="3AE96592" w14:textId="77777777" w:rsidR="001158DA" w:rsidRDefault="001158DA" w:rsidP="001158DA">
      <w:pPr>
        <w:pStyle w:val="Poetry"/>
      </w:pPr>
    </w:p>
    <w:p w14:paraId="7F891997" w14:textId="73811AAD" w:rsidR="00BD6E04" w:rsidRDefault="00BD6E04" w:rsidP="001158DA">
      <w:pPr>
        <w:pStyle w:val="Poetry"/>
      </w:pPr>
      <w:r>
        <w:t>In speechless woe the father</w:t>
      </w:r>
      <w:r>
        <w:rPr>
          <w:spacing w:val="-19"/>
        </w:rPr>
        <w:t xml:space="preserve"> </w:t>
      </w:r>
      <w:r>
        <w:t>heard,</w:t>
      </w:r>
    </w:p>
    <w:p w14:paraId="07E38350" w14:textId="77777777" w:rsidR="001158DA" w:rsidRDefault="00BD6E04" w:rsidP="001158DA">
      <w:pPr>
        <w:pStyle w:val="Poetry"/>
      </w:pPr>
      <w:r w:rsidRPr="001158DA">
        <w:t xml:space="preserve">Wept with loud cries, but spoke no word. </w:t>
      </w:r>
    </w:p>
    <w:p w14:paraId="057AF4D3" w14:textId="77777777" w:rsidR="001158DA" w:rsidRDefault="00BD6E04" w:rsidP="001158DA">
      <w:pPr>
        <w:pStyle w:val="Poetry"/>
      </w:pPr>
      <w:r w:rsidRPr="001158DA">
        <w:t xml:space="preserve">Then Rama touched his senseless feet, </w:t>
      </w:r>
    </w:p>
    <w:p w14:paraId="2C72B3C4" w14:textId="77777777" w:rsidR="001158DA" w:rsidRDefault="00BD6E04" w:rsidP="001158DA">
      <w:pPr>
        <w:pStyle w:val="Poetry"/>
      </w:pPr>
      <w:r w:rsidRPr="001158DA">
        <w:t xml:space="preserve">And hers, for honour most unmeet; </w:t>
      </w:r>
    </w:p>
    <w:p w14:paraId="5F38F5DB" w14:textId="77777777" w:rsidR="001158DA" w:rsidRDefault="00BD6E04" w:rsidP="001158DA">
      <w:pPr>
        <w:pStyle w:val="Poetry"/>
      </w:pPr>
      <w:r w:rsidRPr="001158DA">
        <w:t xml:space="preserve">Round both his circling steps he bent, </w:t>
      </w:r>
    </w:p>
    <w:p w14:paraId="49A7AA12" w14:textId="47674117" w:rsidR="00BD6E04" w:rsidRPr="001158DA" w:rsidRDefault="00BD6E04" w:rsidP="001158DA">
      <w:pPr>
        <w:pStyle w:val="Poetry"/>
      </w:pPr>
      <w:r w:rsidRPr="001158DA">
        <w:t>Then from the bower the hero went.</w:t>
      </w:r>
    </w:p>
    <w:p w14:paraId="607776A7" w14:textId="77777777" w:rsidR="001158DA" w:rsidRDefault="00BD6E04" w:rsidP="001158DA">
      <w:pPr>
        <w:pStyle w:val="Poetry"/>
      </w:pPr>
      <w:r w:rsidRPr="001158DA">
        <w:t xml:space="preserve">Soon as he reached the gate he found </w:t>
      </w:r>
    </w:p>
    <w:p w14:paraId="130BFBE2" w14:textId="77777777" w:rsidR="001158DA" w:rsidRDefault="00BD6E04" w:rsidP="001158DA">
      <w:pPr>
        <w:pStyle w:val="Poetry"/>
      </w:pPr>
      <w:r w:rsidRPr="001158DA">
        <w:t xml:space="preserve">His dear companions gathered round. </w:t>
      </w:r>
    </w:p>
    <w:p w14:paraId="7587483B" w14:textId="77777777" w:rsidR="001158DA" w:rsidRDefault="00BD6E04" w:rsidP="001158DA">
      <w:pPr>
        <w:pStyle w:val="Poetry"/>
      </w:pPr>
      <w:r w:rsidRPr="001158DA">
        <w:t xml:space="preserve">Behind him came Sumitra’s child </w:t>
      </w:r>
    </w:p>
    <w:p w14:paraId="403443E3" w14:textId="4DCABB7B" w:rsidR="00BD6E04" w:rsidRPr="001158DA" w:rsidRDefault="00BD6E04" w:rsidP="001158DA">
      <w:pPr>
        <w:pStyle w:val="Poetry"/>
      </w:pPr>
      <w:r w:rsidRPr="001158DA">
        <w:t>With weeping eyes so sad and wild.</w:t>
      </w:r>
    </w:p>
    <w:p w14:paraId="0B4D50C8" w14:textId="77777777" w:rsidR="001158DA" w:rsidRDefault="00BD6E04" w:rsidP="001158DA">
      <w:pPr>
        <w:pStyle w:val="Poetry"/>
      </w:pPr>
      <w:r w:rsidRPr="001158DA">
        <w:t xml:space="preserve">Then saw he all that rich array </w:t>
      </w:r>
    </w:p>
    <w:p w14:paraId="301D4304" w14:textId="61EAE483" w:rsidR="00BD6E04" w:rsidRPr="001158DA" w:rsidRDefault="00BD6E04" w:rsidP="001158DA">
      <w:pPr>
        <w:pStyle w:val="Poetry"/>
      </w:pPr>
      <w:r w:rsidRPr="001158DA">
        <w:t>Of vases for the glorious day.</w:t>
      </w:r>
    </w:p>
    <w:p w14:paraId="73319245" w14:textId="77777777" w:rsidR="001158DA" w:rsidRDefault="00BD6E04" w:rsidP="001158DA">
      <w:pPr>
        <w:pStyle w:val="Poetry"/>
      </w:pPr>
      <w:r w:rsidRPr="001158DA">
        <w:t xml:space="preserve">Round them with reverent stops he paced, </w:t>
      </w:r>
    </w:p>
    <w:p w14:paraId="6DA0CB57" w14:textId="3020BE4E" w:rsidR="00BD6E04" w:rsidRPr="001158DA" w:rsidRDefault="00BD6E04" w:rsidP="001158DA">
      <w:pPr>
        <w:pStyle w:val="Poetry"/>
      </w:pPr>
      <w:r w:rsidRPr="001158DA">
        <w:t>Nor vailed his eye, nor moved in haste.</w:t>
      </w:r>
    </w:p>
    <w:p w14:paraId="61768E4B" w14:textId="77777777" w:rsidR="001158DA" w:rsidRDefault="00BD6E04" w:rsidP="001158DA">
      <w:pPr>
        <w:pStyle w:val="Poetry"/>
      </w:pPr>
      <w:r w:rsidRPr="001158DA">
        <w:t xml:space="preserve">The loss of empire could not dim </w:t>
      </w:r>
    </w:p>
    <w:p w14:paraId="0711808E" w14:textId="77777777" w:rsidR="001158DA" w:rsidRDefault="00BD6E04" w:rsidP="001158DA">
      <w:pPr>
        <w:pStyle w:val="Poetry"/>
      </w:pPr>
      <w:r w:rsidRPr="001158DA">
        <w:t xml:space="preserve">The glory that encompassed him. </w:t>
      </w:r>
    </w:p>
    <w:p w14:paraId="4CA5AF1B" w14:textId="10B3E2A1" w:rsidR="00BD6E04" w:rsidRPr="001158DA" w:rsidRDefault="00BD6E04" w:rsidP="001158DA">
      <w:pPr>
        <w:pStyle w:val="Poetry"/>
      </w:pPr>
      <w:r w:rsidRPr="001158DA">
        <w:t>So will the Lord of Cooling Rays</w:t>
      </w:r>
      <w:r w:rsidR="00E0343E">
        <w:rPr>
          <w:rStyle w:val="FootnoteReference"/>
        </w:rPr>
        <w:footnoteReference w:id="10"/>
      </w:r>
    </w:p>
    <w:p w14:paraId="77B65FB3" w14:textId="77777777" w:rsidR="001158DA" w:rsidRDefault="00BD6E04" w:rsidP="001158DA">
      <w:pPr>
        <w:pStyle w:val="Poetry"/>
      </w:pPr>
      <w:r w:rsidRPr="001158DA">
        <w:t xml:space="preserve">On whom the world delights to gaze, </w:t>
      </w:r>
    </w:p>
    <w:p w14:paraId="64D40B85" w14:textId="77777777" w:rsidR="001158DA" w:rsidRDefault="00BD6E04" w:rsidP="001158DA">
      <w:pPr>
        <w:pStyle w:val="Poetry"/>
      </w:pPr>
      <w:r w:rsidRPr="001158DA">
        <w:t xml:space="preserve">Through the great love of all retain </w:t>
      </w:r>
    </w:p>
    <w:p w14:paraId="446E7FD8" w14:textId="77777777" w:rsidR="001158DA" w:rsidRDefault="00BD6E04" w:rsidP="001158DA">
      <w:pPr>
        <w:pStyle w:val="Poetry"/>
      </w:pPr>
      <w:r w:rsidRPr="001158DA">
        <w:t xml:space="preserve">Sweet splendour in the time of wane. </w:t>
      </w:r>
    </w:p>
    <w:p w14:paraId="0B3B8B3C" w14:textId="35CAE98C" w:rsidR="00BD6E04" w:rsidRPr="001158DA" w:rsidRDefault="00BD6E04" w:rsidP="001158DA">
      <w:pPr>
        <w:pStyle w:val="Poetry"/>
      </w:pPr>
      <w:r w:rsidRPr="001158DA">
        <w:t>Now to the exile’s lot resigned</w:t>
      </w:r>
    </w:p>
    <w:p w14:paraId="065929E8" w14:textId="77777777" w:rsidR="00BD6E04" w:rsidRPr="001158DA" w:rsidRDefault="00BD6E04" w:rsidP="001158DA">
      <w:pPr>
        <w:pStyle w:val="Poetry"/>
      </w:pPr>
      <w:r w:rsidRPr="001158DA">
        <w:t>He left the rule of earth behind:</w:t>
      </w:r>
    </w:p>
    <w:p w14:paraId="3E862C74" w14:textId="77777777" w:rsidR="001158DA" w:rsidRDefault="00BD6E04" w:rsidP="001158DA">
      <w:pPr>
        <w:pStyle w:val="Poetry"/>
      </w:pPr>
      <w:r w:rsidRPr="001158DA">
        <w:lastRenderedPageBreak/>
        <w:t xml:space="preserve">As though all worldly cares he spurned </w:t>
      </w:r>
    </w:p>
    <w:p w14:paraId="25A96A19" w14:textId="5E2B4F18" w:rsidR="00BD6E04" w:rsidRPr="001158DA" w:rsidRDefault="00BD6E04" w:rsidP="001158DA">
      <w:pPr>
        <w:pStyle w:val="Poetry"/>
      </w:pPr>
      <w:r w:rsidRPr="001158DA">
        <w:t>No trouble was in him discerned.</w:t>
      </w:r>
    </w:p>
    <w:p w14:paraId="31E61BFB" w14:textId="53A34AF9" w:rsidR="00E0343E" w:rsidRDefault="00BD6E04" w:rsidP="001158DA">
      <w:pPr>
        <w:pStyle w:val="Poetry"/>
      </w:pPr>
      <w:r>
        <w:t>The chouries</w:t>
      </w:r>
      <w:r w:rsidR="00E0343E">
        <w:rPr>
          <w:rStyle w:val="FootnoteReference"/>
        </w:rPr>
        <w:footnoteReference w:id="11"/>
      </w:r>
      <w:r w:rsidR="00E0343E">
        <w:t xml:space="preserve"> </w:t>
      </w:r>
      <w:r>
        <w:t xml:space="preserve">that for kings are used, </w:t>
      </w:r>
    </w:p>
    <w:p w14:paraId="2D70B3D2" w14:textId="77777777" w:rsidR="00E0343E" w:rsidRDefault="00BD6E04" w:rsidP="001158DA">
      <w:pPr>
        <w:pStyle w:val="Poetry"/>
      </w:pPr>
      <w:r>
        <w:t xml:space="preserve">And white umbrella, he refused, </w:t>
      </w:r>
    </w:p>
    <w:p w14:paraId="7A9F73D1" w14:textId="77777777" w:rsidR="00E0343E" w:rsidRDefault="00BD6E04" w:rsidP="001158DA">
      <w:pPr>
        <w:pStyle w:val="Poetry"/>
      </w:pPr>
      <w:r>
        <w:t xml:space="preserve">Dismissed his chariot and his men, </w:t>
      </w:r>
    </w:p>
    <w:p w14:paraId="6F57F920" w14:textId="57AF4964" w:rsidR="00BD6E04" w:rsidRDefault="00BD6E04" w:rsidP="001158DA">
      <w:pPr>
        <w:pStyle w:val="Poetry"/>
      </w:pPr>
      <w:r>
        <w:t>And every friend and citizen.</w:t>
      </w:r>
    </w:p>
    <w:p w14:paraId="57D4F6BD" w14:textId="77777777" w:rsidR="00E0343E" w:rsidRDefault="00BD6E04" w:rsidP="001158DA">
      <w:pPr>
        <w:pStyle w:val="Poetry"/>
      </w:pPr>
      <w:r>
        <w:rPr>
          <w:spacing w:val="-3"/>
        </w:rPr>
        <w:t xml:space="preserve">He </w:t>
      </w:r>
      <w:r>
        <w:t xml:space="preserve">ruled his senses, nor betrayed </w:t>
      </w:r>
    </w:p>
    <w:p w14:paraId="1CFD3BBC" w14:textId="522B07BE" w:rsidR="00BD6E04" w:rsidRDefault="00BD6E04" w:rsidP="001158DA">
      <w:pPr>
        <w:pStyle w:val="Poetry"/>
      </w:pPr>
      <w:r>
        <w:t>The grief that on his bosom</w:t>
      </w:r>
      <w:r>
        <w:rPr>
          <w:spacing w:val="-17"/>
        </w:rPr>
        <w:t xml:space="preserve"> </w:t>
      </w:r>
      <w:r>
        <w:rPr>
          <w:spacing w:val="-3"/>
        </w:rPr>
        <w:t>weighed,</w:t>
      </w:r>
    </w:p>
    <w:p w14:paraId="4FF73C18" w14:textId="77777777" w:rsidR="00E0343E" w:rsidRDefault="00BD6E04" w:rsidP="001158DA">
      <w:pPr>
        <w:pStyle w:val="Poetry"/>
      </w:pPr>
      <w:r>
        <w:t xml:space="preserve">And thus his mother’s mansion sought </w:t>
      </w:r>
    </w:p>
    <w:p w14:paraId="7518A9A1" w14:textId="77777777" w:rsidR="00E0343E" w:rsidRDefault="00BD6E04" w:rsidP="001158DA">
      <w:pPr>
        <w:pStyle w:val="Poetry"/>
      </w:pPr>
      <w:r>
        <w:t xml:space="preserve">To tell the mournful news he brought. </w:t>
      </w:r>
    </w:p>
    <w:p w14:paraId="329A7642" w14:textId="77777777" w:rsidR="00E0343E" w:rsidRDefault="00BD6E04" w:rsidP="001158DA">
      <w:pPr>
        <w:pStyle w:val="Poetry"/>
      </w:pPr>
      <w:r>
        <w:t xml:space="preserve">Nor could the gay-clad people there </w:t>
      </w:r>
    </w:p>
    <w:p w14:paraId="1FF89D13" w14:textId="77777777" w:rsidR="00E0343E" w:rsidRDefault="00BD6E04" w:rsidP="001158DA">
      <w:pPr>
        <w:pStyle w:val="Poetry"/>
      </w:pPr>
      <w:r>
        <w:t xml:space="preserve">Who flocked round Rama true and fair, </w:t>
      </w:r>
    </w:p>
    <w:p w14:paraId="39E95F8F" w14:textId="6AB795BE" w:rsidR="00BD6E04" w:rsidRDefault="00BD6E04" w:rsidP="001158DA">
      <w:pPr>
        <w:pStyle w:val="Poetry"/>
      </w:pPr>
      <w:r>
        <w:t>One sign of altered fortune trace</w:t>
      </w:r>
    </w:p>
    <w:p w14:paraId="4903B6A2" w14:textId="77777777" w:rsidR="00BD6E04" w:rsidRPr="001158DA" w:rsidRDefault="00BD6E04" w:rsidP="001158DA">
      <w:pPr>
        <w:pStyle w:val="Poetry"/>
      </w:pPr>
      <w:r w:rsidRPr="001158DA">
        <w:t>Upon the splendid hero’s face.</w:t>
      </w:r>
    </w:p>
    <w:p w14:paraId="2E823BD8" w14:textId="77777777" w:rsidR="00BD6E04" w:rsidRPr="001158DA" w:rsidRDefault="00BD6E04" w:rsidP="001158DA">
      <w:pPr>
        <w:pStyle w:val="Poetry"/>
      </w:pPr>
      <w:r w:rsidRPr="001158DA">
        <w:t>Nor had the chieftain, mighty-armed,</w:t>
      </w:r>
    </w:p>
    <w:p w14:paraId="625E5188" w14:textId="25A63F36" w:rsidR="00BD6E04" w:rsidRDefault="00BD6E04" w:rsidP="00E0343E">
      <w:pPr>
        <w:pStyle w:val="Poetry"/>
      </w:pPr>
      <w:r w:rsidRPr="00E0343E">
        <w:t>Lost the bright look all</w:t>
      </w:r>
      <w:r w:rsidRPr="001158DA">
        <w:t xml:space="preserve"> hearts that charmed,</w:t>
      </w:r>
    </w:p>
    <w:p w14:paraId="59A46885" w14:textId="77777777" w:rsidR="00E0343E" w:rsidRDefault="00BD6E04" w:rsidP="00E0343E">
      <w:pPr>
        <w:pStyle w:val="Poetry"/>
      </w:pPr>
      <w:r>
        <w:t xml:space="preserve">As e’en from autumn moons is thrown </w:t>
      </w:r>
    </w:p>
    <w:p w14:paraId="576AAFBD" w14:textId="75D3CE76" w:rsidR="00BD6E04" w:rsidRDefault="00BD6E04" w:rsidP="00E0343E">
      <w:pPr>
        <w:pStyle w:val="Poetry"/>
      </w:pPr>
      <w:r>
        <w:t>A splendour which is all their own.</w:t>
      </w:r>
    </w:p>
    <w:p w14:paraId="31E77968" w14:textId="77777777" w:rsidR="00E0343E" w:rsidRDefault="00BD6E04" w:rsidP="00E0343E">
      <w:pPr>
        <w:pStyle w:val="Poetry"/>
      </w:pPr>
      <w:r>
        <w:t xml:space="preserve">With his sweet voice the hero spoke </w:t>
      </w:r>
    </w:p>
    <w:p w14:paraId="32E4BDA1" w14:textId="134AA6A3" w:rsidR="00BD6E04" w:rsidRDefault="00BD6E04" w:rsidP="00E0343E">
      <w:pPr>
        <w:pStyle w:val="Poetry"/>
      </w:pPr>
      <w:r>
        <w:t>Saluting all the gathered folk,</w:t>
      </w:r>
    </w:p>
    <w:p w14:paraId="05A74937" w14:textId="77777777" w:rsidR="00E0343E" w:rsidRDefault="00BD6E04" w:rsidP="00E0343E">
      <w:pPr>
        <w:pStyle w:val="Poetry"/>
      </w:pPr>
      <w:r>
        <w:t xml:space="preserve">Then righteous-souled and great in fame </w:t>
      </w:r>
    </w:p>
    <w:p w14:paraId="0C4B8669" w14:textId="18295B7B" w:rsidR="00BD6E04" w:rsidRDefault="00BD6E04" w:rsidP="00E0343E">
      <w:pPr>
        <w:pStyle w:val="Poetry"/>
      </w:pPr>
      <w:r>
        <w:t>Close to his mother’s house he came.</w:t>
      </w:r>
    </w:p>
    <w:p w14:paraId="764731F7" w14:textId="77777777" w:rsidR="00E0343E" w:rsidRDefault="00BD6E04" w:rsidP="00E0343E">
      <w:pPr>
        <w:pStyle w:val="Poetry"/>
      </w:pPr>
      <w:r>
        <w:t xml:space="preserve">Lakshman the brave, his brother’s peer </w:t>
      </w:r>
    </w:p>
    <w:p w14:paraId="4870111B" w14:textId="7DB07A0D" w:rsidR="00BD6E04" w:rsidRDefault="00BD6E04" w:rsidP="00E0343E">
      <w:pPr>
        <w:pStyle w:val="Poetry"/>
      </w:pPr>
      <w:r>
        <w:t>In princely virtues, followed near,</w:t>
      </w:r>
    </w:p>
    <w:p w14:paraId="63EEBD6F" w14:textId="77777777" w:rsidR="00E0343E" w:rsidRDefault="00BD6E04" w:rsidP="00E0343E">
      <w:pPr>
        <w:pStyle w:val="Poetry"/>
      </w:pPr>
      <w:r>
        <w:t xml:space="preserve">Sore troubled, but resolved to show </w:t>
      </w:r>
    </w:p>
    <w:p w14:paraId="0E4D2409" w14:textId="2454CAA4" w:rsidR="00BD6E04" w:rsidRDefault="00BD6E04" w:rsidP="00E0343E">
      <w:pPr>
        <w:pStyle w:val="Poetry"/>
      </w:pPr>
      <w:r>
        <w:t>No token of his secret woe.</w:t>
      </w:r>
    </w:p>
    <w:p w14:paraId="406C1DF9" w14:textId="77777777" w:rsidR="00BD6E04" w:rsidRDefault="00BD6E04" w:rsidP="00E0343E">
      <w:pPr>
        <w:pStyle w:val="Poetry"/>
      </w:pPr>
      <w:r>
        <w:t>Thus to the palace Rama went</w:t>
      </w:r>
    </w:p>
    <w:p w14:paraId="11492121" w14:textId="77777777" w:rsidR="00E0343E" w:rsidRDefault="00BD6E04" w:rsidP="00E0343E">
      <w:pPr>
        <w:pStyle w:val="Poetry"/>
      </w:pPr>
      <w:r>
        <w:t xml:space="preserve">Where all were gay with hope and joy; </w:t>
      </w:r>
    </w:p>
    <w:p w14:paraId="0EC6B5D9" w14:textId="58E62C94" w:rsidR="00BD6E04" w:rsidRDefault="00BD6E04" w:rsidP="00E0343E">
      <w:pPr>
        <w:pStyle w:val="Poetry"/>
      </w:pPr>
      <w:r>
        <w:t>But well he knew the dire event</w:t>
      </w:r>
    </w:p>
    <w:p w14:paraId="3FD5C97F" w14:textId="77777777" w:rsidR="00E0343E" w:rsidRDefault="00BD6E04" w:rsidP="00E0343E">
      <w:pPr>
        <w:pStyle w:val="Poetry"/>
      </w:pPr>
      <w:r>
        <w:t xml:space="preserve">That hope would mar, that bliss destroy. </w:t>
      </w:r>
    </w:p>
    <w:p w14:paraId="783AF7E2" w14:textId="3D88B007" w:rsidR="00BD6E04" w:rsidRDefault="00BD6E04" w:rsidP="00E0343E">
      <w:pPr>
        <w:pStyle w:val="Poetry"/>
      </w:pPr>
      <w:r>
        <w:t>So to his grief he would not yield</w:t>
      </w:r>
    </w:p>
    <w:p w14:paraId="19CF14A1" w14:textId="77777777" w:rsidR="00E0343E" w:rsidRDefault="00BD6E04" w:rsidP="00E0343E">
      <w:pPr>
        <w:pStyle w:val="Poetry"/>
      </w:pPr>
      <w:r>
        <w:t xml:space="preserve">Lest the sad change their hearts might rend, </w:t>
      </w:r>
    </w:p>
    <w:p w14:paraId="09447FD5" w14:textId="079FD585" w:rsidR="00BD6E04" w:rsidRDefault="00BD6E04" w:rsidP="00E0343E">
      <w:pPr>
        <w:pStyle w:val="Poetry"/>
      </w:pPr>
      <w:r>
        <w:lastRenderedPageBreak/>
        <w:t>And, the dread tiding unrevealed,</w:t>
      </w:r>
    </w:p>
    <w:p w14:paraId="23E8C30E" w14:textId="77777777" w:rsidR="00BD6E04" w:rsidRDefault="00BD6E04" w:rsidP="00E0343E">
      <w:pPr>
        <w:pStyle w:val="Poetry"/>
      </w:pPr>
      <w:r>
        <w:t>Spared from the blow each faithful friend.</w:t>
      </w:r>
    </w:p>
    <w:p w14:paraId="081AE123" w14:textId="77777777" w:rsidR="00E0343E" w:rsidRDefault="00E0343E" w:rsidP="00E0343E">
      <w:pPr>
        <w:pStyle w:val="Bodynoindent"/>
        <w:jc w:val="center"/>
        <w:rPr>
          <w:i/>
          <w:iCs/>
          <w:spacing w:val="-3"/>
        </w:rPr>
      </w:pPr>
    </w:p>
    <w:p w14:paraId="00590F3E" w14:textId="6CDD7D40" w:rsidR="00E0343E" w:rsidRPr="00E0343E" w:rsidRDefault="00BD6E04" w:rsidP="00E0343E">
      <w:pPr>
        <w:pStyle w:val="Bodynoindent"/>
        <w:jc w:val="center"/>
        <w:rPr>
          <w:i/>
          <w:iCs/>
        </w:rPr>
      </w:pPr>
      <w:r w:rsidRPr="00E0343E">
        <w:rPr>
          <w:i/>
          <w:iCs/>
          <w:spacing w:val="-3"/>
        </w:rPr>
        <w:t xml:space="preserve">[Cantos </w:t>
      </w:r>
      <w:r w:rsidRPr="00E0343E">
        <w:rPr>
          <w:i/>
          <w:iCs/>
          <w:spacing w:val="-5"/>
        </w:rPr>
        <w:t xml:space="preserve">XX-XXV: </w:t>
      </w:r>
      <w:r w:rsidRPr="00E0343E">
        <w:rPr>
          <w:i/>
          <w:iCs/>
        </w:rPr>
        <w:t xml:space="preserve">Rama bids </w:t>
      </w:r>
      <w:r w:rsidRPr="00E0343E">
        <w:rPr>
          <w:i/>
          <w:iCs/>
          <w:spacing w:val="-3"/>
        </w:rPr>
        <w:t xml:space="preserve">farewell </w:t>
      </w:r>
      <w:r w:rsidRPr="00E0343E">
        <w:rPr>
          <w:i/>
          <w:iCs/>
        </w:rPr>
        <w:t xml:space="preserve">to his </w:t>
      </w:r>
      <w:r w:rsidRPr="00E0343E">
        <w:rPr>
          <w:i/>
          <w:iCs/>
          <w:spacing w:val="-3"/>
        </w:rPr>
        <w:t xml:space="preserve">father </w:t>
      </w:r>
      <w:r w:rsidRPr="00E0343E">
        <w:rPr>
          <w:i/>
          <w:iCs/>
          <w:spacing w:val="-2"/>
        </w:rPr>
        <w:t xml:space="preserve">and </w:t>
      </w:r>
      <w:r w:rsidRPr="00E0343E">
        <w:rPr>
          <w:i/>
          <w:iCs/>
        </w:rPr>
        <w:t>mother]</w:t>
      </w:r>
    </w:p>
    <w:p w14:paraId="725652FF" w14:textId="77777777" w:rsidR="00E0343E" w:rsidRDefault="00BD6E04" w:rsidP="00E0343E">
      <w:pPr>
        <w:pStyle w:val="Heading4"/>
      </w:pPr>
      <w:r>
        <w:t>Canto XXVI</w:t>
      </w:r>
    </w:p>
    <w:p w14:paraId="338FBE2A" w14:textId="74BB015C" w:rsidR="00BD6E04" w:rsidRPr="00E0343E" w:rsidRDefault="00BD6E04" w:rsidP="00E0343E">
      <w:pPr>
        <w:pStyle w:val="Bodynoindent"/>
        <w:jc w:val="left"/>
        <w:rPr>
          <w:i/>
          <w:iCs/>
        </w:rPr>
      </w:pPr>
      <w:r w:rsidRPr="00E0343E">
        <w:rPr>
          <w:i/>
          <w:iCs/>
        </w:rPr>
        <w:t xml:space="preserve">Alone </w:t>
      </w:r>
      <w:r w:rsidRPr="00E0343E">
        <w:rPr>
          <w:i/>
          <w:iCs/>
          <w:spacing w:val="-5"/>
        </w:rPr>
        <w:t xml:space="preserve">With </w:t>
      </w:r>
      <w:r w:rsidRPr="00E0343E">
        <w:rPr>
          <w:i/>
          <w:iCs/>
        </w:rPr>
        <w:t>Sita.</w:t>
      </w:r>
    </w:p>
    <w:p w14:paraId="2C7F0F13" w14:textId="77777777" w:rsidR="00BD6E04" w:rsidRDefault="00BD6E04" w:rsidP="0078714E">
      <w:pPr>
        <w:pStyle w:val="Poetry"/>
      </w:pPr>
      <w:r>
        <w:t>So Rama, to his purpose</w:t>
      </w:r>
      <w:r>
        <w:rPr>
          <w:spacing w:val="2"/>
        </w:rPr>
        <w:t xml:space="preserve"> </w:t>
      </w:r>
      <w:r>
        <w:t>true,</w:t>
      </w:r>
    </w:p>
    <w:p w14:paraId="180E3098" w14:textId="55F31F24" w:rsidR="0078714E" w:rsidRDefault="00BD6E04" w:rsidP="0078714E">
      <w:pPr>
        <w:pStyle w:val="Poetry"/>
        <w:rPr>
          <w:spacing w:val="-4"/>
        </w:rPr>
      </w:pPr>
      <w:r>
        <w:rPr>
          <w:spacing w:val="-11"/>
        </w:rPr>
        <w:t xml:space="preserve">To </w:t>
      </w:r>
      <w:r>
        <w:t>Queen Kausalya</w:t>
      </w:r>
      <w:r w:rsidR="0060116A">
        <w:rPr>
          <w:rStyle w:val="FootnoteReference"/>
        </w:rPr>
        <w:footnoteReference w:id="12"/>
      </w:r>
      <w:r w:rsidR="0060116A">
        <w:t xml:space="preserve"> </w:t>
      </w:r>
      <w:r>
        <w:t xml:space="preserve">bade </w:t>
      </w:r>
      <w:r>
        <w:rPr>
          <w:spacing w:val="-4"/>
        </w:rPr>
        <w:t xml:space="preserve">adieu, </w:t>
      </w:r>
    </w:p>
    <w:p w14:paraId="6C29ED40" w14:textId="77777777" w:rsidR="0078714E" w:rsidRDefault="00BD6E04" w:rsidP="0078714E">
      <w:pPr>
        <w:pStyle w:val="Poetry"/>
      </w:pPr>
      <w:r>
        <w:t xml:space="preserve">Received the benison she gave, </w:t>
      </w:r>
    </w:p>
    <w:p w14:paraId="21722020" w14:textId="736B084A" w:rsidR="00BD6E04" w:rsidRDefault="00BD6E04" w:rsidP="0078714E">
      <w:pPr>
        <w:pStyle w:val="Poetry"/>
      </w:pPr>
      <w:r>
        <w:t>And to the path of duty</w:t>
      </w:r>
      <w:r>
        <w:rPr>
          <w:spacing w:val="-14"/>
        </w:rPr>
        <w:t xml:space="preserve"> </w:t>
      </w:r>
      <w:r>
        <w:t>clave.</w:t>
      </w:r>
    </w:p>
    <w:p w14:paraId="7E17811D" w14:textId="77777777" w:rsidR="0078714E" w:rsidRDefault="00BD6E04" w:rsidP="0078714E">
      <w:pPr>
        <w:pStyle w:val="Poetry"/>
      </w:pPr>
      <w:r>
        <w:t xml:space="preserve">As through the crowded street he passed, </w:t>
      </w:r>
    </w:p>
    <w:p w14:paraId="32472565" w14:textId="1F7F9F85" w:rsidR="00BD6E04" w:rsidRDefault="00BD6E04" w:rsidP="0078714E">
      <w:pPr>
        <w:pStyle w:val="Poetry"/>
      </w:pPr>
      <w:r>
        <w:t>A radiance on the way he cast,</w:t>
      </w:r>
    </w:p>
    <w:p w14:paraId="1A09E9EF" w14:textId="77777777" w:rsidR="0078714E" w:rsidRDefault="00BD6E04" w:rsidP="0078714E">
      <w:pPr>
        <w:pStyle w:val="Poetry"/>
        <w:rPr>
          <w:spacing w:val="-5"/>
        </w:rPr>
      </w:pPr>
      <w:r>
        <w:t xml:space="preserve">And each fair grace, by all </w:t>
      </w:r>
      <w:r>
        <w:rPr>
          <w:spacing w:val="-5"/>
        </w:rPr>
        <w:t xml:space="preserve">approved, </w:t>
      </w:r>
    </w:p>
    <w:p w14:paraId="6E726F40" w14:textId="66C12088" w:rsidR="00BD6E04" w:rsidRDefault="00BD6E04" w:rsidP="0078714E">
      <w:pPr>
        <w:pStyle w:val="Poetry"/>
      </w:pPr>
      <w:r>
        <w:t>The bosoms of the people</w:t>
      </w:r>
      <w:r>
        <w:rPr>
          <w:spacing w:val="-18"/>
        </w:rPr>
        <w:t xml:space="preserve"> </w:t>
      </w:r>
      <w:r>
        <w:t>moved.</w:t>
      </w:r>
    </w:p>
    <w:p w14:paraId="4B5946E9" w14:textId="77777777" w:rsidR="0078714E" w:rsidRDefault="00BD6E04" w:rsidP="0078714E">
      <w:pPr>
        <w:pStyle w:val="Poetry"/>
      </w:pPr>
      <w:r>
        <w:rPr>
          <w:spacing w:val="-4"/>
        </w:rPr>
        <w:t xml:space="preserve">Now </w:t>
      </w:r>
      <w:r>
        <w:t xml:space="preserve">of the woeful change no word </w:t>
      </w:r>
    </w:p>
    <w:p w14:paraId="5C1B8A74" w14:textId="3C5C9628" w:rsidR="0078714E" w:rsidRDefault="00BD6E04" w:rsidP="0078714E">
      <w:pPr>
        <w:pStyle w:val="Poetry"/>
      </w:pPr>
      <w:r>
        <w:t>The fair Videhan</w:t>
      </w:r>
      <w:r w:rsidR="0060116A">
        <w:rPr>
          <w:rStyle w:val="FootnoteReference"/>
        </w:rPr>
        <w:footnoteReference w:id="13"/>
      </w:r>
      <w:r w:rsidR="0060116A">
        <w:t xml:space="preserve"> </w:t>
      </w:r>
      <w:r>
        <w:t xml:space="preserve">bride had </w:t>
      </w:r>
      <w:r>
        <w:rPr>
          <w:spacing w:val="-4"/>
        </w:rPr>
        <w:t xml:space="preserve">heard; </w:t>
      </w:r>
      <w:r>
        <w:t>T</w:t>
      </w:r>
    </w:p>
    <w:p w14:paraId="108ABFAD" w14:textId="77777777" w:rsidR="0078714E" w:rsidRDefault="00BD6E04" w:rsidP="0078714E">
      <w:pPr>
        <w:pStyle w:val="Poetry"/>
      </w:pPr>
      <w:r>
        <w:t xml:space="preserve">he thought of that imperial rite </w:t>
      </w:r>
    </w:p>
    <w:p w14:paraId="3722E91B" w14:textId="279B6BFE" w:rsidR="00BD6E04" w:rsidRDefault="00BD6E04" w:rsidP="0078714E">
      <w:pPr>
        <w:pStyle w:val="Poetry"/>
      </w:pPr>
      <w:r>
        <w:t>Still filled her bosom with</w:t>
      </w:r>
      <w:r>
        <w:rPr>
          <w:spacing w:val="-10"/>
        </w:rPr>
        <w:t xml:space="preserve"> </w:t>
      </w:r>
      <w:r>
        <w:t>delight.</w:t>
      </w:r>
    </w:p>
    <w:p w14:paraId="2041BF6C" w14:textId="77777777" w:rsidR="0078714E" w:rsidRDefault="00BD6E04" w:rsidP="0078714E">
      <w:pPr>
        <w:pStyle w:val="Poetry"/>
      </w:pPr>
      <w:r>
        <w:t xml:space="preserve">With grateful heart and joyful thought </w:t>
      </w:r>
    </w:p>
    <w:p w14:paraId="1F8329E2" w14:textId="77777777" w:rsidR="0078714E" w:rsidRDefault="00BD6E04" w:rsidP="0078714E">
      <w:pPr>
        <w:pStyle w:val="Poetry"/>
      </w:pPr>
      <w:r>
        <w:t xml:space="preserve">The Gods in worship she had sought, </w:t>
      </w:r>
    </w:p>
    <w:p w14:paraId="51557837" w14:textId="1559579F" w:rsidR="00BD6E04" w:rsidRDefault="00BD6E04" w:rsidP="0078714E">
      <w:pPr>
        <w:pStyle w:val="Poetry"/>
      </w:pPr>
      <w:r>
        <w:t>And, well in royal duties learned,</w:t>
      </w:r>
    </w:p>
    <w:p w14:paraId="10A2A89F" w14:textId="77777777" w:rsidR="0078714E" w:rsidRDefault="00BD6E04" w:rsidP="0078714E">
      <w:pPr>
        <w:pStyle w:val="Poetry"/>
      </w:pPr>
      <w:r>
        <w:t xml:space="preserve">Sat longing till her lord returned, </w:t>
      </w:r>
    </w:p>
    <w:p w14:paraId="56F1B3CA" w14:textId="05EA82A5" w:rsidR="00BD6E04" w:rsidRDefault="00BD6E04" w:rsidP="0078714E">
      <w:pPr>
        <w:pStyle w:val="Poetry"/>
      </w:pPr>
      <w:r>
        <w:rPr>
          <w:spacing w:val="-3"/>
        </w:rPr>
        <w:t xml:space="preserve">Not </w:t>
      </w:r>
      <w:r>
        <w:t>all unmarked by grief and</w:t>
      </w:r>
      <w:r>
        <w:rPr>
          <w:spacing w:val="-1"/>
        </w:rPr>
        <w:t xml:space="preserve"> </w:t>
      </w:r>
      <w:r>
        <w:rPr>
          <w:spacing w:val="-5"/>
        </w:rPr>
        <w:t>shame</w:t>
      </w:r>
    </w:p>
    <w:p w14:paraId="5F5F9D22" w14:textId="77777777" w:rsidR="0078714E" w:rsidRDefault="00BD6E04" w:rsidP="0078714E">
      <w:pPr>
        <w:pStyle w:val="Poetry"/>
      </w:pPr>
      <w:r>
        <w:t xml:space="preserve">Within his sumptuous home he came, </w:t>
      </w:r>
    </w:p>
    <w:p w14:paraId="3B687FF5" w14:textId="77777777" w:rsidR="0078714E" w:rsidRDefault="00BD6E04" w:rsidP="0078714E">
      <w:pPr>
        <w:pStyle w:val="Poetry"/>
      </w:pPr>
      <w:r>
        <w:t xml:space="preserve">And hurried through the </w:t>
      </w:r>
      <w:r>
        <w:rPr>
          <w:spacing w:val="-3"/>
        </w:rPr>
        <w:t>happy</w:t>
      </w:r>
      <w:r>
        <w:rPr>
          <w:spacing w:val="-15"/>
        </w:rPr>
        <w:t xml:space="preserve"> </w:t>
      </w:r>
      <w:r>
        <w:t xml:space="preserve">crowd </w:t>
      </w:r>
    </w:p>
    <w:p w14:paraId="118B361C" w14:textId="721C1BEE" w:rsidR="00BD6E04" w:rsidRDefault="00BD6E04" w:rsidP="0078714E">
      <w:pPr>
        <w:pStyle w:val="Poetry"/>
      </w:pPr>
      <w:r>
        <w:rPr>
          <w:spacing w:val="-3"/>
        </w:rPr>
        <w:t xml:space="preserve">With </w:t>
      </w:r>
      <w:r>
        <w:t>eye dejected,</w:t>
      </w:r>
      <w:r>
        <w:rPr>
          <w:spacing w:val="-5"/>
        </w:rPr>
        <w:t xml:space="preserve"> </w:t>
      </w:r>
      <w:r>
        <w:t>gloomy-browed.</w:t>
      </w:r>
    </w:p>
    <w:p w14:paraId="63A23409" w14:textId="77777777" w:rsidR="0078714E" w:rsidRDefault="00BD6E04" w:rsidP="0078714E">
      <w:pPr>
        <w:pStyle w:val="Poetry"/>
      </w:pPr>
      <w:r>
        <w:t xml:space="preserve">Up Sita sprang, and every limb </w:t>
      </w:r>
    </w:p>
    <w:p w14:paraId="24A78EF7" w14:textId="3301B5A4" w:rsidR="00BD6E04" w:rsidRDefault="00BD6E04" w:rsidP="0078714E">
      <w:pPr>
        <w:pStyle w:val="Poetry"/>
      </w:pPr>
      <w:r>
        <w:t>Trembled with fear at sight of him.</w:t>
      </w:r>
    </w:p>
    <w:p w14:paraId="53E603AF" w14:textId="77777777" w:rsidR="0078714E" w:rsidRDefault="00BD6E04" w:rsidP="0078714E">
      <w:pPr>
        <w:pStyle w:val="Poetry"/>
      </w:pPr>
      <w:r>
        <w:t xml:space="preserve">She marked that cheek where anguish fed, </w:t>
      </w:r>
    </w:p>
    <w:p w14:paraId="4B245573" w14:textId="60B326D8" w:rsidR="00BD6E04" w:rsidRDefault="00BD6E04" w:rsidP="0078714E">
      <w:pPr>
        <w:pStyle w:val="Poetry"/>
      </w:pPr>
      <w:r>
        <w:t>Those senses care-disquieted.</w:t>
      </w:r>
    </w:p>
    <w:p w14:paraId="19412F59" w14:textId="77777777" w:rsidR="0060116A" w:rsidRDefault="00BD6E04" w:rsidP="0078714E">
      <w:pPr>
        <w:pStyle w:val="Poetry"/>
        <w:rPr>
          <w:spacing w:val="-7"/>
        </w:rPr>
      </w:pPr>
      <w:r>
        <w:rPr>
          <w:spacing w:val="-6"/>
        </w:rPr>
        <w:lastRenderedPageBreak/>
        <w:t xml:space="preserve">For, </w:t>
      </w:r>
      <w:r>
        <w:t xml:space="preserve">when he looked on </w:t>
      </w:r>
      <w:r>
        <w:rPr>
          <w:spacing w:val="-4"/>
        </w:rPr>
        <w:t xml:space="preserve">her, </w:t>
      </w:r>
      <w:r>
        <w:t xml:space="preserve">no </w:t>
      </w:r>
      <w:r>
        <w:rPr>
          <w:spacing w:val="-7"/>
        </w:rPr>
        <w:t xml:space="preserve">more </w:t>
      </w:r>
    </w:p>
    <w:p w14:paraId="5705D54A" w14:textId="77777777" w:rsidR="0060116A" w:rsidRDefault="00BD6E04" w:rsidP="0078714E">
      <w:pPr>
        <w:pStyle w:val="Poetry"/>
      </w:pPr>
      <w:r>
        <w:t xml:space="preserve">Could his heart hide the load it bore, </w:t>
      </w:r>
    </w:p>
    <w:p w14:paraId="116648CF" w14:textId="77777777" w:rsidR="0060116A" w:rsidRDefault="00BD6E04" w:rsidP="0078714E">
      <w:pPr>
        <w:pStyle w:val="Poetry"/>
      </w:pPr>
      <w:r>
        <w:rPr>
          <w:spacing w:val="-3"/>
        </w:rPr>
        <w:t xml:space="preserve">Nor </w:t>
      </w:r>
      <w:r>
        <w:t xml:space="preserve">could the pious chief control </w:t>
      </w:r>
    </w:p>
    <w:p w14:paraId="5B286605" w14:textId="77777777" w:rsidR="0060116A" w:rsidRDefault="00BD6E04" w:rsidP="0078714E">
      <w:pPr>
        <w:pStyle w:val="Poetry"/>
      </w:pPr>
      <w:r>
        <w:t xml:space="preserve">The paleness </w:t>
      </w:r>
      <w:r>
        <w:rPr>
          <w:spacing w:val="-12"/>
        </w:rPr>
        <w:t xml:space="preserve">o’er </w:t>
      </w:r>
      <w:r>
        <w:t xml:space="preserve">his cheek that stole. </w:t>
      </w:r>
    </w:p>
    <w:p w14:paraId="4BEEEDB3" w14:textId="1C03DC55" w:rsidR="00BD6E04" w:rsidRDefault="00BD6E04" w:rsidP="0078714E">
      <w:pPr>
        <w:pStyle w:val="Poetry"/>
      </w:pPr>
      <w:r>
        <w:t xml:space="preserve">His altered </w:t>
      </w:r>
      <w:r>
        <w:rPr>
          <w:spacing w:val="-3"/>
        </w:rPr>
        <w:t xml:space="preserve">cheer, </w:t>
      </w:r>
      <w:r>
        <w:t xml:space="preserve">his </w:t>
      </w:r>
      <w:r>
        <w:rPr>
          <w:spacing w:val="-3"/>
        </w:rPr>
        <w:t xml:space="preserve">brow </w:t>
      </w:r>
      <w:r>
        <w:t>bedewed</w:t>
      </w:r>
    </w:p>
    <w:p w14:paraId="75149B37" w14:textId="77777777" w:rsidR="0060116A" w:rsidRDefault="00BD6E04" w:rsidP="0078714E">
      <w:pPr>
        <w:pStyle w:val="Poetry"/>
      </w:pPr>
      <w:r>
        <w:rPr>
          <w:spacing w:val="-3"/>
        </w:rPr>
        <w:t xml:space="preserve">With </w:t>
      </w:r>
      <w:r>
        <w:t>clammy drops, his grief she</w:t>
      </w:r>
      <w:r>
        <w:rPr>
          <w:spacing w:val="-15"/>
        </w:rPr>
        <w:t xml:space="preserve"> </w:t>
      </w:r>
      <w:r>
        <w:t xml:space="preserve">viewed, </w:t>
      </w:r>
    </w:p>
    <w:p w14:paraId="615CD8AA" w14:textId="77777777" w:rsidR="0060116A" w:rsidRDefault="00BD6E04" w:rsidP="0078714E">
      <w:pPr>
        <w:pStyle w:val="Poetry"/>
      </w:pPr>
      <w:r>
        <w:t xml:space="preserve">And cried, consumed with fires of woe, </w:t>
      </w:r>
    </w:p>
    <w:p w14:paraId="3C8D336A" w14:textId="18941707" w:rsidR="00BD6E04" w:rsidRDefault="00BD6E04" w:rsidP="0060116A">
      <w:pPr>
        <w:pStyle w:val="Poetry"/>
      </w:pPr>
      <w:r>
        <w:t xml:space="preserve">“What, O </w:t>
      </w:r>
      <w:r>
        <w:rPr>
          <w:spacing w:val="-3"/>
        </w:rPr>
        <w:t xml:space="preserve">my </w:t>
      </w:r>
      <w:r>
        <w:t>lord, has changed thee</w:t>
      </w:r>
      <w:r>
        <w:rPr>
          <w:spacing w:val="-17"/>
        </w:rPr>
        <w:t xml:space="preserve"> </w:t>
      </w:r>
      <w:r>
        <w:t>so?</w:t>
      </w:r>
    </w:p>
    <w:p w14:paraId="0FFA2B4C" w14:textId="1FE39114" w:rsidR="00BD6E04" w:rsidRDefault="00BD6E04" w:rsidP="0060116A">
      <w:pPr>
        <w:pStyle w:val="Poetry"/>
      </w:pPr>
      <w:r>
        <w:t>Vrihaspati</w:t>
      </w:r>
      <w:r w:rsidR="004B2274">
        <w:rPr>
          <w:rStyle w:val="FootnoteReference"/>
        </w:rPr>
        <w:footnoteReference w:id="14"/>
      </w:r>
      <w:r w:rsidR="004B2274">
        <w:t xml:space="preserve"> </w:t>
      </w:r>
      <w:r>
        <w:t>looks down benign,</w:t>
      </w:r>
    </w:p>
    <w:p w14:paraId="46E1088E" w14:textId="6F81CAAD" w:rsidR="0060116A" w:rsidRDefault="00BD6E04" w:rsidP="0060116A">
      <w:pPr>
        <w:pStyle w:val="Poetry"/>
        <w:rPr>
          <w:position w:val="7"/>
          <w:sz w:val="13"/>
        </w:rPr>
      </w:pPr>
      <w:r>
        <w:t>And the moon rests in Pushya’s sign</w:t>
      </w:r>
      <w:r w:rsidR="004B2274">
        <w:rPr>
          <w:rStyle w:val="FootnoteReference"/>
        </w:rPr>
        <w:footnoteReference w:id="15"/>
      </w:r>
      <w:r w:rsidR="004B2274">
        <w:t>,</w:t>
      </w:r>
      <w:r>
        <w:rPr>
          <w:position w:val="7"/>
          <w:sz w:val="13"/>
        </w:rPr>
        <w:t xml:space="preserve"> </w:t>
      </w:r>
    </w:p>
    <w:p w14:paraId="0B5BC885" w14:textId="10751C94" w:rsidR="00BD6E04" w:rsidRDefault="00BD6E04" w:rsidP="0060116A">
      <w:pPr>
        <w:pStyle w:val="Poetry"/>
      </w:pPr>
      <w:r>
        <w:t>As Brahmans</w:t>
      </w:r>
      <w:r w:rsidR="004B2274">
        <w:rPr>
          <w:rStyle w:val="FootnoteReference"/>
        </w:rPr>
        <w:footnoteReference w:id="16"/>
      </w:r>
      <w:r w:rsidR="004B2274">
        <w:t xml:space="preserve"> </w:t>
      </w:r>
      <w:r>
        <w:t>sage this day declare:</w:t>
      </w:r>
    </w:p>
    <w:p w14:paraId="48A30083" w14:textId="77777777" w:rsidR="0060116A" w:rsidRDefault="00BD6E04" w:rsidP="0060116A">
      <w:pPr>
        <w:pStyle w:val="Poetry"/>
      </w:pPr>
      <w:r>
        <w:t xml:space="preserve">Then whence, my lord, this grief and care? </w:t>
      </w:r>
    </w:p>
    <w:p w14:paraId="5B285BD9" w14:textId="421206FD" w:rsidR="00BD6E04" w:rsidRDefault="00BD6E04" w:rsidP="0060116A">
      <w:pPr>
        <w:pStyle w:val="Poetry"/>
      </w:pPr>
      <w:r>
        <w:t>Why does no canopy, like foam</w:t>
      </w:r>
    </w:p>
    <w:p w14:paraId="24AE9916" w14:textId="77777777" w:rsidR="0060116A" w:rsidRDefault="00BD6E04" w:rsidP="0060116A">
      <w:pPr>
        <w:pStyle w:val="Poetry"/>
      </w:pPr>
      <w:r>
        <w:rPr>
          <w:spacing w:val="-3"/>
        </w:rPr>
        <w:t xml:space="preserve">For </w:t>
      </w:r>
      <w:r>
        <w:t xml:space="preserve">its white </w:t>
      </w:r>
      <w:r>
        <w:rPr>
          <w:spacing w:val="-4"/>
        </w:rPr>
        <w:t xml:space="preserve">beauty, </w:t>
      </w:r>
      <w:r>
        <w:t xml:space="preserve">shade thee home, </w:t>
      </w:r>
    </w:p>
    <w:p w14:paraId="2E65A824" w14:textId="77777777" w:rsidR="0060116A" w:rsidRDefault="00BD6E04" w:rsidP="0060116A">
      <w:pPr>
        <w:pStyle w:val="Poetry"/>
      </w:pPr>
      <w:r>
        <w:rPr>
          <w:spacing w:val="-3"/>
        </w:rPr>
        <w:t xml:space="preserve">Its </w:t>
      </w:r>
      <w:r>
        <w:t xml:space="preserve">hundred ribs spread wide to throw </w:t>
      </w:r>
    </w:p>
    <w:p w14:paraId="36588340" w14:textId="5933AC4B" w:rsidR="00BD6E04" w:rsidRDefault="00BD6E04" w:rsidP="0060116A">
      <w:pPr>
        <w:pStyle w:val="Poetry"/>
      </w:pPr>
      <w:r>
        <w:t>Splendour on thy fair head below?</w:t>
      </w:r>
    </w:p>
    <w:p w14:paraId="77E0826C" w14:textId="77777777" w:rsidR="0060116A" w:rsidRDefault="00BD6E04" w:rsidP="0060116A">
      <w:pPr>
        <w:pStyle w:val="Poetry"/>
      </w:pPr>
      <w:r>
        <w:t xml:space="preserve">Where are the royal fans, to grace </w:t>
      </w:r>
    </w:p>
    <w:p w14:paraId="7CB00BE8" w14:textId="0CF04054" w:rsidR="00BD6E04" w:rsidRDefault="00BD6E04" w:rsidP="0060116A">
      <w:pPr>
        <w:pStyle w:val="Poetry"/>
      </w:pPr>
      <w:r>
        <w:t>The lotus beauty of thy face,</w:t>
      </w:r>
    </w:p>
    <w:p w14:paraId="23BBA46C" w14:textId="77777777" w:rsidR="0060116A" w:rsidRDefault="00BD6E04" w:rsidP="0060116A">
      <w:pPr>
        <w:pStyle w:val="Poetry"/>
      </w:pPr>
      <w:r>
        <w:t xml:space="preserve">Fair as the moon or wild-swan’s wing, </w:t>
      </w:r>
    </w:p>
    <w:p w14:paraId="35BE7A8F" w14:textId="77777777" w:rsidR="0060116A" w:rsidRDefault="00BD6E04" w:rsidP="0060116A">
      <w:pPr>
        <w:pStyle w:val="Poetry"/>
      </w:pPr>
      <w:r>
        <w:t xml:space="preserve">And waving round the new-made king? </w:t>
      </w:r>
    </w:p>
    <w:p w14:paraId="64923A05" w14:textId="77777777" w:rsidR="0060116A" w:rsidRDefault="00BD6E04" w:rsidP="0060116A">
      <w:pPr>
        <w:pStyle w:val="Poetry"/>
      </w:pPr>
      <w:r>
        <w:t xml:space="preserve">Why do no sweet-toned bards rejoice </w:t>
      </w:r>
    </w:p>
    <w:p w14:paraId="08C5C56F" w14:textId="677091B2" w:rsidR="00BD6E04" w:rsidRDefault="00BD6E04" w:rsidP="0060116A">
      <w:pPr>
        <w:pStyle w:val="Poetry"/>
      </w:pPr>
      <w:r>
        <w:t>To hail thee with triumphant voice?</w:t>
      </w:r>
    </w:p>
    <w:p w14:paraId="2633FA6F" w14:textId="77777777" w:rsidR="00BD6E04" w:rsidRDefault="00BD6E04" w:rsidP="0060116A">
      <w:pPr>
        <w:pStyle w:val="Poetry"/>
      </w:pPr>
      <w:r>
        <w:t>No tuneful heralds love to raise</w:t>
      </w:r>
    </w:p>
    <w:p w14:paraId="28D236A6" w14:textId="77777777" w:rsidR="0060116A" w:rsidRDefault="00BD6E04" w:rsidP="0060116A">
      <w:pPr>
        <w:pStyle w:val="Poetry"/>
      </w:pPr>
      <w:r>
        <w:t xml:space="preserve">Loud music in their monarch’s praise? </w:t>
      </w:r>
    </w:p>
    <w:p w14:paraId="17B2731F" w14:textId="77777777" w:rsidR="0060116A" w:rsidRDefault="00BD6E04" w:rsidP="0060116A">
      <w:pPr>
        <w:pStyle w:val="Poetry"/>
      </w:pPr>
      <w:r>
        <w:t xml:space="preserve">Why do no Brahmans, Scripture-read, </w:t>
      </w:r>
    </w:p>
    <w:p w14:paraId="2A052D48" w14:textId="77777777" w:rsidR="0060116A" w:rsidRDefault="00BD6E04" w:rsidP="0060116A">
      <w:pPr>
        <w:pStyle w:val="Poetry"/>
      </w:pPr>
      <w:r>
        <w:t xml:space="preserve">Pour curds and honey on thy head, </w:t>
      </w:r>
    </w:p>
    <w:p w14:paraId="331B3643" w14:textId="33F71C4B" w:rsidR="00BD6E04" w:rsidRDefault="00BD6E04" w:rsidP="0060116A">
      <w:pPr>
        <w:pStyle w:val="Poetry"/>
      </w:pPr>
      <w:r>
        <w:t>Anointed, as the laws ordain,</w:t>
      </w:r>
    </w:p>
    <w:p w14:paraId="57DD18F7" w14:textId="77777777" w:rsidR="0060116A" w:rsidRDefault="00BD6E04" w:rsidP="0060116A">
      <w:pPr>
        <w:pStyle w:val="Poetry"/>
      </w:pPr>
      <w:r>
        <w:rPr>
          <w:spacing w:val="-3"/>
        </w:rPr>
        <w:t xml:space="preserve">With </w:t>
      </w:r>
      <w:r>
        <w:t xml:space="preserve">holy rites, supreme to reign? </w:t>
      </w:r>
    </w:p>
    <w:p w14:paraId="01891D49" w14:textId="77777777" w:rsidR="0060116A" w:rsidRDefault="00BD6E04" w:rsidP="0060116A">
      <w:pPr>
        <w:pStyle w:val="Poetry"/>
      </w:pPr>
      <w:r>
        <w:t xml:space="preserve">Where are the chiefs of every guild? </w:t>
      </w:r>
    </w:p>
    <w:p w14:paraId="35FD7C2F" w14:textId="58139006" w:rsidR="00BD6E04" w:rsidRDefault="00BD6E04" w:rsidP="0060116A">
      <w:pPr>
        <w:pStyle w:val="Poetry"/>
      </w:pPr>
      <w:r>
        <w:t>Where</w:t>
      </w:r>
      <w:r>
        <w:rPr>
          <w:spacing w:val="-7"/>
        </w:rPr>
        <w:t xml:space="preserve"> </w:t>
      </w:r>
      <w:r>
        <w:t>are</w:t>
      </w:r>
      <w:r>
        <w:rPr>
          <w:spacing w:val="-7"/>
        </w:rPr>
        <w:t xml:space="preserve"> </w:t>
      </w:r>
      <w:r>
        <w:t>the</w:t>
      </w:r>
      <w:r>
        <w:rPr>
          <w:spacing w:val="-7"/>
        </w:rPr>
        <w:t xml:space="preserve"> </w:t>
      </w:r>
      <w:r>
        <w:t>myriads</w:t>
      </w:r>
      <w:r>
        <w:rPr>
          <w:spacing w:val="-7"/>
        </w:rPr>
        <w:t xml:space="preserve"> </w:t>
      </w:r>
      <w:r>
        <w:t>should</w:t>
      </w:r>
      <w:r>
        <w:rPr>
          <w:spacing w:val="-7"/>
        </w:rPr>
        <w:t xml:space="preserve"> </w:t>
      </w:r>
      <w:r>
        <w:t>have</w:t>
      </w:r>
      <w:r>
        <w:rPr>
          <w:spacing w:val="-7"/>
        </w:rPr>
        <w:t xml:space="preserve"> </w:t>
      </w:r>
      <w:r>
        <w:t>filled</w:t>
      </w:r>
    </w:p>
    <w:p w14:paraId="06B00874" w14:textId="77777777" w:rsidR="0060116A" w:rsidRDefault="00BD6E04" w:rsidP="0060116A">
      <w:pPr>
        <w:pStyle w:val="Poetry"/>
      </w:pPr>
      <w:r>
        <w:lastRenderedPageBreak/>
        <w:t xml:space="preserve">The streets, and followed home their king </w:t>
      </w:r>
    </w:p>
    <w:p w14:paraId="5891FABA" w14:textId="04352A9A" w:rsidR="00BD6E04" w:rsidRDefault="00BD6E04" w:rsidP="0060116A">
      <w:pPr>
        <w:pStyle w:val="Poetry"/>
      </w:pPr>
      <w:r>
        <w:t>With merry noise and triumphing?</w:t>
      </w:r>
    </w:p>
    <w:p w14:paraId="18BA5C42" w14:textId="77777777" w:rsidR="0060116A" w:rsidRDefault="00BD6E04" w:rsidP="0060116A">
      <w:pPr>
        <w:pStyle w:val="Poetry"/>
      </w:pPr>
      <w:r>
        <w:t xml:space="preserve">Why does no gold-wrought chariot lead </w:t>
      </w:r>
    </w:p>
    <w:p w14:paraId="701DF4C5" w14:textId="77777777" w:rsidR="0060116A" w:rsidRDefault="00BD6E04" w:rsidP="0060116A">
      <w:pPr>
        <w:pStyle w:val="Poetry"/>
      </w:pPr>
      <w:r>
        <w:t xml:space="preserve">With four brave horses, best for speed? </w:t>
      </w:r>
    </w:p>
    <w:p w14:paraId="734CA1BC" w14:textId="4071FDAF" w:rsidR="00BD6E04" w:rsidRDefault="00BD6E04" w:rsidP="0060116A">
      <w:pPr>
        <w:pStyle w:val="Poetry"/>
      </w:pPr>
      <w:r>
        <w:t>No elephant precede the crowd</w:t>
      </w:r>
    </w:p>
    <w:p w14:paraId="75C1CD40" w14:textId="77777777" w:rsidR="0060116A" w:rsidRDefault="00BD6E04" w:rsidP="0060116A">
      <w:pPr>
        <w:pStyle w:val="Poetry"/>
      </w:pPr>
      <w:r>
        <w:t xml:space="preserve">Like a huge hill or thunder cloud, </w:t>
      </w:r>
    </w:p>
    <w:p w14:paraId="478837C0" w14:textId="77777777" w:rsidR="0060116A" w:rsidRDefault="00BD6E04" w:rsidP="0060116A">
      <w:pPr>
        <w:pStyle w:val="Poetry"/>
      </w:pPr>
      <w:r>
        <w:t xml:space="preserve">Marked from his birth for happy fate, </w:t>
      </w:r>
    </w:p>
    <w:p w14:paraId="5DE5A647" w14:textId="26EC04FD" w:rsidR="00BD6E04" w:rsidRDefault="00BD6E04" w:rsidP="0060116A">
      <w:pPr>
        <w:pStyle w:val="Poetry"/>
      </w:pPr>
      <w:r>
        <w:t>Whom signs auspicious decorate?</w:t>
      </w:r>
    </w:p>
    <w:p w14:paraId="6931129F" w14:textId="77777777" w:rsidR="0060116A" w:rsidRDefault="00BD6E04" w:rsidP="0060116A">
      <w:pPr>
        <w:pStyle w:val="Poetry"/>
      </w:pPr>
      <w:r>
        <w:t xml:space="preserve">Why does no henchman, young and fair, </w:t>
      </w:r>
    </w:p>
    <w:p w14:paraId="2CF81273" w14:textId="77777777" w:rsidR="0060116A" w:rsidRDefault="00BD6E04" w:rsidP="0060116A">
      <w:pPr>
        <w:pStyle w:val="Poetry"/>
      </w:pPr>
      <w:r>
        <w:t xml:space="preserve">Precede thee, and delight to bear </w:t>
      </w:r>
    </w:p>
    <w:p w14:paraId="4E28CABB" w14:textId="1AA4525A" w:rsidR="00BD6E04" w:rsidRDefault="00BD6E04" w:rsidP="0060116A">
      <w:pPr>
        <w:pStyle w:val="Poetry"/>
      </w:pPr>
      <w:r>
        <w:t>Entrusted to his reverent hold</w:t>
      </w:r>
    </w:p>
    <w:p w14:paraId="4C2C79FF" w14:textId="77777777" w:rsidR="0060116A" w:rsidRPr="00FF15BC" w:rsidRDefault="00BD6E04" w:rsidP="0060116A">
      <w:pPr>
        <w:pStyle w:val="Poetry"/>
      </w:pPr>
      <w:r w:rsidRPr="00FF15BC">
        <w:t xml:space="preserve">The burthen of thy throne of gold? </w:t>
      </w:r>
    </w:p>
    <w:p w14:paraId="0DF65914" w14:textId="43E891C1" w:rsidR="00BD6E04" w:rsidRPr="00FF15BC" w:rsidRDefault="00BD6E04" w:rsidP="0060116A">
      <w:pPr>
        <w:pStyle w:val="Poetry"/>
      </w:pPr>
      <w:r w:rsidRPr="00FF15BC">
        <w:t>Why, if the consecrating rite</w:t>
      </w:r>
    </w:p>
    <w:p w14:paraId="5A6D68BC" w14:textId="77777777" w:rsidR="0060116A" w:rsidRPr="00FF15BC" w:rsidRDefault="00BD6E04" w:rsidP="0060116A">
      <w:pPr>
        <w:pStyle w:val="Poetry"/>
      </w:pPr>
      <w:r w:rsidRPr="00FF15BC">
        <w:t xml:space="preserve">Be ready, why this mournful plight? </w:t>
      </w:r>
    </w:p>
    <w:p w14:paraId="3EC41262" w14:textId="71FB8D6C" w:rsidR="00BD6E04" w:rsidRPr="00FF15BC" w:rsidRDefault="00BD6E04" w:rsidP="0060116A">
      <w:pPr>
        <w:pStyle w:val="Poetry"/>
      </w:pPr>
      <w:r w:rsidRPr="00FF15BC">
        <w:t>Why do I see this sudden change,</w:t>
      </w:r>
    </w:p>
    <w:p w14:paraId="03020356" w14:textId="77777777" w:rsidR="00BD6E04" w:rsidRPr="00FF15BC" w:rsidRDefault="00BD6E04" w:rsidP="0060116A">
      <w:pPr>
        <w:pStyle w:val="Poetry"/>
      </w:pPr>
      <w:r w:rsidRPr="00FF15BC">
        <w:t>This altered mien so sad and strange?”</w:t>
      </w:r>
    </w:p>
    <w:p w14:paraId="5C7B4FE3" w14:textId="77777777" w:rsidR="0060116A" w:rsidRDefault="0060116A" w:rsidP="0060116A">
      <w:pPr>
        <w:pStyle w:val="Poetry"/>
        <w:rPr>
          <w:color w:val="231F20"/>
        </w:rPr>
      </w:pPr>
    </w:p>
    <w:p w14:paraId="7082C43E" w14:textId="63AF707D" w:rsidR="0060116A" w:rsidRPr="00FF15BC" w:rsidRDefault="00BD6E04" w:rsidP="0060116A">
      <w:pPr>
        <w:pStyle w:val="Poetry"/>
      </w:pPr>
      <w:r w:rsidRPr="00FF15BC">
        <w:t xml:space="preserve">To her, as thus she weeping cried, </w:t>
      </w:r>
    </w:p>
    <w:p w14:paraId="7F46A386" w14:textId="3257E1EB" w:rsidR="00BD6E04" w:rsidRPr="00FF15BC" w:rsidRDefault="00BD6E04" w:rsidP="0060116A">
      <w:pPr>
        <w:pStyle w:val="Poetry"/>
      </w:pPr>
      <w:r w:rsidRPr="00FF15BC">
        <w:t>Raghu’s illustrious son replied:</w:t>
      </w:r>
    </w:p>
    <w:p w14:paraId="0A8CE89A" w14:textId="77777777" w:rsidR="0060116A" w:rsidRPr="00FF15BC" w:rsidRDefault="00BD6E04" w:rsidP="0060116A">
      <w:pPr>
        <w:pStyle w:val="Poetry"/>
      </w:pPr>
      <w:r w:rsidRPr="00FF15BC">
        <w:t xml:space="preserve">“Sita, my honoured sire’s decree </w:t>
      </w:r>
    </w:p>
    <w:p w14:paraId="2F0C2557" w14:textId="77777777" w:rsidR="0060116A" w:rsidRPr="00FF15BC" w:rsidRDefault="00BD6E04" w:rsidP="0060116A">
      <w:pPr>
        <w:pStyle w:val="Poetry"/>
      </w:pPr>
      <w:r w:rsidRPr="00FF15BC">
        <w:t xml:space="preserve">Commands me to the woods to flee. </w:t>
      </w:r>
    </w:p>
    <w:p w14:paraId="53FC4F1B" w14:textId="5AC412A5" w:rsidR="00BD6E04" w:rsidRPr="00FF15BC" w:rsidRDefault="00BD6E04" w:rsidP="0060116A">
      <w:pPr>
        <w:pStyle w:val="Poetry"/>
      </w:pPr>
      <w:r w:rsidRPr="00FF15BC">
        <w:t>O high-born lady, nobly bred</w:t>
      </w:r>
    </w:p>
    <w:p w14:paraId="4C8A7CAC" w14:textId="77777777" w:rsidR="0060116A" w:rsidRPr="00FF15BC" w:rsidRDefault="00BD6E04" w:rsidP="0060116A">
      <w:pPr>
        <w:pStyle w:val="Poetry"/>
      </w:pPr>
      <w:r w:rsidRPr="00FF15BC">
        <w:t xml:space="preserve">In the good paths thy footsteps tread, </w:t>
      </w:r>
    </w:p>
    <w:p w14:paraId="1198641E" w14:textId="634E6232" w:rsidR="0060116A" w:rsidRPr="00FF15BC" w:rsidRDefault="00BD6E04" w:rsidP="0060116A">
      <w:pPr>
        <w:pStyle w:val="Poetry"/>
      </w:pPr>
      <w:r w:rsidRPr="00FF15BC">
        <w:t>Hear, Janak’s</w:t>
      </w:r>
      <w:r w:rsidR="004B2274" w:rsidRPr="00FF15BC">
        <w:rPr>
          <w:rStyle w:val="FootnoteReference"/>
        </w:rPr>
        <w:footnoteReference w:id="17"/>
      </w:r>
      <w:r w:rsidR="004B2274" w:rsidRPr="00FF15BC">
        <w:t xml:space="preserve"> </w:t>
      </w:r>
      <w:r w:rsidRPr="00FF15BC">
        <w:t xml:space="preserve">daughter, while I tell </w:t>
      </w:r>
    </w:p>
    <w:p w14:paraId="1173A04B" w14:textId="77DDC340" w:rsidR="00BD6E04" w:rsidRPr="00FF15BC" w:rsidRDefault="00BD6E04" w:rsidP="0060116A">
      <w:pPr>
        <w:pStyle w:val="Poetry"/>
      </w:pPr>
      <w:r w:rsidRPr="00FF15BC">
        <w:t>The story as it all befell.</w:t>
      </w:r>
    </w:p>
    <w:p w14:paraId="6AA8B4E9" w14:textId="77777777" w:rsidR="0060116A" w:rsidRPr="00FF15BC" w:rsidRDefault="00BD6E04" w:rsidP="0060116A">
      <w:pPr>
        <w:pStyle w:val="Poetry"/>
      </w:pPr>
      <w:r w:rsidRPr="00FF15BC">
        <w:t xml:space="preserve">Of old my father true and brave </w:t>
      </w:r>
    </w:p>
    <w:p w14:paraId="1BD91CCA" w14:textId="1E457BBD" w:rsidR="00BD6E04" w:rsidRPr="00FF15BC" w:rsidRDefault="00BD6E04" w:rsidP="0060116A">
      <w:pPr>
        <w:pStyle w:val="Poetry"/>
      </w:pPr>
      <w:r w:rsidRPr="00FF15BC">
        <w:t>Two boons to Queen Kaikeyi gave.</w:t>
      </w:r>
    </w:p>
    <w:p w14:paraId="2B4F5EAF" w14:textId="77777777" w:rsidR="0060116A" w:rsidRDefault="00BD6E04" w:rsidP="0060116A">
      <w:pPr>
        <w:pStyle w:val="Poetry"/>
      </w:pPr>
      <w:r>
        <w:t xml:space="preserve">Through these the preparations made </w:t>
      </w:r>
    </w:p>
    <w:p w14:paraId="7332260E" w14:textId="653131C6" w:rsidR="00BD6E04" w:rsidRDefault="00BD6E04" w:rsidP="0060116A">
      <w:pPr>
        <w:pStyle w:val="Poetry"/>
      </w:pPr>
      <w:r>
        <w:t>For me to-day by her are stayed,</w:t>
      </w:r>
    </w:p>
    <w:p w14:paraId="65EADB86" w14:textId="77777777" w:rsidR="00BD6E04" w:rsidRDefault="00BD6E04" w:rsidP="0060116A">
      <w:pPr>
        <w:pStyle w:val="Poetry"/>
      </w:pPr>
      <w:r>
        <w:t>For he is bound to disallow</w:t>
      </w:r>
    </w:p>
    <w:p w14:paraId="75EA1912" w14:textId="2102856D" w:rsidR="00BD6E04" w:rsidRDefault="00BD6E04" w:rsidP="004B2274">
      <w:pPr>
        <w:pStyle w:val="Poetry"/>
      </w:pPr>
      <w:r>
        <w:t>This promise by that earlier vow.</w:t>
      </w:r>
    </w:p>
    <w:p w14:paraId="30D0C306" w14:textId="77777777" w:rsidR="00BD6E04" w:rsidRDefault="00BD6E04" w:rsidP="004B2274">
      <w:pPr>
        <w:pStyle w:val="Poetry"/>
      </w:pPr>
      <w:r>
        <w:t>In Dandak forest wild and</w:t>
      </w:r>
      <w:r>
        <w:rPr>
          <w:spacing w:val="-20"/>
        </w:rPr>
        <w:t xml:space="preserve"> </w:t>
      </w:r>
      <w:r>
        <w:t>vast</w:t>
      </w:r>
    </w:p>
    <w:p w14:paraId="2BE00A48" w14:textId="77777777" w:rsidR="004B2274" w:rsidRDefault="00BD6E04" w:rsidP="004B2274">
      <w:pPr>
        <w:pStyle w:val="Poetry"/>
      </w:pPr>
      <w:r>
        <w:rPr>
          <w:spacing w:val="-3"/>
        </w:rPr>
        <w:lastRenderedPageBreak/>
        <w:t xml:space="preserve">Must </w:t>
      </w:r>
      <w:r>
        <w:t xml:space="preserve">fourteen years by me be passed. </w:t>
      </w:r>
    </w:p>
    <w:p w14:paraId="44CC5EBE" w14:textId="77777777" w:rsidR="004B2274" w:rsidRDefault="00BD6E04" w:rsidP="004B2274">
      <w:pPr>
        <w:pStyle w:val="Poetry"/>
        <w:rPr>
          <w:spacing w:val="-3"/>
        </w:rPr>
      </w:pPr>
      <w:r>
        <w:rPr>
          <w:spacing w:val="-4"/>
        </w:rPr>
        <w:t xml:space="preserve">My father’s </w:t>
      </w:r>
      <w:r>
        <w:t xml:space="preserve">will makes Bharat </w:t>
      </w:r>
      <w:r>
        <w:rPr>
          <w:spacing w:val="-3"/>
        </w:rPr>
        <w:t xml:space="preserve">heir, </w:t>
      </w:r>
    </w:p>
    <w:p w14:paraId="2058A911" w14:textId="77777777" w:rsidR="004B2274" w:rsidRDefault="00BD6E04" w:rsidP="004B2274">
      <w:pPr>
        <w:pStyle w:val="Poetry"/>
        <w:rPr>
          <w:spacing w:val="-5"/>
        </w:rPr>
      </w:pPr>
      <w:r>
        <w:t>The kingdom and the throne to</w:t>
      </w:r>
      <w:r>
        <w:rPr>
          <w:spacing w:val="-29"/>
        </w:rPr>
        <w:t xml:space="preserve"> </w:t>
      </w:r>
      <w:r>
        <w:rPr>
          <w:spacing w:val="-5"/>
        </w:rPr>
        <w:t xml:space="preserve">share. </w:t>
      </w:r>
    </w:p>
    <w:p w14:paraId="53D67DD8" w14:textId="6F5B65AE" w:rsidR="00BD6E04" w:rsidRDefault="00BD6E04" w:rsidP="004B2274">
      <w:pPr>
        <w:pStyle w:val="Poetry"/>
      </w:pPr>
      <w:r>
        <w:rPr>
          <w:spacing w:val="-7"/>
        </w:rPr>
        <w:t xml:space="preserve">Now, </w:t>
      </w:r>
      <w:r>
        <w:t>ere the lonely wild I</w:t>
      </w:r>
      <w:r>
        <w:rPr>
          <w:spacing w:val="4"/>
        </w:rPr>
        <w:t xml:space="preserve"> </w:t>
      </w:r>
      <w:r>
        <w:t>seek,</w:t>
      </w:r>
    </w:p>
    <w:p w14:paraId="273FCBC0" w14:textId="77777777" w:rsidR="004B2274" w:rsidRDefault="00BD6E04" w:rsidP="004B2274">
      <w:pPr>
        <w:pStyle w:val="Poetry"/>
      </w:pPr>
      <w:r>
        <w:t xml:space="preserve">I come once more with thee to speak. </w:t>
      </w:r>
    </w:p>
    <w:p w14:paraId="66A697F1" w14:textId="045AB78A" w:rsidR="00BD6E04" w:rsidRDefault="00BD6E04" w:rsidP="004B2274">
      <w:pPr>
        <w:pStyle w:val="Poetry"/>
      </w:pPr>
      <w:r>
        <w:t>In Bharat’s presence, O my dame,</w:t>
      </w:r>
    </w:p>
    <w:p w14:paraId="0558DDF7" w14:textId="77777777" w:rsidR="004B2274" w:rsidRDefault="00BD6E04" w:rsidP="004B2274">
      <w:pPr>
        <w:pStyle w:val="Poetry"/>
      </w:pPr>
      <w:r>
        <w:rPr>
          <w:spacing w:val="-10"/>
        </w:rPr>
        <w:t xml:space="preserve">Ne’er </w:t>
      </w:r>
      <w:r>
        <w:t xml:space="preserve">speak with pride of </w:t>
      </w:r>
      <w:r>
        <w:rPr>
          <w:spacing w:val="-7"/>
        </w:rPr>
        <w:t xml:space="preserve">Rama’s </w:t>
      </w:r>
      <w:r>
        <w:t xml:space="preserve">name: </w:t>
      </w:r>
    </w:p>
    <w:p w14:paraId="201FD58A" w14:textId="55785B71" w:rsidR="00BD6E04" w:rsidRDefault="00BD6E04" w:rsidP="004B2274">
      <w:pPr>
        <w:pStyle w:val="Poetry"/>
      </w:pPr>
      <w:r>
        <w:rPr>
          <w:spacing w:val="-4"/>
        </w:rPr>
        <w:t xml:space="preserve">Another’s </w:t>
      </w:r>
      <w:r>
        <w:t>eulogy to hear</w:t>
      </w:r>
    </w:p>
    <w:p w14:paraId="05A4F37B" w14:textId="77777777" w:rsidR="004B2274" w:rsidRDefault="00BD6E04" w:rsidP="004B2274">
      <w:pPr>
        <w:pStyle w:val="Poetry"/>
        <w:rPr>
          <w:spacing w:val="-6"/>
        </w:rPr>
      </w:pPr>
      <w:r>
        <w:rPr>
          <w:spacing w:val="-3"/>
        </w:rPr>
        <w:t xml:space="preserve">Is </w:t>
      </w:r>
      <w:r>
        <w:t xml:space="preserve">hateful to a </w:t>
      </w:r>
      <w:r>
        <w:rPr>
          <w:spacing w:val="-6"/>
        </w:rPr>
        <w:t xml:space="preserve">monarch’s </w:t>
      </w:r>
    </w:p>
    <w:p w14:paraId="004FD293" w14:textId="0B5CE409" w:rsidR="00BD6E04" w:rsidRDefault="00BD6E04" w:rsidP="004B2274">
      <w:pPr>
        <w:pStyle w:val="Poetry"/>
      </w:pPr>
      <w:r>
        <w:rPr>
          <w:spacing w:val="-4"/>
        </w:rPr>
        <w:t xml:space="preserve">ear. </w:t>
      </w:r>
      <w:r>
        <w:t>Thou must with love his rule</w:t>
      </w:r>
      <w:r>
        <w:rPr>
          <w:spacing w:val="-35"/>
        </w:rPr>
        <w:t xml:space="preserve"> </w:t>
      </w:r>
      <w:r>
        <w:t>obey</w:t>
      </w:r>
    </w:p>
    <w:p w14:paraId="7C114808" w14:textId="77777777" w:rsidR="004B2274" w:rsidRDefault="00BD6E04" w:rsidP="004B2274">
      <w:pPr>
        <w:pStyle w:val="Poetry"/>
      </w:pPr>
      <w:r w:rsidRPr="004B2274">
        <w:t xml:space="preserve">To whom my father yields the sway. </w:t>
      </w:r>
    </w:p>
    <w:p w14:paraId="10BB160A" w14:textId="77777777" w:rsidR="004B2274" w:rsidRDefault="00BD6E04" w:rsidP="004B2274">
      <w:pPr>
        <w:pStyle w:val="Poetry"/>
      </w:pPr>
      <w:r w:rsidRPr="004B2274">
        <w:t>With love and sweet observance learn</w:t>
      </w:r>
    </w:p>
    <w:p w14:paraId="42DE675B" w14:textId="05FD514A" w:rsidR="004B2274" w:rsidRDefault="00BD6E04" w:rsidP="004B2274">
      <w:pPr>
        <w:pStyle w:val="Poetry"/>
      </w:pPr>
      <w:r w:rsidRPr="004B2274">
        <w:t xml:space="preserve">His grace, and more the king’s, to earn. </w:t>
      </w:r>
    </w:p>
    <w:p w14:paraId="6C7324A6" w14:textId="77777777" w:rsidR="004B2274" w:rsidRDefault="00BD6E04" w:rsidP="004B2274">
      <w:pPr>
        <w:pStyle w:val="Poetry"/>
      </w:pPr>
      <w:r w:rsidRPr="004B2274">
        <w:t xml:space="preserve">Now, that my father may not break </w:t>
      </w:r>
    </w:p>
    <w:p w14:paraId="18FEA97E" w14:textId="77777777" w:rsidR="004B2274" w:rsidRDefault="00BD6E04" w:rsidP="004B2274">
      <w:pPr>
        <w:pStyle w:val="Poetry"/>
      </w:pPr>
      <w:r w:rsidRPr="004B2274">
        <w:t xml:space="preserve">The words of promise that he spake, </w:t>
      </w:r>
    </w:p>
    <w:p w14:paraId="63282F99" w14:textId="77777777" w:rsidR="004B2274" w:rsidRDefault="00BD6E04" w:rsidP="004B2274">
      <w:pPr>
        <w:pStyle w:val="Poetry"/>
      </w:pPr>
      <w:r w:rsidRPr="004B2274">
        <w:t xml:space="preserve">To the drear wood my steps are bent: </w:t>
      </w:r>
    </w:p>
    <w:p w14:paraId="114DF0CD" w14:textId="7CB91359" w:rsidR="00BD6E04" w:rsidRPr="004B2274" w:rsidRDefault="00BD6E04" w:rsidP="004B2274">
      <w:pPr>
        <w:pStyle w:val="Poetry"/>
      </w:pPr>
      <w:r w:rsidRPr="004B2274">
        <w:t>Be firm, good Sita, and content.</w:t>
      </w:r>
    </w:p>
    <w:p w14:paraId="5CEBF2A5" w14:textId="77777777" w:rsidR="004B2274" w:rsidRPr="00FF15BC" w:rsidRDefault="00BD6E04" w:rsidP="004B2274">
      <w:pPr>
        <w:pStyle w:val="Poetry"/>
      </w:pPr>
      <w:r w:rsidRPr="00FF15BC">
        <w:t xml:space="preserve">Through all that time, my blameless spouse, </w:t>
      </w:r>
    </w:p>
    <w:p w14:paraId="761BA011" w14:textId="17B6DA93" w:rsidR="00BD6E04" w:rsidRPr="00FF15BC" w:rsidRDefault="00BD6E04" w:rsidP="004B2274">
      <w:pPr>
        <w:pStyle w:val="Poetry"/>
      </w:pPr>
      <w:r w:rsidRPr="00FF15BC">
        <w:t>Keep well thy fasts and holy vows.</w:t>
      </w:r>
    </w:p>
    <w:p w14:paraId="4751E499" w14:textId="77777777" w:rsidR="009B2265" w:rsidRPr="00FF15BC" w:rsidRDefault="00BD6E04" w:rsidP="004B2274">
      <w:pPr>
        <w:pStyle w:val="Poetry"/>
      </w:pPr>
      <w:r w:rsidRPr="00FF15BC">
        <w:t xml:space="preserve">Rise from thy bed at break of day, </w:t>
      </w:r>
    </w:p>
    <w:p w14:paraId="5945F8E3" w14:textId="77777777" w:rsidR="009B2265" w:rsidRPr="00FF15BC" w:rsidRDefault="00BD6E04" w:rsidP="004B2274">
      <w:pPr>
        <w:pStyle w:val="Poetry"/>
      </w:pPr>
      <w:r w:rsidRPr="00FF15BC">
        <w:t xml:space="preserve">And to the Gods due worship pay. </w:t>
      </w:r>
    </w:p>
    <w:p w14:paraId="375768CE" w14:textId="77777777" w:rsidR="009B2265" w:rsidRPr="00FF15BC" w:rsidRDefault="00BD6E04" w:rsidP="004B2274">
      <w:pPr>
        <w:pStyle w:val="Poetry"/>
      </w:pPr>
      <w:r w:rsidRPr="00FF15BC">
        <w:t xml:space="preserve">With meek and lowly love revere </w:t>
      </w:r>
    </w:p>
    <w:p w14:paraId="06B66D15" w14:textId="77777777" w:rsidR="009B2265" w:rsidRPr="00FF15BC" w:rsidRDefault="00BD6E04" w:rsidP="004B2274">
      <w:pPr>
        <w:pStyle w:val="Poetry"/>
      </w:pPr>
      <w:r w:rsidRPr="00FF15BC">
        <w:t xml:space="preserve">The lord of men, my father dear, </w:t>
      </w:r>
    </w:p>
    <w:p w14:paraId="1CD8B235" w14:textId="2F5C65B4" w:rsidR="00BD6E04" w:rsidRPr="00FF15BC" w:rsidRDefault="00BD6E04" w:rsidP="004B2274">
      <w:pPr>
        <w:pStyle w:val="Poetry"/>
      </w:pPr>
      <w:r w:rsidRPr="00FF15BC">
        <w:t>And reverence to Kausalya show,</w:t>
      </w:r>
    </w:p>
    <w:p w14:paraId="08A10CBF" w14:textId="77777777" w:rsidR="009B2265" w:rsidRDefault="00BD6E04" w:rsidP="009B2265">
      <w:pPr>
        <w:pStyle w:val="Poetry"/>
      </w:pPr>
      <w:r>
        <w:t>My mother, worn with eld</w:t>
      </w:r>
      <w:r w:rsidR="009B2265">
        <w:rPr>
          <w:rStyle w:val="FootnoteReference"/>
          <w:color w:val="231F20"/>
        </w:rPr>
        <w:footnoteReference w:id="18"/>
      </w:r>
      <w:r w:rsidR="009B2265">
        <w:t xml:space="preserve"> </w:t>
      </w:r>
      <w:r>
        <w:t xml:space="preserve">and woe: </w:t>
      </w:r>
    </w:p>
    <w:p w14:paraId="403954E0" w14:textId="129C1367" w:rsidR="00BD6E04" w:rsidRDefault="00BD6E04" w:rsidP="009B2265">
      <w:pPr>
        <w:pStyle w:val="Poetry"/>
      </w:pPr>
      <w:r>
        <w:t>By duty’s law, O best of dames,</w:t>
      </w:r>
    </w:p>
    <w:p w14:paraId="39E21A85" w14:textId="77777777" w:rsidR="009B2265" w:rsidRDefault="00BD6E04" w:rsidP="009B2265">
      <w:pPr>
        <w:pStyle w:val="Poetry"/>
      </w:pPr>
      <w:r>
        <w:t xml:space="preserve">High worship from thy love she claims, </w:t>
      </w:r>
    </w:p>
    <w:p w14:paraId="19C87DAE" w14:textId="77777777" w:rsidR="009B2265" w:rsidRDefault="00BD6E04" w:rsidP="009B2265">
      <w:pPr>
        <w:pStyle w:val="Poetry"/>
      </w:pPr>
      <w:r>
        <w:t xml:space="preserve">Nor to the other queens refuse </w:t>
      </w:r>
    </w:p>
    <w:p w14:paraId="40A4957A" w14:textId="77777777" w:rsidR="009B2265" w:rsidRDefault="00BD6E04" w:rsidP="009B2265">
      <w:pPr>
        <w:pStyle w:val="Poetry"/>
      </w:pPr>
      <w:r>
        <w:t xml:space="preserve">Observance, rendering each her dues: </w:t>
      </w:r>
    </w:p>
    <w:p w14:paraId="7279E2FF" w14:textId="3B8A3874" w:rsidR="00BD6E04" w:rsidRDefault="00BD6E04" w:rsidP="009B2265">
      <w:pPr>
        <w:pStyle w:val="Poetry"/>
      </w:pPr>
      <w:r>
        <w:t>By love and fond attention shown</w:t>
      </w:r>
    </w:p>
    <w:p w14:paraId="051251C4" w14:textId="77777777" w:rsidR="009B2265" w:rsidRDefault="00BD6E04" w:rsidP="009B2265">
      <w:pPr>
        <w:pStyle w:val="Poetry"/>
      </w:pPr>
      <w:r>
        <w:t xml:space="preserve">They are my mothers like mine own. </w:t>
      </w:r>
    </w:p>
    <w:p w14:paraId="490657BB" w14:textId="05075346" w:rsidR="00BD6E04" w:rsidRDefault="00BD6E04" w:rsidP="009B2265">
      <w:pPr>
        <w:pStyle w:val="Poetry"/>
      </w:pPr>
      <w:r>
        <w:t>Let Bharat and Satrughna bear</w:t>
      </w:r>
    </w:p>
    <w:p w14:paraId="27ABEEFF" w14:textId="77777777" w:rsidR="009B2265" w:rsidRDefault="00BD6E04" w:rsidP="009B2265">
      <w:pPr>
        <w:pStyle w:val="Poetry"/>
      </w:pPr>
      <w:r>
        <w:lastRenderedPageBreak/>
        <w:t xml:space="preserve">In thy sweet love a special share: </w:t>
      </w:r>
    </w:p>
    <w:p w14:paraId="37276ED9" w14:textId="77777777" w:rsidR="009B2265" w:rsidRDefault="00BD6E04" w:rsidP="009B2265">
      <w:pPr>
        <w:pStyle w:val="Poetry"/>
      </w:pPr>
      <w:r>
        <w:t xml:space="preserve">Dear as </w:t>
      </w:r>
      <w:r>
        <w:rPr>
          <w:spacing w:val="-3"/>
        </w:rPr>
        <w:t xml:space="preserve">my </w:t>
      </w:r>
      <w:r>
        <w:t xml:space="preserve">life, O let them be </w:t>
      </w:r>
    </w:p>
    <w:p w14:paraId="30EC913D" w14:textId="77777777" w:rsidR="009B2265" w:rsidRDefault="00BD6E04" w:rsidP="009B2265">
      <w:pPr>
        <w:pStyle w:val="Poetry"/>
        <w:rPr>
          <w:spacing w:val="-4"/>
        </w:rPr>
      </w:pPr>
      <w:r>
        <w:t xml:space="preserve">Like brother and like son to </w:t>
      </w:r>
      <w:r>
        <w:rPr>
          <w:spacing w:val="-4"/>
        </w:rPr>
        <w:t xml:space="preserve">thee. </w:t>
      </w:r>
    </w:p>
    <w:p w14:paraId="13608DF5" w14:textId="7ED44874" w:rsidR="00BD6E04" w:rsidRDefault="00BD6E04" w:rsidP="009B2265">
      <w:pPr>
        <w:pStyle w:val="Poetry"/>
      </w:pPr>
      <w:r>
        <w:t>In every word and deed</w:t>
      </w:r>
      <w:r>
        <w:rPr>
          <w:spacing w:val="-7"/>
        </w:rPr>
        <w:t xml:space="preserve"> </w:t>
      </w:r>
      <w:r>
        <w:t>refrain</w:t>
      </w:r>
    </w:p>
    <w:p w14:paraId="72A911C7" w14:textId="77777777" w:rsidR="009B2265" w:rsidRDefault="00BD6E04" w:rsidP="009B2265">
      <w:pPr>
        <w:pStyle w:val="Poetry"/>
      </w:pPr>
      <w:r>
        <w:rPr>
          <w:spacing w:val="-3"/>
        </w:rPr>
        <w:t xml:space="preserve">From </w:t>
      </w:r>
      <w:r>
        <w:t xml:space="preserve">aught that </w:t>
      </w:r>
      <w:r>
        <w:rPr>
          <w:spacing w:val="-5"/>
        </w:rPr>
        <w:t xml:space="preserve">Bharat’s </w:t>
      </w:r>
      <w:r>
        <w:t xml:space="preserve">soul may pain: </w:t>
      </w:r>
    </w:p>
    <w:p w14:paraId="7A32AE7E" w14:textId="7E8C97D0" w:rsidR="00BD6E04" w:rsidRDefault="00BD6E04" w:rsidP="009B2265">
      <w:pPr>
        <w:pStyle w:val="Poetry"/>
      </w:pPr>
      <w:r>
        <w:rPr>
          <w:spacing w:val="-3"/>
        </w:rPr>
        <w:t xml:space="preserve">He </w:t>
      </w:r>
      <w:r>
        <w:t xml:space="preserve">is </w:t>
      </w:r>
      <w:r>
        <w:rPr>
          <w:spacing w:val="-7"/>
        </w:rPr>
        <w:t xml:space="preserve">Ayodhya’s </w:t>
      </w:r>
      <w:r>
        <w:t>king and</w:t>
      </w:r>
      <w:r>
        <w:rPr>
          <w:spacing w:val="8"/>
        </w:rPr>
        <w:t xml:space="preserve"> </w:t>
      </w:r>
      <w:r>
        <w:t>mine,</w:t>
      </w:r>
    </w:p>
    <w:p w14:paraId="055D0459" w14:textId="77777777" w:rsidR="00BD6E04" w:rsidRDefault="00BD6E04" w:rsidP="009B2265">
      <w:pPr>
        <w:pStyle w:val="Poetry"/>
      </w:pPr>
      <w:r>
        <w:t>The head and lord of all our</w:t>
      </w:r>
      <w:r>
        <w:rPr>
          <w:spacing w:val="-35"/>
        </w:rPr>
        <w:t xml:space="preserve"> </w:t>
      </w:r>
      <w:r>
        <w:t>line.</w:t>
      </w:r>
    </w:p>
    <w:p w14:paraId="593A1E82" w14:textId="77777777" w:rsidR="009B2265" w:rsidRDefault="00BD6E04" w:rsidP="009B2265">
      <w:pPr>
        <w:pStyle w:val="Poetry"/>
      </w:pPr>
      <w:r>
        <w:rPr>
          <w:spacing w:val="-3"/>
        </w:rPr>
        <w:t xml:space="preserve">For </w:t>
      </w:r>
      <w:r>
        <w:t xml:space="preserve">those who serve and love them much </w:t>
      </w:r>
    </w:p>
    <w:p w14:paraId="5C7C8573" w14:textId="5B1BEC03" w:rsidR="00BD6E04" w:rsidRDefault="00BD6E04" w:rsidP="009B2265">
      <w:pPr>
        <w:pStyle w:val="Poetry"/>
      </w:pPr>
      <w:r>
        <w:rPr>
          <w:spacing w:val="-3"/>
        </w:rPr>
        <w:t xml:space="preserve">With </w:t>
      </w:r>
      <w:r>
        <w:t xml:space="preserve">weariless </w:t>
      </w:r>
      <w:r>
        <w:rPr>
          <w:spacing w:val="-3"/>
        </w:rPr>
        <w:t>endeavour,</w:t>
      </w:r>
      <w:r>
        <w:rPr>
          <w:spacing w:val="2"/>
        </w:rPr>
        <w:t xml:space="preserve"> </w:t>
      </w:r>
      <w:r>
        <w:t>touch</w:t>
      </w:r>
    </w:p>
    <w:p w14:paraId="1BC66641" w14:textId="77777777" w:rsidR="009B2265" w:rsidRDefault="00BD6E04" w:rsidP="009B2265">
      <w:pPr>
        <w:pStyle w:val="Poetry"/>
      </w:pPr>
      <w:r>
        <w:t xml:space="preserve">And win the gracious hearts of kings. </w:t>
      </w:r>
    </w:p>
    <w:p w14:paraId="2BFFA546" w14:textId="77777777" w:rsidR="009B2265" w:rsidRDefault="00BD6E04" w:rsidP="009B2265">
      <w:pPr>
        <w:pStyle w:val="Poetry"/>
      </w:pPr>
      <w:r>
        <w:t xml:space="preserve">While wrath from disobedience springs. </w:t>
      </w:r>
    </w:p>
    <w:p w14:paraId="4CBD73F9" w14:textId="77777777" w:rsidR="009B2265" w:rsidRDefault="00BD6E04" w:rsidP="009B2265">
      <w:pPr>
        <w:pStyle w:val="Poetry"/>
        <w:rPr>
          <w:spacing w:val="-4"/>
        </w:rPr>
      </w:pPr>
      <w:r>
        <w:t>Great monarchs from their presence</w:t>
      </w:r>
      <w:r>
        <w:rPr>
          <w:spacing w:val="-28"/>
        </w:rPr>
        <w:t xml:space="preserve"> </w:t>
      </w:r>
      <w:r>
        <w:rPr>
          <w:spacing w:val="-4"/>
        </w:rPr>
        <w:t xml:space="preserve">send </w:t>
      </w:r>
    </w:p>
    <w:p w14:paraId="301872AE" w14:textId="09744666" w:rsidR="00BD6E04" w:rsidRDefault="00BD6E04" w:rsidP="009B2265">
      <w:pPr>
        <w:pStyle w:val="Poetry"/>
      </w:pPr>
      <w:r>
        <w:t>Their lawful sons who still</w:t>
      </w:r>
      <w:r>
        <w:rPr>
          <w:spacing w:val="-11"/>
        </w:rPr>
        <w:t xml:space="preserve"> </w:t>
      </w:r>
      <w:r>
        <w:t>offend,</w:t>
      </w:r>
    </w:p>
    <w:p w14:paraId="5853B7E1" w14:textId="77777777" w:rsidR="009B2265" w:rsidRDefault="00BD6E04" w:rsidP="009B2265">
      <w:pPr>
        <w:pStyle w:val="Poetry"/>
      </w:pPr>
      <w:r>
        <w:t xml:space="preserve">And welcome to the vacant place </w:t>
      </w:r>
    </w:p>
    <w:p w14:paraId="14FF003A" w14:textId="77777777" w:rsidR="009B2265" w:rsidRDefault="00BD6E04" w:rsidP="009B2265">
      <w:pPr>
        <w:pStyle w:val="Poetry"/>
      </w:pPr>
      <w:r>
        <w:t xml:space="preserve">Good children of an alien race. </w:t>
      </w:r>
    </w:p>
    <w:p w14:paraId="5DBF82FD" w14:textId="77777777" w:rsidR="009B2265" w:rsidRDefault="00BD6E04" w:rsidP="009B2265">
      <w:pPr>
        <w:pStyle w:val="Poetry"/>
        <w:rPr>
          <w:spacing w:val="-5"/>
        </w:rPr>
      </w:pPr>
      <w:r>
        <w:t>Then, best of women, rest thou</w:t>
      </w:r>
      <w:r>
        <w:rPr>
          <w:spacing w:val="-29"/>
        </w:rPr>
        <w:t xml:space="preserve"> </w:t>
      </w:r>
      <w:r>
        <w:rPr>
          <w:spacing w:val="-5"/>
        </w:rPr>
        <w:t xml:space="preserve">here, </w:t>
      </w:r>
    </w:p>
    <w:p w14:paraId="34F45840" w14:textId="15B86320" w:rsidR="00BD6E04" w:rsidRDefault="00BD6E04" w:rsidP="009B2265">
      <w:pPr>
        <w:pStyle w:val="Poetry"/>
      </w:pPr>
      <w:r>
        <w:t xml:space="preserve">And </w:t>
      </w:r>
      <w:r>
        <w:rPr>
          <w:spacing w:val="-5"/>
        </w:rPr>
        <w:t xml:space="preserve">Bharat’s </w:t>
      </w:r>
      <w:r>
        <w:t>will with love</w:t>
      </w:r>
      <w:r>
        <w:rPr>
          <w:spacing w:val="-3"/>
        </w:rPr>
        <w:t xml:space="preserve"> </w:t>
      </w:r>
      <w:r>
        <w:t>revere.</w:t>
      </w:r>
    </w:p>
    <w:p w14:paraId="1CEA5D54" w14:textId="77777777" w:rsidR="00BD6E04" w:rsidRDefault="00BD6E04" w:rsidP="009B2265">
      <w:pPr>
        <w:pStyle w:val="Poetry"/>
      </w:pPr>
      <w:r>
        <w:t>Obedient to thy king</w:t>
      </w:r>
      <w:r>
        <w:rPr>
          <w:spacing w:val="-18"/>
        </w:rPr>
        <w:t xml:space="preserve"> </w:t>
      </w:r>
      <w:r>
        <w:t>remain,</w:t>
      </w:r>
    </w:p>
    <w:p w14:paraId="020E9E7C" w14:textId="77777777" w:rsidR="009B2265" w:rsidRDefault="00BD6E04" w:rsidP="009B2265">
      <w:pPr>
        <w:pStyle w:val="Poetry"/>
      </w:pPr>
      <w:r>
        <w:t>And still thy vows of truth</w:t>
      </w:r>
      <w:r>
        <w:rPr>
          <w:spacing w:val="-23"/>
        </w:rPr>
        <w:t xml:space="preserve"> </w:t>
      </w:r>
      <w:r>
        <w:t xml:space="preserve">maintain. </w:t>
      </w:r>
    </w:p>
    <w:p w14:paraId="6678E364" w14:textId="77777777" w:rsidR="009B2265" w:rsidRDefault="00BD6E04" w:rsidP="009B2265">
      <w:pPr>
        <w:pStyle w:val="Poetry"/>
      </w:pPr>
      <w:r>
        <w:rPr>
          <w:spacing w:val="-11"/>
        </w:rPr>
        <w:t xml:space="preserve">To </w:t>
      </w:r>
      <w:r>
        <w:t xml:space="preserve">the wide wood </w:t>
      </w:r>
      <w:r>
        <w:rPr>
          <w:spacing w:val="-3"/>
        </w:rPr>
        <w:t xml:space="preserve">my </w:t>
      </w:r>
      <w:r>
        <w:t xml:space="preserve">steps I bend: </w:t>
      </w:r>
    </w:p>
    <w:p w14:paraId="660B1D54" w14:textId="05E2BCFD" w:rsidR="00BD6E04" w:rsidRDefault="00BD6E04" w:rsidP="009B2265">
      <w:pPr>
        <w:pStyle w:val="Poetry"/>
      </w:pPr>
      <w:r>
        <w:t>Make thou thy dwelling</w:t>
      </w:r>
      <w:r>
        <w:rPr>
          <w:spacing w:val="-6"/>
        </w:rPr>
        <w:t xml:space="preserve"> </w:t>
      </w:r>
      <w:r>
        <w:t>here;</w:t>
      </w:r>
    </w:p>
    <w:p w14:paraId="7D4E9C84" w14:textId="335200EC" w:rsidR="009B2265" w:rsidRDefault="00BD6E04" w:rsidP="009B2265">
      <w:pPr>
        <w:pStyle w:val="Poetry"/>
      </w:pPr>
      <w:r>
        <w:t xml:space="preserve">See that thy conduct ne’er offend, </w:t>
      </w:r>
    </w:p>
    <w:p w14:paraId="53711A19" w14:textId="76462D8E" w:rsidR="00BD6E04" w:rsidRPr="009B2265" w:rsidRDefault="00BD6E04" w:rsidP="009B2265">
      <w:pPr>
        <w:pStyle w:val="Poetry"/>
      </w:pPr>
      <w:r w:rsidRPr="009B2265">
        <w:t>And keep my words,</w:t>
      </w:r>
      <w:r>
        <w:t xml:space="preserve"> my </w:t>
      </w:r>
      <w:r w:rsidRPr="009B2265">
        <w:t>dear.”</w:t>
      </w:r>
    </w:p>
    <w:p w14:paraId="6553233D" w14:textId="77777777" w:rsidR="00BD6E04" w:rsidRDefault="00BD6E04" w:rsidP="00BD6E04">
      <w:pPr>
        <w:pStyle w:val="BodyText"/>
        <w:spacing w:before="6"/>
        <w:rPr>
          <w:sz w:val="26"/>
        </w:rPr>
      </w:pPr>
    </w:p>
    <w:p w14:paraId="0E649B71" w14:textId="44ABE670" w:rsidR="009B2265" w:rsidRDefault="00BD6E04" w:rsidP="009B2265">
      <w:pPr>
        <w:pStyle w:val="Heading4"/>
      </w:pPr>
      <w:r>
        <w:t xml:space="preserve">Canto XXVII </w:t>
      </w:r>
    </w:p>
    <w:p w14:paraId="417BD85E" w14:textId="0C32A806" w:rsidR="00BD6E04" w:rsidRPr="009B2265" w:rsidRDefault="00BD6E04" w:rsidP="009B2265">
      <w:pPr>
        <w:pStyle w:val="Bodynoindent"/>
        <w:jc w:val="left"/>
        <w:rPr>
          <w:i/>
          <w:iCs/>
        </w:rPr>
      </w:pPr>
      <w:r w:rsidRPr="009B2265">
        <w:rPr>
          <w:i/>
          <w:iCs/>
        </w:rPr>
        <w:t>Sita’s Speech.</w:t>
      </w:r>
    </w:p>
    <w:p w14:paraId="2FE18E30" w14:textId="77777777" w:rsidR="009B2265" w:rsidRDefault="00BD6E04" w:rsidP="009B2265">
      <w:pPr>
        <w:pStyle w:val="Poetry"/>
      </w:pPr>
      <w:r>
        <w:t xml:space="preserve">His sweetly-speaking bride, who best </w:t>
      </w:r>
    </w:p>
    <w:p w14:paraId="7A82B760" w14:textId="77777777" w:rsidR="009B2265" w:rsidRDefault="00BD6E04" w:rsidP="009B2265">
      <w:pPr>
        <w:pStyle w:val="Poetry"/>
      </w:pPr>
      <w:r>
        <w:t xml:space="preserve">Deserved her lord, he thus addressed. </w:t>
      </w:r>
    </w:p>
    <w:p w14:paraId="3FD8F25B" w14:textId="77777777" w:rsidR="009B2265" w:rsidRDefault="00BD6E04" w:rsidP="009B2265">
      <w:pPr>
        <w:pStyle w:val="Poetry"/>
      </w:pPr>
      <w:r>
        <w:t xml:space="preserve">Then tender love bade passion wake, </w:t>
      </w:r>
    </w:p>
    <w:p w14:paraId="472855A1" w14:textId="03C1E0C7" w:rsidR="00BD6E04" w:rsidRDefault="00BD6E04" w:rsidP="009B2265">
      <w:pPr>
        <w:pStyle w:val="Poetry"/>
      </w:pPr>
      <w:r>
        <w:t>And thus the fair Videhan spake:</w:t>
      </w:r>
    </w:p>
    <w:p w14:paraId="3DF3E32E" w14:textId="77777777" w:rsidR="009B2265" w:rsidRDefault="00BD6E04" w:rsidP="009B2265">
      <w:pPr>
        <w:pStyle w:val="Poetry"/>
      </w:pPr>
      <w:r>
        <w:t xml:space="preserve">“What words are these that thou hast said? </w:t>
      </w:r>
    </w:p>
    <w:p w14:paraId="7169E644" w14:textId="00D67284" w:rsidR="00BD6E04" w:rsidRDefault="00BD6E04" w:rsidP="009B2265">
      <w:pPr>
        <w:pStyle w:val="Poetry"/>
      </w:pPr>
      <w:r>
        <w:t>Contempt of me the thought has bred.</w:t>
      </w:r>
    </w:p>
    <w:p w14:paraId="06B3A44F" w14:textId="77777777" w:rsidR="00BD6E04" w:rsidRDefault="00BD6E04" w:rsidP="009B2265">
      <w:pPr>
        <w:pStyle w:val="Poetry"/>
      </w:pPr>
      <w:r>
        <w:t>O best of heroes, I dismiss</w:t>
      </w:r>
    </w:p>
    <w:p w14:paraId="34B329DD" w14:textId="77777777" w:rsidR="00BD6E04" w:rsidRDefault="00BD6E04" w:rsidP="009B2265">
      <w:pPr>
        <w:pStyle w:val="Poetry"/>
      </w:pPr>
      <w:r>
        <w:lastRenderedPageBreak/>
        <w:t>With bitter scorn a speech like this:</w:t>
      </w:r>
    </w:p>
    <w:p w14:paraId="718788FC" w14:textId="77777777" w:rsidR="009B2265" w:rsidRDefault="009B2265" w:rsidP="009B2265">
      <w:pPr>
        <w:pStyle w:val="Poetry"/>
      </w:pPr>
    </w:p>
    <w:p w14:paraId="5859E1D8" w14:textId="505F4283" w:rsidR="00BD6E04" w:rsidRDefault="00BD6E04" w:rsidP="009B2265">
      <w:pPr>
        <w:pStyle w:val="Poetry"/>
      </w:pPr>
      <w:r>
        <w:t>Unworthy of a warrior’s fame</w:t>
      </w:r>
    </w:p>
    <w:p w14:paraId="2BBDEBC8" w14:textId="77777777" w:rsidR="009B2265" w:rsidRDefault="00BD6E04" w:rsidP="009B2265">
      <w:pPr>
        <w:pStyle w:val="Poetry"/>
      </w:pPr>
      <w:r>
        <w:rPr>
          <w:spacing w:val="-5"/>
        </w:rPr>
        <w:t xml:space="preserve">It </w:t>
      </w:r>
      <w:r>
        <w:t xml:space="preserve">taints a </w:t>
      </w:r>
      <w:r>
        <w:rPr>
          <w:spacing w:val="-6"/>
        </w:rPr>
        <w:t xml:space="preserve">monarch’s </w:t>
      </w:r>
      <w:r>
        <w:t xml:space="preserve">son with shame, </w:t>
      </w:r>
    </w:p>
    <w:p w14:paraId="352F4C93" w14:textId="77777777" w:rsidR="009B2265" w:rsidRDefault="00BD6E04" w:rsidP="009B2265">
      <w:pPr>
        <w:pStyle w:val="Poetry"/>
      </w:pPr>
      <w:r>
        <w:rPr>
          <w:spacing w:val="-10"/>
        </w:rPr>
        <w:t xml:space="preserve">Ne’er </w:t>
      </w:r>
      <w:r>
        <w:t xml:space="preserve">to be heard from those who know </w:t>
      </w:r>
    </w:p>
    <w:p w14:paraId="0B39FE27" w14:textId="300B1B9E" w:rsidR="00BD6E04" w:rsidRDefault="00BD6E04" w:rsidP="009B2265">
      <w:pPr>
        <w:pStyle w:val="Poetry"/>
      </w:pPr>
      <w:r>
        <w:t>The science of the sword and</w:t>
      </w:r>
      <w:r>
        <w:rPr>
          <w:spacing w:val="-13"/>
        </w:rPr>
        <w:t xml:space="preserve"> </w:t>
      </w:r>
      <w:r>
        <w:rPr>
          <w:spacing w:val="-5"/>
        </w:rPr>
        <w:t>bow.</w:t>
      </w:r>
    </w:p>
    <w:p w14:paraId="01B1EFE0" w14:textId="77777777" w:rsidR="009B2265" w:rsidRDefault="00BD6E04" w:rsidP="009B2265">
      <w:pPr>
        <w:pStyle w:val="Poetry"/>
      </w:pPr>
      <w:r>
        <w:rPr>
          <w:spacing w:val="-4"/>
        </w:rPr>
        <w:t xml:space="preserve">My </w:t>
      </w:r>
      <w:r>
        <w:t xml:space="preserve">lord, the </w:t>
      </w:r>
      <w:r>
        <w:rPr>
          <w:spacing w:val="-3"/>
        </w:rPr>
        <w:t xml:space="preserve">mother, </w:t>
      </w:r>
      <w:r>
        <w:t xml:space="preserve">sire, and son </w:t>
      </w:r>
    </w:p>
    <w:p w14:paraId="5EBFBAE6" w14:textId="77777777" w:rsidR="009B2265" w:rsidRDefault="00BD6E04" w:rsidP="009B2265">
      <w:pPr>
        <w:pStyle w:val="Poetry"/>
      </w:pPr>
      <w:r>
        <w:t xml:space="preserve">Receive their lots by merit won; </w:t>
      </w:r>
    </w:p>
    <w:p w14:paraId="4AD7DA1C" w14:textId="224C28A3" w:rsidR="00BD6E04" w:rsidRDefault="00BD6E04" w:rsidP="009B2265">
      <w:pPr>
        <w:pStyle w:val="Poetry"/>
      </w:pPr>
      <w:r>
        <w:t>The</w:t>
      </w:r>
      <w:r>
        <w:rPr>
          <w:spacing w:val="-10"/>
        </w:rPr>
        <w:t xml:space="preserve"> </w:t>
      </w:r>
      <w:r>
        <w:t>brother</w:t>
      </w:r>
      <w:r>
        <w:rPr>
          <w:spacing w:val="-10"/>
        </w:rPr>
        <w:t xml:space="preserve"> </w:t>
      </w:r>
      <w:r>
        <w:t>and</w:t>
      </w:r>
      <w:r>
        <w:rPr>
          <w:spacing w:val="-9"/>
        </w:rPr>
        <w:t xml:space="preserve"> </w:t>
      </w:r>
      <w:r>
        <w:t>the</w:t>
      </w:r>
      <w:r>
        <w:rPr>
          <w:spacing w:val="-10"/>
        </w:rPr>
        <w:t xml:space="preserve"> </w:t>
      </w:r>
      <w:r>
        <w:t>daughter</w:t>
      </w:r>
      <w:r>
        <w:rPr>
          <w:spacing w:val="-9"/>
        </w:rPr>
        <w:t xml:space="preserve"> </w:t>
      </w:r>
      <w:r>
        <w:rPr>
          <w:spacing w:val="-4"/>
        </w:rPr>
        <w:t>find</w:t>
      </w:r>
    </w:p>
    <w:p w14:paraId="3B32A893" w14:textId="77777777" w:rsidR="009B2265" w:rsidRDefault="00BD6E04" w:rsidP="009B2265">
      <w:pPr>
        <w:pStyle w:val="Poetry"/>
      </w:pPr>
      <w:r>
        <w:t xml:space="preserve">The portions to their deeds assigned. </w:t>
      </w:r>
    </w:p>
    <w:p w14:paraId="55D74A00" w14:textId="7C71F78C" w:rsidR="00BD6E04" w:rsidRDefault="00BD6E04" w:rsidP="009B2265">
      <w:pPr>
        <w:pStyle w:val="Poetry"/>
      </w:pPr>
      <w:r>
        <w:t>The wife alone, whate’er await,</w:t>
      </w:r>
    </w:p>
    <w:p w14:paraId="5D7FBAFC" w14:textId="77777777" w:rsidR="009B2265" w:rsidRDefault="00BD6E04" w:rsidP="009B2265">
      <w:pPr>
        <w:pStyle w:val="Poetry"/>
      </w:pPr>
      <w:r>
        <w:t xml:space="preserve">Must share on earth her husband’s fate. </w:t>
      </w:r>
    </w:p>
    <w:p w14:paraId="0030438C" w14:textId="77777777" w:rsidR="009B2265" w:rsidRDefault="00BD6E04" w:rsidP="009B2265">
      <w:pPr>
        <w:pStyle w:val="Poetry"/>
      </w:pPr>
      <w:r>
        <w:t xml:space="preserve">So now the king’s command which sends </w:t>
      </w:r>
    </w:p>
    <w:p w14:paraId="3F3EB612" w14:textId="08354F4F" w:rsidR="00BD6E04" w:rsidRDefault="00BD6E04" w:rsidP="009B2265">
      <w:pPr>
        <w:pStyle w:val="Poetry"/>
      </w:pPr>
      <w:r>
        <w:t>Thee to the wild, to me extends.</w:t>
      </w:r>
    </w:p>
    <w:p w14:paraId="3BD2F6EA" w14:textId="77777777" w:rsidR="009B2265" w:rsidRDefault="00BD6E04" w:rsidP="009B2265">
      <w:pPr>
        <w:pStyle w:val="Poetry"/>
      </w:pPr>
      <w:r>
        <w:t xml:space="preserve">The wife can find no refuge, none, </w:t>
      </w:r>
    </w:p>
    <w:p w14:paraId="63DBA2BC" w14:textId="569C0E07" w:rsidR="00BD6E04" w:rsidRDefault="00BD6E04" w:rsidP="009B2265">
      <w:pPr>
        <w:pStyle w:val="Poetry"/>
      </w:pPr>
      <w:r>
        <w:t>In father, mother, self, or son:</w:t>
      </w:r>
    </w:p>
    <w:p w14:paraId="5A02C4F8" w14:textId="77777777" w:rsidR="009B2265" w:rsidRDefault="00BD6E04" w:rsidP="009B2265">
      <w:pPr>
        <w:pStyle w:val="Poetry"/>
      </w:pPr>
      <w:r>
        <w:t xml:space="preserve">Both here, and when they vanish hence, </w:t>
      </w:r>
    </w:p>
    <w:p w14:paraId="7BFEEA19" w14:textId="2757451A" w:rsidR="00BD6E04" w:rsidRDefault="00BD6E04" w:rsidP="009B2265">
      <w:pPr>
        <w:pStyle w:val="Poetry"/>
      </w:pPr>
      <w:r>
        <w:t>Her husband is her sole defence.</w:t>
      </w:r>
    </w:p>
    <w:p w14:paraId="7D67BF2F" w14:textId="77777777" w:rsidR="00BD6E04" w:rsidRDefault="00BD6E04" w:rsidP="009B2265">
      <w:pPr>
        <w:pStyle w:val="Poetry"/>
      </w:pPr>
      <w:r>
        <w:t>If, Raghu’s son, thy steps are led</w:t>
      </w:r>
    </w:p>
    <w:p w14:paraId="5DBE85B3" w14:textId="77777777" w:rsidR="009B2265" w:rsidRDefault="00BD6E04" w:rsidP="009B2265">
      <w:pPr>
        <w:pStyle w:val="Poetry"/>
      </w:pPr>
      <w:r>
        <w:t xml:space="preserve">Where Dandak’s pathless wilds are spread, </w:t>
      </w:r>
    </w:p>
    <w:p w14:paraId="5B2EB093" w14:textId="77777777" w:rsidR="009B2265" w:rsidRDefault="00BD6E04" w:rsidP="009B2265">
      <w:pPr>
        <w:pStyle w:val="Poetry"/>
      </w:pPr>
      <w:r>
        <w:t xml:space="preserve">My foot before thine own shall pass </w:t>
      </w:r>
    </w:p>
    <w:p w14:paraId="0804580E" w14:textId="77777777" w:rsidR="009B2265" w:rsidRDefault="00BD6E04" w:rsidP="009B2265">
      <w:pPr>
        <w:pStyle w:val="Poetry"/>
      </w:pPr>
      <w:r>
        <w:t xml:space="preserve">Through tangled thorn and matted grass. </w:t>
      </w:r>
    </w:p>
    <w:p w14:paraId="101E62E4" w14:textId="2938EDB7" w:rsidR="00BD6E04" w:rsidRDefault="00BD6E04" w:rsidP="009B2265">
      <w:pPr>
        <w:pStyle w:val="Poetry"/>
      </w:pPr>
      <w:r>
        <w:t>Dismiss thine anger and thy doubt:</w:t>
      </w:r>
    </w:p>
    <w:p w14:paraId="4B22CEDD" w14:textId="77777777" w:rsidR="009B2265" w:rsidRPr="00FF15BC" w:rsidRDefault="00BD6E04" w:rsidP="009B2265">
      <w:pPr>
        <w:pStyle w:val="Poetry"/>
      </w:pPr>
      <w:r w:rsidRPr="00FF15BC">
        <w:t xml:space="preserve">Like refuse water cast them out, </w:t>
      </w:r>
    </w:p>
    <w:p w14:paraId="2E8E83DA" w14:textId="77777777" w:rsidR="009B2265" w:rsidRPr="00FF15BC" w:rsidRDefault="00BD6E04" w:rsidP="009B2265">
      <w:pPr>
        <w:pStyle w:val="Poetry"/>
      </w:pPr>
      <w:r w:rsidRPr="00FF15BC">
        <w:t xml:space="preserve">And lead me, O </w:t>
      </w:r>
      <w:r w:rsidRPr="00FF15BC">
        <w:rPr>
          <w:spacing w:val="-3"/>
        </w:rPr>
        <w:t xml:space="preserve">my hero, </w:t>
      </w:r>
      <w:r w:rsidRPr="00FF15BC">
        <w:t xml:space="preserve">hence— </w:t>
      </w:r>
    </w:p>
    <w:p w14:paraId="3C702846" w14:textId="77777777" w:rsidR="009B2265" w:rsidRPr="00FF15BC" w:rsidRDefault="00BD6E04" w:rsidP="009B2265">
      <w:pPr>
        <w:pStyle w:val="Poetry"/>
      </w:pPr>
      <w:r w:rsidRPr="00FF15BC">
        <w:t xml:space="preserve">I know not sin—with confidence. </w:t>
      </w:r>
    </w:p>
    <w:p w14:paraId="7F86D49A" w14:textId="77777777" w:rsidR="009B2265" w:rsidRPr="00FF15BC" w:rsidRDefault="00BD6E04" w:rsidP="009B2265">
      <w:pPr>
        <w:pStyle w:val="Poetry"/>
        <w:rPr>
          <w:spacing w:val="-4"/>
        </w:rPr>
      </w:pPr>
      <w:r w:rsidRPr="00FF15BC">
        <w:rPr>
          <w:spacing w:val="-7"/>
        </w:rPr>
        <w:t xml:space="preserve">Whate’er </w:t>
      </w:r>
      <w:r w:rsidRPr="00FF15BC">
        <w:t xml:space="preserve">his lot, ‘tis far more </w:t>
      </w:r>
      <w:r w:rsidRPr="00FF15BC">
        <w:rPr>
          <w:spacing w:val="-4"/>
        </w:rPr>
        <w:t xml:space="preserve">sweet </w:t>
      </w:r>
    </w:p>
    <w:p w14:paraId="29247FF3" w14:textId="77777777" w:rsidR="009B2265" w:rsidRPr="00FF15BC" w:rsidRDefault="00BD6E04" w:rsidP="009B2265">
      <w:pPr>
        <w:pStyle w:val="Poetry"/>
      </w:pPr>
      <w:r w:rsidRPr="00FF15BC">
        <w:rPr>
          <w:spacing w:val="-11"/>
        </w:rPr>
        <w:t xml:space="preserve">To </w:t>
      </w:r>
      <w:r w:rsidRPr="00FF15BC">
        <w:t xml:space="preserve">follow still a </w:t>
      </w:r>
      <w:r w:rsidRPr="00FF15BC">
        <w:rPr>
          <w:spacing w:val="-4"/>
        </w:rPr>
        <w:t xml:space="preserve">husband’s </w:t>
      </w:r>
      <w:r w:rsidRPr="00FF15BC">
        <w:t xml:space="preserve">feet </w:t>
      </w:r>
    </w:p>
    <w:p w14:paraId="78C47F32" w14:textId="72971599" w:rsidR="00BD6E04" w:rsidRPr="00FF15BC" w:rsidRDefault="00BD6E04" w:rsidP="009B2265">
      <w:pPr>
        <w:pStyle w:val="Poetry"/>
      </w:pPr>
      <w:r w:rsidRPr="00FF15BC">
        <w:t>Than in rich palaces to lie,</w:t>
      </w:r>
    </w:p>
    <w:p w14:paraId="4B770736" w14:textId="77777777" w:rsidR="009B2265" w:rsidRPr="00FF15BC" w:rsidRDefault="00BD6E04" w:rsidP="009B2265">
      <w:pPr>
        <w:pStyle w:val="Poetry"/>
      </w:pPr>
      <w:r w:rsidRPr="00FF15BC">
        <w:t xml:space="preserve">Or roam at pleasure through the sky. </w:t>
      </w:r>
    </w:p>
    <w:p w14:paraId="25508E1D" w14:textId="784D605F" w:rsidR="00BD6E04" w:rsidRPr="00FF15BC" w:rsidRDefault="00BD6E04" w:rsidP="009B2265">
      <w:pPr>
        <w:pStyle w:val="Poetry"/>
      </w:pPr>
      <w:r w:rsidRPr="00FF15BC">
        <w:t>My mother and my sire have taught</w:t>
      </w:r>
    </w:p>
    <w:p w14:paraId="65257CEF" w14:textId="77777777" w:rsidR="009B2265" w:rsidRDefault="00BD6E04" w:rsidP="009B2265">
      <w:pPr>
        <w:pStyle w:val="Poetry"/>
        <w:rPr>
          <w:color w:val="231F20"/>
        </w:rPr>
      </w:pPr>
      <w:r>
        <w:rPr>
          <w:color w:val="231F20"/>
        </w:rPr>
        <w:t xml:space="preserve">What duty bids, and trained each thought, </w:t>
      </w:r>
    </w:p>
    <w:p w14:paraId="1E68A636" w14:textId="305C6F45" w:rsidR="00BD6E04" w:rsidRDefault="00BD6E04" w:rsidP="009B2265">
      <w:pPr>
        <w:pStyle w:val="Poetry"/>
      </w:pPr>
      <w:r>
        <w:rPr>
          <w:color w:val="231F20"/>
        </w:rPr>
        <w:t>Nor have I now mine ear to turn</w:t>
      </w:r>
    </w:p>
    <w:p w14:paraId="2FBD1785" w14:textId="77777777" w:rsidR="00BD6E04" w:rsidRDefault="00BD6E04" w:rsidP="009B2265">
      <w:pPr>
        <w:pStyle w:val="Poetry"/>
      </w:pPr>
      <w:r>
        <w:rPr>
          <w:color w:val="231F20"/>
        </w:rPr>
        <w:t>The duties of a wife to learn.</w:t>
      </w:r>
    </w:p>
    <w:p w14:paraId="552EEE33" w14:textId="77777777" w:rsidR="009B2265" w:rsidRDefault="00BD6E04" w:rsidP="009B2265">
      <w:pPr>
        <w:pStyle w:val="Poetry"/>
      </w:pPr>
      <w:r>
        <w:lastRenderedPageBreak/>
        <w:t xml:space="preserve">I’ll seek with thee the woodland dell </w:t>
      </w:r>
    </w:p>
    <w:p w14:paraId="149919CA" w14:textId="77777777" w:rsidR="009B2265" w:rsidRDefault="00BD6E04" w:rsidP="009B2265">
      <w:pPr>
        <w:pStyle w:val="Poetry"/>
      </w:pPr>
      <w:r>
        <w:t xml:space="preserve">And pathless wild where no men dwell, </w:t>
      </w:r>
    </w:p>
    <w:p w14:paraId="38A79B8A" w14:textId="46BBCE08" w:rsidR="009B2265" w:rsidRDefault="00BD6E04" w:rsidP="009B2265">
      <w:pPr>
        <w:pStyle w:val="Poetry"/>
      </w:pPr>
      <w:r>
        <w:t>Where tribes of silvan</w:t>
      </w:r>
      <w:r w:rsidR="003E5BB4">
        <w:rPr>
          <w:rStyle w:val="FootnoteReference"/>
        </w:rPr>
        <w:footnoteReference w:id="19"/>
      </w:r>
      <w:r w:rsidR="003E5BB4">
        <w:t xml:space="preserve"> </w:t>
      </w:r>
      <w:r>
        <w:t xml:space="preserve">creatures roam, </w:t>
      </w:r>
    </w:p>
    <w:p w14:paraId="043C221C" w14:textId="507F247C" w:rsidR="00BD6E04" w:rsidRDefault="00BD6E04" w:rsidP="009B2265">
      <w:pPr>
        <w:pStyle w:val="Poetry"/>
      </w:pPr>
      <w:r>
        <w:t>And many a tiger makes his home.</w:t>
      </w:r>
    </w:p>
    <w:p w14:paraId="4BD6FE22" w14:textId="77777777" w:rsidR="009B2265" w:rsidRDefault="00BD6E04" w:rsidP="009B2265">
      <w:pPr>
        <w:pStyle w:val="Poetry"/>
      </w:pPr>
      <w:r>
        <w:t xml:space="preserve">My life shall pass as pleasant there </w:t>
      </w:r>
    </w:p>
    <w:p w14:paraId="11F54904" w14:textId="1106C597" w:rsidR="00BD6E04" w:rsidRDefault="00BD6E04" w:rsidP="009B2265">
      <w:pPr>
        <w:pStyle w:val="Poetry"/>
      </w:pPr>
      <w:r>
        <w:t>As in my father’s palace fair.</w:t>
      </w:r>
    </w:p>
    <w:p w14:paraId="6154476B" w14:textId="77777777" w:rsidR="009B2265" w:rsidRDefault="00BD6E04" w:rsidP="009B2265">
      <w:pPr>
        <w:pStyle w:val="Poetry"/>
      </w:pPr>
      <w:r>
        <w:t xml:space="preserve">The worlds shall wake no care in me; </w:t>
      </w:r>
    </w:p>
    <w:p w14:paraId="09FEE4D0" w14:textId="11E034BF" w:rsidR="00BD6E04" w:rsidRDefault="00BD6E04" w:rsidP="009B2265">
      <w:pPr>
        <w:pStyle w:val="Poetry"/>
      </w:pPr>
      <w:r>
        <w:t>My only care be truth to thee.</w:t>
      </w:r>
    </w:p>
    <w:p w14:paraId="6021333A" w14:textId="77777777" w:rsidR="009B2265" w:rsidRDefault="00BD6E04" w:rsidP="009B2265">
      <w:pPr>
        <w:pStyle w:val="Poetry"/>
      </w:pPr>
      <w:r>
        <w:t xml:space="preserve">There while thy wish I still obey, </w:t>
      </w:r>
    </w:p>
    <w:p w14:paraId="129CC88C" w14:textId="7944D15F" w:rsidR="00BD6E04" w:rsidRDefault="00BD6E04" w:rsidP="009B2265">
      <w:pPr>
        <w:pStyle w:val="Poetry"/>
      </w:pPr>
      <w:r>
        <w:t>True to my vows with thee I’ll stray,</w:t>
      </w:r>
    </w:p>
    <w:p w14:paraId="3327B06A" w14:textId="77777777" w:rsidR="009B2265" w:rsidRPr="00FF15BC" w:rsidRDefault="00BD6E04" w:rsidP="009B2265">
      <w:pPr>
        <w:pStyle w:val="Poetry"/>
      </w:pPr>
      <w:r w:rsidRPr="00FF15BC">
        <w:t xml:space="preserve">And there shall blissful hours be spent </w:t>
      </w:r>
    </w:p>
    <w:p w14:paraId="23C65331" w14:textId="74B732E0" w:rsidR="00BD6E04" w:rsidRPr="00FF15BC" w:rsidRDefault="00BD6E04" w:rsidP="009B2265">
      <w:pPr>
        <w:pStyle w:val="Poetry"/>
      </w:pPr>
      <w:r w:rsidRPr="00FF15BC">
        <w:t>In woods with honey redolent.</w:t>
      </w:r>
    </w:p>
    <w:p w14:paraId="0A723859" w14:textId="77777777" w:rsidR="00BD6E04" w:rsidRPr="00FF15BC" w:rsidRDefault="00BD6E04" w:rsidP="009B2265">
      <w:pPr>
        <w:pStyle w:val="Poetry"/>
      </w:pPr>
      <w:r w:rsidRPr="00FF15BC">
        <w:t>In forest shades thy mighty arm</w:t>
      </w:r>
    </w:p>
    <w:p w14:paraId="019DD029" w14:textId="252E5E12" w:rsidR="00BD6E04" w:rsidRPr="003E5BB4" w:rsidRDefault="00BD6E04" w:rsidP="003E5BB4">
      <w:pPr>
        <w:pStyle w:val="Poetry"/>
      </w:pPr>
      <w:r>
        <w:t>Would keep a stranger’s life from harm,</w:t>
      </w:r>
    </w:p>
    <w:p w14:paraId="4C2EF23B" w14:textId="77777777" w:rsidR="003E5BB4" w:rsidRDefault="00BD6E04" w:rsidP="003E5BB4">
      <w:pPr>
        <w:pStyle w:val="Poetry"/>
      </w:pPr>
      <w:r>
        <w:t xml:space="preserve">And how shall Sita think of fear </w:t>
      </w:r>
    </w:p>
    <w:p w14:paraId="32151A7B" w14:textId="77777777" w:rsidR="003E5BB4" w:rsidRDefault="00BD6E04" w:rsidP="003E5BB4">
      <w:pPr>
        <w:pStyle w:val="Poetry"/>
      </w:pPr>
      <w:r>
        <w:t xml:space="preserve">When thou, O glorious lord, art near? </w:t>
      </w:r>
    </w:p>
    <w:p w14:paraId="66D4B9A5" w14:textId="77777777" w:rsidR="003E5BB4" w:rsidRDefault="00BD6E04" w:rsidP="003E5BB4">
      <w:pPr>
        <w:pStyle w:val="Poetry"/>
      </w:pPr>
      <w:r>
        <w:t xml:space="preserve">Heir of high bliss, my choice is made, </w:t>
      </w:r>
    </w:p>
    <w:p w14:paraId="1E476DB1" w14:textId="6EA5B9C5" w:rsidR="00BD6E04" w:rsidRDefault="00BD6E04" w:rsidP="003E5BB4">
      <w:pPr>
        <w:pStyle w:val="Poetry"/>
      </w:pPr>
      <w:r>
        <w:t>Nor can I from my will be stayed.</w:t>
      </w:r>
    </w:p>
    <w:p w14:paraId="5C996E30" w14:textId="77777777" w:rsidR="003E5BB4" w:rsidRDefault="00BD6E04" w:rsidP="003E5BB4">
      <w:pPr>
        <w:pStyle w:val="Poetry"/>
      </w:pPr>
      <w:r>
        <w:t xml:space="preserve">Doubt not; the earth will yield me roots, </w:t>
      </w:r>
    </w:p>
    <w:p w14:paraId="7AD96DFE" w14:textId="77777777" w:rsidR="003E5BB4" w:rsidRDefault="00BD6E04" w:rsidP="003E5BB4">
      <w:pPr>
        <w:pStyle w:val="Poetry"/>
      </w:pPr>
      <w:r>
        <w:t xml:space="preserve">These will I eat, and woodland fruits; </w:t>
      </w:r>
    </w:p>
    <w:p w14:paraId="3547ED01" w14:textId="05251669" w:rsidR="00BD6E04" w:rsidRDefault="00BD6E04" w:rsidP="003E5BB4">
      <w:pPr>
        <w:pStyle w:val="Poetry"/>
      </w:pPr>
      <w:r>
        <w:t>And as with thee I wander there</w:t>
      </w:r>
    </w:p>
    <w:p w14:paraId="235C0C34" w14:textId="77777777" w:rsidR="00BD6E04" w:rsidRDefault="00BD6E04" w:rsidP="003E5BB4">
      <w:pPr>
        <w:pStyle w:val="Poetry"/>
      </w:pPr>
      <w:r>
        <w:t>I will not bring thee grief or care.</w:t>
      </w:r>
    </w:p>
    <w:p w14:paraId="5C7B133E" w14:textId="77777777" w:rsidR="003E5BB4" w:rsidRDefault="00BD6E04" w:rsidP="003E5BB4">
      <w:pPr>
        <w:pStyle w:val="Poetry"/>
      </w:pPr>
      <w:r>
        <w:t xml:space="preserve">I long, when thou, wise lord, art nigh, </w:t>
      </w:r>
    </w:p>
    <w:p w14:paraId="1D4CF801" w14:textId="025D9DCB" w:rsidR="00BD6E04" w:rsidRDefault="00BD6E04" w:rsidP="003E5BB4">
      <w:pPr>
        <w:pStyle w:val="Poetry"/>
      </w:pPr>
      <w:r>
        <w:t>All fearless, with delighted eye</w:t>
      </w:r>
    </w:p>
    <w:p w14:paraId="2CD2F6AC" w14:textId="77777777" w:rsidR="00BD6E04" w:rsidRDefault="00BD6E04" w:rsidP="003E5BB4">
      <w:pPr>
        <w:pStyle w:val="Poetry"/>
      </w:pPr>
      <w:r>
        <w:t>To gaze upon the rocky hill,</w:t>
      </w:r>
    </w:p>
    <w:p w14:paraId="61BC7C3E" w14:textId="77777777" w:rsidR="003E5BB4" w:rsidRDefault="00BD6E04" w:rsidP="003E5BB4">
      <w:pPr>
        <w:pStyle w:val="Poetry"/>
      </w:pPr>
      <w:r>
        <w:t xml:space="preserve">The lake, the fountain, and the rill; </w:t>
      </w:r>
    </w:p>
    <w:p w14:paraId="28348159" w14:textId="77777777" w:rsidR="003E5BB4" w:rsidRDefault="00BD6E04" w:rsidP="003E5BB4">
      <w:pPr>
        <w:pStyle w:val="Poetry"/>
      </w:pPr>
      <w:r>
        <w:t xml:space="preserve">To sport with thee, my limbs to cool, </w:t>
      </w:r>
    </w:p>
    <w:p w14:paraId="344DFE70" w14:textId="16F74C3D" w:rsidR="00BD6E04" w:rsidRDefault="00BD6E04" w:rsidP="003E5BB4">
      <w:pPr>
        <w:pStyle w:val="Poetry"/>
      </w:pPr>
      <w:r>
        <w:t>In some pure lily-covered pool,</w:t>
      </w:r>
    </w:p>
    <w:p w14:paraId="6A5560D8" w14:textId="77777777" w:rsidR="003E5BB4" w:rsidRDefault="00BD6E04" w:rsidP="003E5BB4">
      <w:pPr>
        <w:pStyle w:val="Poetry"/>
      </w:pPr>
      <w:r>
        <w:t xml:space="preserve">While the white swan’s and mallard’s wings </w:t>
      </w:r>
    </w:p>
    <w:p w14:paraId="2F26D7A2" w14:textId="01530E39" w:rsidR="00BD6E04" w:rsidRDefault="00BD6E04" w:rsidP="003E5BB4">
      <w:pPr>
        <w:pStyle w:val="Poetry"/>
      </w:pPr>
      <w:r>
        <w:t>Are plashing in the water-springs.</w:t>
      </w:r>
    </w:p>
    <w:p w14:paraId="58874BC3" w14:textId="77777777" w:rsidR="003E5BB4" w:rsidRPr="00FF15BC" w:rsidRDefault="00BD6E04" w:rsidP="003E5BB4">
      <w:pPr>
        <w:pStyle w:val="Poetry"/>
      </w:pPr>
      <w:r w:rsidRPr="00FF15BC">
        <w:t xml:space="preserve">So would a thousand seasons flee </w:t>
      </w:r>
    </w:p>
    <w:p w14:paraId="128068B4" w14:textId="77777777" w:rsidR="003E5BB4" w:rsidRPr="00FF15BC" w:rsidRDefault="00BD6E04" w:rsidP="003E5BB4">
      <w:pPr>
        <w:pStyle w:val="Poetry"/>
      </w:pPr>
      <w:r w:rsidRPr="00FF15BC">
        <w:t xml:space="preserve">Like one sweet </w:t>
      </w:r>
      <w:r w:rsidRPr="00FF15BC">
        <w:rPr>
          <w:spacing w:val="-6"/>
        </w:rPr>
        <w:t xml:space="preserve">day, </w:t>
      </w:r>
      <w:r w:rsidRPr="00FF15BC">
        <w:t xml:space="preserve">if spent with thee. </w:t>
      </w:r>
    </w:p>
    <w:p w14:paraId="002B21E2" w14:textId="597256FF" w:rsidR="00BD6E04" w:rsidRPr="00FF15BC" w:rsidRDefault="00BD6E04" w:rsidP="003E5BB4">
      <w:pPr>
        <w:pStyle w:val="Poetry"/>
      </w:pPr>
      <w:r w:rsidRPr="00FF15BC">
        <w:rPr>
          <w:spacing w:val="-3"/>
        </w:rPr>
        <w:lastRenderedPageBreak/>
        <w:t xml:space="preserve">Without my </w:t>
      </w:r>
      <w:r w:rsidRPr="00FF15BC">
        <w:t>lord I would not</w:t>
      </w:r>
      <w:r w:rsidRPr="00FF15BC">
        <w:rPr>
          <w:spacing w:val="-1"/>
        </w:rPr>
        <w:t xml:space="preserve"> </w:t>
      </w:r>
      <w:r w:rsidRPr="00FF15BC">
        <w:t>prize</w:t>
      </w:r>
    </w:p>
    <w:p w14:paraId="49CD0265" w14:textId="77777777" w:rsidR="003E5BB4" w:rsidRDefault="00BD6E04" w:rsidP="003E5BB4">
      <w:pPr>
        <w:pStyle w:val="Poetry"/>
      </w:pPr>
      <w:r>
        <w:t xml:space="preserve">A home with Gods above the skies: </w:t>
      </w:r>
    </w:p>
    <w:p w14:paraId="66CDE972" w14:textId="77777777" w:rsidR="003E5BB4" w:rsidRDefault="00BD6E04" w:rsidP="003E5BB4">
      <w:pPr>
        <w:pStyle w:val="Poetry"/>
      </w:pPr>
      <w:r>
        <w:t xml:space="preserve">Without my lord, my life to bless, </w:t>
      </w:r>
    </w:p>
    <w:p w14:paraId="7DDE8837" w14:textId="77777777" w:rsidR="003E5BB4" w:rsidRDefault="00BD6E04" w:rsidP="003E5BB4">
      <w:pPr>
        <w:pStyle w:val="Poetry"/>
      </w:pPr>
      <w:r>
        <w:t xml:space="preserve">Where could be heaven or happiness? </w:t>
      </w:r>
    </w:p>
    <w:p w14:paraId="11BF8387" w14:textId="0481AD35" w:rsidR="00BD6E04" w:rsidRDefault="00BD6E04" w:rsidP="003E5BB4">
      <w:pPr>
        <w:pStyle w:val="Poetry"/>
      </w:pPr>
      <w:r>
        <w:t>Forbid me not: with thee I go</w:t>
      </w:r>
    </w:p>
    <w:p w14:paraId="7B259883" w14:textId="77777777" w:rsidR="00BD6E04" w:rsidRDefault="00BD6E04" w:rsidP="003E5BB4">
      <w:pPr>
        <w:pStyle w:val="Poetry"/>
      </w:pPr>
      <w:r>
        <w:t>The tangled wood to tread.</w:t>
      </w:r>
    </w:p>
    <w:p w14:paraId="305F3C8B" w14:textId="77777777" w:rsidR="003E5BB4" w:rsidRDefault="00BD6E04" w:rsidP="003E5BB4">
      <w:pPr>
        <w:pStyle w:val="Poetry"/>
      </w:pPr>
      <w:r>
        <w:t xml:space="preserve">There will I live with thee, as though </w:t>
      </w:r>
    </w:p>
    <w:p w14:paraId="6C58CE92" w14:textId="5D1CAE80" w:rsidR="00BD6E04" w:rsidRDefault="00BD6E04" w:rsidP="003E5BB4">
      <w:pPr>
        <w:pStyle w:val="Poetry"/>
      </w:pPr>
      <w:r>
        <w:t>This roof were o’er my head.</w:t>
      </w:r>
    </w:p>
    <w:p w14:paraId="00F1CCD0" w14:textId="77777777" w:rsidR="003E5BB4" w:rsidRDefault="00BD6E04" w:rsidP="003E5BB4">
      <w:pPr>
        <w:pStyle w:val="Poetry"/>
      </w:pPr>
      <w:r>
        <w:t xml:space="preserve">My will for thine shall be resigned; </w:t>
      </w:r>
    </w:p>
    <w:p w14:paraId="25F99DEB" w14:textId="50A26461" w:rsidR="00BD6E04" w:rsidRDefault="00BD6E04" w:rsidP="003E5BB4">
      <w:pPr>
        <w:pStyle w:val="Poetry"/>
      </w:pPr>
      <w:r>
        <w:t>Thy feet my steps shall guide.</w:t>
      </w:r>
    </w:p>
    <w:p w14:paraId="6F7703DE" w14:textId="77777777" w:rsidR="003E5BB4" w:rsidRDefault="00BD6E04" w:rsidP="003E5BB4">
      <w:pPr>
        <w:pStyle w:val="Poetry"/>
      </w:pPr>
      <w:r>
        <w:t xml:space="preserve">Thou, only thou, art in my mind: </w:t>
      </w:r>
    </w:p>
    <w:p w14:paraId="742C02FB" w14:textId="574AE66F" w:rsidR="00BD6E04" w:rsidRDefault="00BD6E04" w:rsidP="003E5BB4">
      <w:pPr>
        <w:pStyle w:val="Poetry"/>
      </w:pPr>
      <w:r>
        <w:t>I heed not all beside.</w:t>
      </w:r>
    </w:p>
    <w:p w14:paraId="76BF9752" w14:textId="77777777" w:rsidR="003E5BB4" w:rsidRDefault="00BD6E04" w:rsidP="003E5BB4">
      <w:pPr>
        <w:pStyle w:val="Poetry"/>
      </w:pPr>
      <w:r>
        <w:t xml:space="preserve">Thy heart shall ne’er by me be grieved; </w:t>
      </w:r>
    </w:p>
    <w:p w14:paraId="577B4361" w14:textId="43DC5542" w:rsidR="00BD6E04" w:rsidRDefault="00BD6E04" w:rsidP="003E5BB4">
      <w:pPr>
        <w:pStyle w:val="Poetry"/>
      </w:pPr>
      <w:r>
        <w:t>Do not my prayer deny:</w:t>
      </w:r>
    </w:p>
    <w:p w14:paraId="09F62F0F" w14:textId="77777777" w:rsidR="003E5BB4" w:rsidRDefault="00BD6E04" w:rsidP="003E5BB4">
      <w:pPr>
        <w:pStyle w:val="Poetry"/>
      </w:pPr>
      <w:r>
        <w:t xml:space="preserve">Take me, dear lord; of thee bereaved </w:t>
      </w:r>
    </w:p>
    <w:p w14:paraId="2ED4C52B" w14:textId="2F1D1688" w:rsidR="00BD6E04" w:rsidRDefault="00BD6E04" w:rsidP="003E5BB4">
      <w:pPr>
        <w:pStyle w:val="Poetry"/>
      </w:pPr>
      <w:r>
        <w:t>Thy Sita swears to die.”</w:t>
      </w:r>
    </w:p>
    <w:p w14:paraId="4C03C135" w14:textId="77777777" w:rsidR="003E5BB4" w:rsidRDefault="00BD6E04" w:rsidP="003E5BB4">
      <w:pPr>
        <w:pStyle w:val="Poetry"/>
      </w:pPr>
      <w:r>
        <w:t xml:space="preserve">These words the duteous lady spake, </w:t>
      </w:r>
    </w:p>
    <w:p w14:paraId="339CCFCC" w14:textId="44780926" w:rsidR="00BD6E04" w:rsidRDefault="00BD6E04" w:rsidP="003E5BB4">
      <w:pPr>
        <w:pStyle w:val="Poetry"/>
      </w:pPr>
      <w:r>
        <w:t>Nor would he yet consent</w:t>
      </w:r>
    </w:p>
    <w:p w14:paraId="7D4EF9F2" w14:textId="77777777" w:rsidR="003E5BB4" w:rsidRDefault="00BD6E04" w:rsidP="003E5BB4">
      <w:pPr>
        <w:pStyle w:val="Poetry"/>
      </w:pPr>
      <w:r>
        <w:t xml:space="preserve">His faithful wife with him to take </w:t>
      </w:r>
    </w:p>
    <w:p w14:paraId="21DCA266" w14:textId="4717F641" w:rsidR="00BD6E04" w:rsidRDefault="00BD6E04" w:rsidP="003E5BB4">
      <w:pPr>
        <w:pStyle w:val="Poetry"/>
      </w:pPr>
      <w:r>
        <w:t>To share his banishment.</w:t>
      </w:r>
    </w:p>
    <w:p w14:paraId="4216BA8B" w14:textId="77777777" w:rsidR="003E5BB4" w:rsidRDefault="00BD6E04" w:rsidP="003E5BB4">
      <w:pPr>
        <w:pStyle w:val="Poetry"/>
      </w:pPr>
      <w:r>
        <w:t xml:space="preserve">He soothed her with his gentle speech; </w:t>
      </w:r>
    </w:p>
    <w:p w14:paraId="284EDC01" w14:textId="59D7AD0D" w:rsidR="00BD6E04" w:rsidRDefault="00BD6E04" w:rsidP="003E5BB4">
      <w:pPr>
        <w:pStyle w:val="Poetry"/>
      </w:pPr>
      <w:r>
        <w:t>To change her will he strove;</w:t>
      </w:r>
    </w:p>
    <w:p w14:paraId="63E89302" w14:textId="77777777" w:rsidR="003E5BB4" w:rsidRDefault="00BD6E04" w:rsidP="003E5BB4">
      <w:pPr>
        <w:pStyle w:val="Poetry"/>
      </w:pPr>
      <w:r>
        <w:t xml:space="preserve">And much he said the woes to teach </w:t>
      </w:r>
    </w:p>
    <w:p w14:paraId="745AC7A2" w14:textId="6B5CD873" w:rsidR="00BD6E04" w:rsidRDefault="00BD6E04" w:rsidP="003E5BB4">
      <w:pPr>
        <w:pStyle w:val="Poetry"/>
      </w:pPr>
      <w:r>
        <w:t>Of those in wilds who rove.</w:t>
      </w:r>
    </w:p>
    <w:p w14:paraId="59A997AC" w14:textId="77777777" w:rsidR="00BD6E04" w:rsidRDefault="00BD6E04" w:rsidP="003E5BB4">
      <w:pPr>
        <w:pStyle w:val="Poetry"/>
        <w:rPr>
          <w:sz w:val="10"/>
        </w:rPr>
      </w:pPr>
    </w:p>
    <w:p w14:paraId="3AAC0BED" w14:textId="75526853" w:rsidR="003E5BB4" w:rsidRDefault="00BD6E04" w:rsidP="003E5BB4">
      <w:pPr>
        <w:pStyle w:val="Heading4"/>
      </w:pPr>
      <w:r>
        <w:t xml:space="preserve">Canto XXVIII </w:t>
      </w:r>
    </w:p>
    <w:p w14:paraId="5A2C8B35" w14:textId="6C5CAED5" w:rsidR="00BD6E04" w:rsidRPr="003E5BB4" w:rsidRDefault="00BD6E04" w:rsidP="003E5BB4">
      <w:pPr>
        <w:pStyle w:val="Bodynoindent"/>
        <w:jc w:val="left"/>
        <w:rPr>
          <w:i/>
          <w:iCs/>
        </w:rPr>
      </w:pPr>
      <w:r w:rsidRPr="003E5BB4">
        <w:rPr>
          <w:i/>
          <w:iCs/>
        </w:rPr>
        <w:t>The Dangers Of The Wood.</w:t>
      </w:r>
    </w:p>
    <w:p w14:paraId="42FB94D8" w14:textId="77777777" w:rsidR="003E5BB4" w:rsidRDefault="00BD6E04" w:rsidP="003E5BB4">
      <w:pPr>
        <w:pStyle w:val="Poetry"/>
      </w:pPr>
      <w:r>
        <w:t xml:space="preserve">Thus Sita spake, and he who knew </w:t>
      </w:r>
    </w:p>
    <w:p w14:paraId="79E55567" w14:textId="75792133" w:rsidR="00BD6E04" w:rsidRDefault="00BD6E04" w:rsidP="003E5BB4">
      <w:pPr>
        <w:pStyle w:val="Poetry"/>
      </w:pPr>
      <w:r>
        <w:t>His duty, to its orders true,</w:t>
      </w:r>
    </w:p>
    <w:p w14:paraId="6E06525F" w14:textId="77777777" w:rsidR="003E5BB4" w:rsidRDefault="00BD6E04" w:rsidP="003E5BB4">
      <w:pPr>
        <w:pStyle w:val="Poetry"/>
      </w:pPr>
      <w:r>
        <w:t xml:space="preserve">Was still reluctant as the woes </w:t>
      </w:r>
    </w:p>
    <w:p w14:paraId="6E0A58DC" w14:textId="4889EAED" w:rsidR="00BD6E04" w:rsidRDefault="00BD6E04" w:rsidP="003E5BB4">
      <w:pPr>
        <w:pStyle w:val="Poetry"/>
      </w:pPr>
      <w:r>
        <w:t>Of forest life before him rose.</w:t>
      </w:r>
    </w:p>
    <w:p w14:paraId="39F1322D" w14:textId="77777777" w:rsidR="003E5BB4" w:rsidRDefault="00BD6E04" w:rsidP="003E5BB4">
      <w:pPr>
        <w:pStyle w:val="Poetry"/>
      </w:pPr>
      <w:r>
        <w:t xml:space="preserve">He sought to soothe her grief, to dry </w:t>
      </w:r>
    </w:p>
    <w:p w14:paraId="38B055BD" w14:textId="77777777" w:rsidR="003E5BB4" w:rsidRDefault="00BD6E04" w:rsidP="003E5BB4">
      <w:pPr>
        <w:pStyle w:val="Poetry"/>
      </w:pPr>
      <w:r>
        <w:t xml:space="preserve">The torrent from each brimming eye, </w:t>
      </w:r>
    </w:p>
    <w:p w14:paraId="310D41F8" w14:textId="77777777" w:rsidR="003E5BB4" w:rsidRDefault="00BD6E04" w:rsidP="003E5BB4">
      <w:pPr>
        <w:pStyle w:val="Poetry"/>
      </w:pPr>
      <w:r>
        <w:lastRenderedPageBreak/>
        <w:t xml:space="preserve">And then, her firm resolve to shake, </w:t>
      </w:r>
    </w:p>
    <w:p w14:paraId="1DFFE749" w14:textId="5FD60867" w:rsidR="00BD6E04" w:rsidRDefault="00BD6E04" w:rsidP="003E5BB4">
      <w:pPr>
        <w:pStyle w:val="Poetry"/>
      </w:pPr>
      <w:r>
        <w:t>These words the pious hero spake:</w:t>
      </w:r>
    </w:p>
    <w:p w14:paraId="30223150" w14:textId="77777777" w:rsidR="003E5BB4" w:rsidRDefault="003E5BB4" w:rsidP="003E5BB4">
      <w:pPr>
        <w:pStyle w:val="Poetry"/>
      </w:pPr>
    </w:p>
    <w:p w14:paraId="7D589CA1" w14:textId="64A885CF" w:rsidR="00BD6E04" w:rsidRDefault="00BD6E04" w:rsidP="003E5BB4">
      <w:pPr>
        <w:pStyle w:val="Poetry"/>
      </w:pPr>
      <w:r>
        <w:t>“O daughter of a noble line,</w:t>
      </w:r>
    </w:p>
    <w:p w14:paraId="3A46AEDE" w14:textId="77777777" w:rsidR="003E5BB4" w:rsidRDefault="00BD6E04" w:rsidP="003E5BB4">
      <w:pPr>
        <w:pStyle w:val="Poetry"/>
      </w:pPr>
      <w:r>
        <w:t xml:space="preserve">Whose steps from virtue ne’er decline, </w:t>
      </w:r>
    </w:p>
    <w:p w14:paraId="4B7DC6C5" w14:textId="2ACA9F1C" w:rsidR="00BD6E04" w:rsidRDefault="00BD6E04" w:rsidP="003E5BB4">
      <w:pPr>
        <w:pStyle w:val="Poetry"/>
      </w:pPr>
      <w:r>
        <w:t>Remain, thy duties here pursue,</w:t>
      </w:r>
    </w:p>
    <w:p w14:paraId="147FDA23" w14:textId="77777777" w:rsidR="003E5BB4" w:rsidRDefault="00BD6E04" w:rsidP="003E5BB4">
      <w:pPr>
        <w:pStyle w:val="Poetry"/>
        <w:rPr>
          <w:spacing w:val="-9"/>
        </w:rPr>
      </w:pPr>
      <w:r>
        <w:t xml:space="preserve">As </w:t>
      </w:r>
      <w:r>
        <w:rPr>
          <w:spacing w:val="-3"/>
        </w:rPr>
        <w:t xml:space="preserve">my </w:t>
      </w:r>
      <w:r>
        <w:t xml:space="preserve">fond heart would have thee </w:t>
      </w:r>
      <w:r>
        <w:rPr>
          <w:spacing w:val="-9"/>
        </w:rPr>
        <w:t xml:space="preserve">do. </w:t>
      </w:r>
    </w:p>
    <w:p w14:paraId="3FC49BD9" w14:textId="77777777" w:rsidR="003E5BB4" w:rsidRDefault="00BD6E04" w:rsidP="003E5BB4">
      <w:pPr>
        <w:pStyle w:val="Poetry"/>
      </w:pPr>
      <w:r>
        <w:rPr>
          <w:spacing w:val="-4"/>
        </w:rPr>
        <w:t xml:space="preserve">Now </w:t>
      </w:r>
      <w:r>
        <w:t xml:space="preserve">hear me, Sita, fair and weak, </w:t>
      </w:r>
    </w:p>
    <w:p w14:paraId="13B8AD48" w14:textId="77777777" w:rsidR="003E5BB4" w:rsidRDefault="00BD6E04" w:rsidP="003E5BB4">
      <w:pPr>
        <w:pStyle w:val="Poetry"/>
      </w:pPr>
      <w:r>
        <w:t xml:space="preserve">And do the words that I shall speak. </w:t>
      </w:r>
    </w:p>
    <w:p w14:paraId="5A612C0D" w14:textId="749BAFEB" w:rsidR="00BD6E04" w:rsidRDefault="00BD6E04" w:rsidP="003E5BB4">
      <w:pPr>
        <w:pStyle w:val="Poetry"/>
      </w:pPr>
      <w:r>
        <w:rPr>
          <w:spacing w:val="-3"/>
        </w:rPr>
        <w:t xml:space="preserve">Attend </w:t>
      </w:r>
      <w:r>
        <w:t>and hear while I explain</w:t>
      </w:r>
    </w:p>
    <w:p w14:paraId="549B660B" w14:textId="77777777" w:rsidR="003E5BB4" w:rsidRDefault="00BD6E04" w:rsidP="003E5BB4">
      <w:pPr>
        <w:pStyle w:val="Poetry"/>
      </w:pPr>
      <w:r>
        <w:t xml:space="preserve">Each danger in the wood, each pain. </w:t>
      </w:r>
    </w:p>
    <w:p w14:paraId="5CE3CB42" w14:textId="2EDC4DA4" w:rsidR="00BD6E04" w:rsidRDefault="00BD6E04" w:rsidP="003E5BB4">
      <w:pPr>
        <w:pStyle w:val="Poetry"/>
      </w:pPr>
      <w:r>
        <w:t>Thy lips have spoken: I condemn</w:t>
      </w:r>
    </w:p>
    <w:p w14:paraId="57E9E46E" w14:textId="77777777" w:rsidR="003E5BB4" w:rsidRDefault="00BD6E04" w:rsidP="003E5BB4">
      <w:pPr>
        <w:pStyle w:val="Poetry"/>
        <w:rPr>
          <w:spacing w:val="-3"/>
        </w:rPr>
      </w:pPr>
      <w:r>
        <w:t>The</w:t>
      </w:r>
      <w:r>
        <w:rPr>
          <w:spacing w:val="-7"/>
        </w:rPr>
        <w:t xml:space="preserve"> </w:t>
      </w:r>
      <w:r>
        <w:t>foolish</w:t>
      </w:r>
      <w:r>
        <w:rPr>
          <w:spacing w:val="-6"/>
        </w:rPr>
        <w:t xml:space="preserve"> </w:t>
      </w:r>
      <w:r>
        <w:t>words</w:t>
      </w:r>
      <w:r>
        <w:rPr>
          <w:spacing w:val="-6"/>
        </w:rPr>
        <w:t xml:space="preserve"> </w:t>
      </w:r>
      <w:r>
        <w:t>that</w:t>
      </w:r>
      <w:r>
        <w:rPr>
          <w:spacing w:val="-6"/>
        </w:rPr>
        <w:t xml:space="preserve"> </w:t>
      </w:r>
      <w:r>
        <w:t>fell</w:t>
      </w:r>
      <w:r>
        <w:rPr>
          <w:spacing w:val="-7"/>
        </w:rPr>
        <w:t xml:space="preserve"> </w:t>
      </w:r>
      <w:r>
        <w:t>from</w:t>
      </w:r>
      <w:r>
        <w:rPr>
          <w:spacing w:val="-6"/>
        </w:rPr>
        <w:t xml:space="preserve"> </w:t>
      </w:r>
      <w:r>
        <w:rPr>
          <w:spacing w:val="-3"/>
        </w:rPr>
        <w:t xml:space="preserve">them. </w:t>
      </w:r>
    </w:p>
    <w:p w14:paraId="2323C436" w14:textId="77777777" w:rsidR="003E5BB4" w:rsidRDefault="00BD6E04" w:rsidP="003E5BB4">
      <w:pPr>
        <w:pStyle w:val="Poetry"/>
      </w:pPr>
      <w:r>
        <w:t xml:space="preserve">This senseless plan, this wish of thine </w:t>
      </w:r>
    </w:p>
    <w:p w14:paraId="29F98955" w14:textId="42ED42AD" w:rsidR="00BD6E04" w:rsidRDefault="00BD6E04" w:rsidP="003E5BB4">
      <w:pPr>
        <w:pStyle w:val="Poetry"/>
      </w:pPr>
      <w:r>
        <w:rPr>
          <w:spacing w:val="-11"/>
        </w:rPr>
        <w:t xml:space="preserve">To </w:t>
      </w:r>
      <w:r>
        <w:t>live a forest life,</w:t>
      </w:r>
      <w:r>
        <w:rPr>
          <w:spacing w:val="7"/>
        </w:rPr>
        <w:t xml:space="preserve"> </w:t>
      </w:r>
      <w:r>
        <w:t>resign.</w:t>
      </w:r>
    </w:p>
    <w:p w14:paraId="446637EC" w14:textId="77777777" w:rsidR="003E5BB4" w:rsidRDefault="00BD6E04" w:rsidP="003E5BB4">
      <w:pPr>
        <w:pStyle w:val="Poetry"/>
        <w:rPr>
          <w:spacing w:val="-4"/>
        </w:rPr>
      </w:pPr>
      <w:r>
        <w:t>The names of trouble and</w:t>
      </w:r>
      <w:r>
        <w:rPr>
          <w:spacing w:val="-24"/>
        </w:rPr>
        <w:t xml:space="preserve"> </w:t>
      </w:r>
      <w:r>
        <w:rPr>
          <w:spacing w:val="-4"/>
        </w:rPr>
        <w:t xml:space="preserve">distress </w:t>
      </w:r>
    </w:p>
    <w:p w14:paraId="25F84A93" w14:textId="77777777" w:rsidR="003E5BB4" w:rsidRDefault="00BD6E04" w:rsidP="003E5BB4">
      <w:pPr>
        <w:pStyle w:val="Poetry"/>
      </w:pPr>
      <w:r>
        <w:t xml:space="preserve">Suit well the tangled wilderness. </w:t>
      </w:r>
    </w:p>
    <w:p w14:paraId="7335B2D2" w14:textId="77777777" w:rsidR="003E5BB4" w:rsidRDefault="00BD6E04" w:rsidP="003E5BB4">
      <w:pPr>
        <w:pStyle w:val="Poetry"/>
        <w:rPr>
          <w:spacing w:val="-5"/>
        </w:rPr>
      </w:pPr>
      <w:r>
        <w:t xml:space="preserve">In the wild wood no joy I </w:t>
      </w:r>
      <w:r>
        <w:rPr>
          <w:spacing w:val="-5"/>
        </w:rPr>
        <w:t xml:space="preserve">know, </w:t>
      </w:r>
    </w:p>
    <w:p w14:paraId="65163A00" w14:textId="41519E60" w:rsidR="00BD6E04" w:rsidRDefault="00BD6E04" w:rsidP="003E5BB4">
      <w:pPr>
        <w:pStyle w:val="Poetry"/>
      </w:pPr>
      <w:r>
        <w:t>A forest life is nought but</w:t>
      </w:r>
      <w:r>
        <w:rPr>
          <w:spacing w:val="-16"/>
        </w:rPr>
        <w:t xml:space="preserve"> </w:t>
      </w:r>
      <w:r>
        <w:t>woe.</w:t>
      </w:r>
    </w:p>
    <w:p w14:paraId="7ABE581F" w14:textId="77777777" w:rsidR="003E5BB4" w:rsidRDefault="00BD6E04" w:rsidP="003E5BB4">
      <w:pPr>
        <w:pStyle w:val="Poetry"/>
      </w:pPr>
      <w:r>
        <w:t xml:space="preserve">The lion in his mountain cave </w:t>
      </w:r>
    </w:p>
    <w:p w14:paraId="1D53F146" w14:textId="77777777" w:rsidR="003E5BB4" w:rsidRDefault="00BD6E04" w:rsidP="003E5BB4">
      <w:pPr>
        <w:pStyle w:val="Poetry"/>
      </w:pPr>
      <w:r>
        <w:t xml:space="preserve">Answers the torrents as they rave, </w:t>
      </w:r>
    </w:p>
    <w:p w14:paraId="33FB6EA9" w14:textId="77777777" w:rsidR="003E5BB4" w:rsidRDefault="00BD6E04" w:rsidP="003E5BB4">
      <w:pPr>
        <w:pStyle w:val="Poetry"/>
        <w:rPr>
          <w:spacing w:val="-3"/>
        </w:rPr>
      </w:pPr>
      <w:r>
        <w:t xml:space="preserve">And forth his voice of terror </w:t>
      </w:r>
      <w:r>
        <w:rPr>
          <w:spacing w:val="-3"/>
        </w:rPr>
        <w:t xml:space="preserve">throws: </w:t>
      </w:r>
    </w:p>
    <w:p w14:paraId="20BBEDB7" w14:textId="385BC759" w:rsidR="00BD6E04" w:rsidRDefault="00BD6E04" w:rsidP="003E5BB4">
      <w:pPr>
        <w:pStyle w:val="Poetry"/>
      </w:pPr>
      <w:r>
        <w:t xml:space="preserve">The wood, </w:t>
      </w:r>
      <w:r>
        <w:rPr>
          <w:spacing w:val="-3"/>
        </w:rPr>
        <w:t xml:space="preserve">my </w:t>
      </w:r>
      <w:r>
        <w:t>love, is full of</w:t>
      </w:r>
      <w:r>
        <w:rPr>
          <w:spacing w:val="-17"/>
        </w:rPr>
        <w:t xml:space="preserve"> </w:t>
      </w:r>
      <w:r>
        <w:t>woes.</w:t>
      </w:r>
    </w:p>
    <w:p w14:paraId="221CAAAF" w14:textId="77777777" w:rsidR="003E5BB4" w:rsidRDefault="003E5BB4" w:rsidP="003E5BB4">
      <w:pPr>
        <w:pStyle w:val="Poetry"/>
      </w:pPr>
    </w:p>
    <w:p w14:paraId="07C61300" w14:textId="77777777" w:rsidR="003E5BB4" w:rsidRDefault="00BD6E04" w:rsidP="003E5BB4">
      <w:pPr>
        <w:pStyle w:val="Poetry"/>
        <w:rPr>
          <w:spacing w:val="-5"/>
        </w:rPr>
      </w:pPr>
      <w:r>
        <w:t>There</w:t>
      </w:r>
      <w:r>
        <w:rPr>
          <w:spacing w:val="-10"/>
        </w:rPr>
        <w:t xml:space="preserve"> </w:t>
      </w:r>
      <w:r>
        <w:t>mighty</w:t>
      </w:r>
      <w:r>
        <w:rPr>
          <w:spacing w:val="-10"/>
        </w:rPr>
        <w:t xml:space="preserve"> </w:t>
      </w:r>
      <w:r>
        <w:t>monsters</w:t>
      </w:r>
      <w:r>
        <w:rPr>
          <w:spacing w:val="-10"/>
        </w:rPr>
        <w:t xml:space="preserve"> </w:t>
      </w:r>
      <w:r>
        <w:t>fearless</w:t>
      </w:r>
      <w:r>
        <w:rPr>
          <w:spacing w:val="-10"/>
        </w:rPr>
        <w:t xml:space="preserve"> </w:t>
      </w:r>
      <w:r>
        <w:rPr>
          <w:spacing w:val="-5"/>
        </w:rPr>
        <w:t xml:space="preserve">play, </w:t>
      </w:r>
    </w:p>
    <w:p w14:paraId="649B458B" w14:textId="40CCB199" w:rsidR="00BD6E04" w:rsidRDefault="00BD6E04" w:rsidP="003E5BB4">
      <w:pPr>
        <w:pStyle w:val="Poetry"/>
      </w:pPr>
      <w:r>
        <w:t>And in their maddened onset</w:t>
      </w:r>
      <w:r>
        <w:rPr>
          <w:spacing w:val="-7"/>
        </w:rPr>
        <w:t xml:space="preserve"> </w:t>
      </w:r>
      <w:r>
        <w:t>slay</w:t>
      </w:r>
    </w:p>
    <w:p w14:paraId="56C875BF" w14:textId="77777777" w:rsidR="003E5BB4" w:rsidRDefault="00BD6E04" w:rsidP="003E5BB4">
      <w:pPr>
        <w:pStyle w:val="Poetry"/>
        <w:rPr>
          <w:spacing w:val="-4"/>
        </w:rPr>
      </w:pPr>
      <w:r>
        <w:t>The hapless wretch who near them</w:t>
      </w:r>
      <w:r>
        <w:rPr>
          <w:spacing w:val="-28"/>
        </w:rPr>
        <w:t xml:space="preserve"> </w:t>
      </w:r>
      <w:r>
        <w:rPr>
          <w:spacing w:val="-4"/>
        </w:rPr>
        <w:t xml:space="preserve">goes: </w:t>
      </w:r>
    </w:p>
    <w:p w14:paraId="33C7CAF3" w14:textId="54D3A75D" w:rsidR="00BD6E04" w:rsidRDefault="00BD6E04" w:rsidP="003E5BB4">
      <w:pPr>
        <w:pStyle w:val="Poetry"/>
      </w:pPr>
      <w:r>
        <w:t xml:space="preserve">The wood, </w:t>
      </w:r>
      <w:r>
        <w:rPr>
          <w:spacing w:val="-3"/>
        </w:rPr>
        <w:t xml:space="preserve">my </w:t>
      </w:r>
      <w:r>
        <w:t>love, is full of</w:t>
      </w:r>
      <w:r>
        <w:rPr>
          <w:spacing w:val="-10"/>
        </w:rPr>
        <w:t xml:space="preserve"> </w:t>
      </w:r>
      <w:r>
        <w:t>woes.</w:t>
      </w:r>
    </w:p>
    <w:p w14:paraId="10D272DD" w14:textId="77777777" w:rsidR="003E5BB4" w:rsidRDefault="00BD6E04" w:rsidP="003E5BB4">
      <w:pPr>
        <w:pStyle w:val="Poetry"/>
      </w:pPr>
      <w:r>
        <w:t xml:space="preserve">‘Tis hard to ford each treacherous flood, </w:t>
      </w:r>
    </w:p>
    <w:p w14:paraId="685483DB" w14:textId="77777777" w:rsidR="003E5BB4" w:rsidRDefault="00BD6E04" w:rsidP="003E5BB4">
      <w:pPr>
        <w:pStyle w:val="Poetry"/>
      </w:pPr>
      <w:r>
        <w:t xml:space="preserve">So thick with crocodiles and mud, </w:t>
      </w:r>
    </w:p>
    <w:p w14:paraId="12C1A3DF" w14:textId="748D35C4" w:rsidR="00BD6E04" w:rsidRDefault="00BD6E04" w:rsidP="003E5BB4">
      <w:pPr>
        <w:pStyle w:val="Poetry"/>
      </w:pPr>
      <w:r>
        <w:t>Where the wild elephants repose:</w:t>
      </w:r>
    </w:p>
    <w:p w14:paraId="29B86274" w14:textId="77777777" w:rsidR="00BD6E04" w:rsidRDefault="00BD6E04" w:rsidP="003E5BB4">
      <w:pPr>
        <w:pStyle w:val="Poetry"/>
      </w:pPr>
      <w:r>
        <w:t xml:space="preserve">The wood, </w:t>
      </w:r>
      <w:r>
        <w:rPr>
          <w:spacing w:val="-3"/>
        </w:rPr>
        <w:t xml:space="preserve">my </w:t>
      </w:r>
      <w:r>
        <w:t>love, is full of</w:t>
      </w:r>
      <w:r>
        <w:rPr>
          <w:spacing w:val="-28"/>
        </w:rPr>
        <w:t xml:space="preserve"> </w:t>
      </w:r>
      <w:r>
        <w:t>woes.</w:t>
      </w:r>
    </w:p>
    <w:p w14:paraId="51856DEE" w14:textId="77777777" w:rsidR="003E5BB4" w:rsidRDefault="00BD6E04" w:rsidP="003E5BB4">
      <w:pPr>
        <w:pStyle w:val="Poetry"/>
      </w:pPr>
      <w:r>
        <w:t xml:space="preserve">Or far from streams the wanderer strays </w:t>
      </w:r>
    </w:p>
    <w:p w14:paraId="042D346D" w14:textId="77777777" w:rsidR="003E5BB4" w:rsidRDefault="00BD6E04" w:rsidP="003E5BB4">
      <w:pPr>
        <w:pStyle w:val="Poetry"/>
      </w:pPr>
      <w:r>
        <w:t>Through thorns and creeper-tangled</w:t>
      </w:r>
      <w:r>
        <w:rPr>
          <w:spacing w:val="-35"/>
        </w:rPr>
        <w:t xml:space="preserve"> </w:t>
      </w:r>
      <w:r>
        <w:t xml:space="preserve">ways, </w:t>
      </w:r>
    </w:p>
    <w:p w14:paraId="375DBD5E" w14:textId="77777777" w:rsidR="003E5BB4" w:rsidRDefault="00BD6E04" w:rsidP="003E5BB4">
      <w:pPr>
        <w:pStyle w:val="Poetry"/>
        <w:rPr>
          <w:spacing w:val="-4"/>
        </w:rPr>
      </w:pPr>
      <w:r>
        <w:lastRenderedPageBreak/>
        <w:t xml:space="preserve">While round him </w:t>
      </w:r>
      <w:r>
        <w:rPr>
          <w:spacing w:val="-3"/>
        </w:rPr>
        <w:t xml:space="preserve">many </w:t>
      </w:r>
      <w:r>
        <w:t xml:space="preserve">a wild-cock </w:t>
      </w:r>
      <w:r>
        <w:rPr>
          <w:spacing w:val="-4"/>
        </w:rPr>
        <w:t xml:space="preserve">crows: </w:t>
      </w:r>
    </w:p>
    <w:p w14:paraId="21A5B7B6" w14:textId="5540F0AB" w:rsidR="00BD6E04" w:rsidRDefault="00BD6E04" w:rsidP="003E5BB4">
      <w:pPr>
        <w:pStyle w:val="Poetry"/>
      </w:pPr>
      <w:r>
        <w:t xml:space="preserve">The wood, </w:t>
      </w:r>
      <w:r>
        <w:rPr>
          <w:spacing w:val="-3"/>
        </w:rPr>
        <w:t xml:space="preserve">my </w:t>
      </w:r>
      <w:r>
        <w:t>love, is full of</w:t>
      </w:r>
      <w:r>
        <w:rPr>
          <w:spacing w:val="-7"/>
        </w:rPr>
        <w:t xml:space="preserve"> </w:t>
      </w:r>
      <w:r>
        <w:t>woes.</w:t>
      </w:r>
    </w:p>
    <w:p w14:paraId="6D85841A" w14:textId="77777777" w:rsidR="00BD6E04" w:rsidRDefault="00BD6E04" w:rsidP="003E5BB4">
      <w:pPr>
        <w:pStyle w:val="Poetry"/>
      </w:pPr>
      <w:r>
        <w:t>On the cold ground upon a heap</w:t>
      </w:r>
    </w:p>
    <w:p w14:paraId="22A0BEB5" w14:textId="77777777" w:rsidR="003E5BB4" w:rsidRDefault="00BD6E04" w:rsidP="003E5BB4">
      <w:pPr>
        <w:pStyle w:val="Poetry"/>
      </w:pPr>
      <w:r>
        <w:t xml:space="preserve">Of gathered leaves condemned to sleep, </w:t>
      </w:r>
    </w:p>
    <w:p w14:paraId="3629C21F" w14:textId="2236928C" w:rsidR="00BD6E04" w:rsidRDefault="00BD6E04" w:rsidP="003E5BB4">
      <w:pPr>
        <w:pStyle w:val="Poetry"/>
      </w:pPr>
      <w:r>
        <w:t>Toil-wearied, will his eyelids close:</w:t>
      </w:r>
    </w:p>
    <w:p w14:paraId="01A7EF1C" w14:textId="77777777" w:rsidR="003E5BB4" w:rsidRDefault="00BD6E04" w:rsidP="003E5BB4">
      <w:pPr>
        <w:pStyle w:val="Poetry"/>
      </w:pPr>
      <w:r>
        <w:t xml:space="preserve">The wood, my love, is full of woes. </w:t>
      </w:r>
    </w:p>
    <w:p w14:paraId="08DCE947" w14:textId="77777777" w:rsidR="003E5BB4" w:rsidRDefault="00BD6E04" w:rsidP="003E5BB4">
      <w:pPr>
        <w:pStyle w:val="Poetry"/>
      </w:pPr>
      <w:r>
        <w:t xml:space="preserve">Long days and nights must he content </w:t>
      </w:r>
    </w:p>
    <w:p w14:paraId="7B08EFA8" w14:textId="228CA684" w:rsidR="00BD6E04" w:rsidRDefault="00BD6E04" w:rsidP="003E5BB4">
      <w:pPr>
        <w:pStyle w:val="Poetry"/>
      </w:pPr>
      <w:r>
        <w:t>His soul with scanty aliment,</w:t>
      </w:r>
    </w:p>
    <w:p w14:paraId="4F95F1EC" w14:textId="77777777" w:rsidR="003E5BB4" w:rsidRPr="00FF15BC" w:rsidRDefault="00BD6E04" w:rsidP="003E5BB4">
      <w:pPr>
        <w:pStyle w:val="Poetry"/>
      </w:pPr>
      <w:r w:rsidRPr="00FF15BC">
        <w:t xml:space="preserve">What fruit the wind from branches blows: </w:t>
      </w:r>
    </w:p>
    <w:p w14:paraId="20DEFC6A" w14:textId="1DEE072C" w:rsidR="00BD6E04" w:rsidRPr="00FF15BC" w:rsidRDefault="00BD6E04" w:rsidP="003E5BB4">
      <w:pPr>
        <w:pStyle w:val="Poetry"/>
      </w:pPr>
      <w:r w:rsidRPr="00FF15BC">
        <w:t>The wood, my love, is full of woes.</w:t>
      </w:r>
    </w:p>
    <w:p w14:paraId="21A7A67D" w14:textId="77777777" w:rsidR="003E5BB4" w:rsidRPr="00FF15BC" w:rsidRDefault="00BD6E04" w:rsidP="003E5BB4">
      <w:pPr>
        <w:pStyle w:val="Poetry"/>
      </w:pPr>
      <w:r w:rsidRPr="00FF15BC">
        <w:t xml:space="preserve">O Sita, while his strength may last, </w:t>
      </w:r>
    </w:p>
    <w:p w14:paraId="311968B8" w14:textId="77777777" w:rsidR="003E5BB4" w:rsidRPr="00FF15BC" w:rsidRDefault="00BD6E04" w:rsidP="003E5BB4">
      <w:pPr>
        <w:pStyle w:val="Poetry"/>
      </w:pPr>
      <w:r w:rsidRPr="00FF15BC">
        <w:t xml:space="preserve">The ascetic in the wood must fast, </w:t>
      </w:r>
    </w:p>
    <w:p w14:paraId="5B885E10" w14:textId="77777777" w:rsidR="003E5BB4" w:rsidRPr="00FF15BC" w:rsidRDefault="00BD6E04" w:rsidP="003E5BB4">
      <w:pPr>
        <w:pStyle w:val="Poetry"/>
      </w:pPr>
      <w:r w:rsidRPr="00FF15BC">
        <w:t xml:space="preserve">Coil on his head his matted hair, </w:t>
      </w:r>
    </w:p>
    <w:p w14:paraId="5FC9919D" w14:textId="77777777" w:rsidR="003E5BB4" w:rsidRPr="00FF15BC" w:rsidRDefault="00BD6E04" w:rsidP="003E5BB4">
      <w:pPr>
        <w:pStyle w:val="Poetry"/>
      </w:pPr>
      <w:r w:rsidRPr="00FF15BC">
        <w:t xml:space="preserve">And bark must be his only wear. </w:t>
      </w:r>
    </w:p>
    <w:p w14:paraId="16EBA2E3" w14:textId="77777777" w:rsidR="003E5BB4" w:rsidRPr="00FF15BC" w:rsidRDefault="00BD6E04" w:rsidP="003E5BB4">
      <w:pPr>
        <w:pStyle w:val="Poetry"/>
      </w:pPr>
      <w:r w:rsidRPr="00FF15BC">
        <w:t xml:space="preserve">To Gods and spirits day by day </w:t>
      </w:r>
    </w:p>
    <w:p w14:paraId="40DAFA99" w14:textId="77777777" w:rsidR="003E5BB4" w:rsidRPr="00FF15BC" w:rsidRDefault="00BD6E04" w:rsidP="003E5BB4">
      <w:pPr>
        <w:pStyle w:val="Poetry"/>
      </w:pPr>
      <w:r w:rsidRPr="00FF15BC">
        <w:t xml:space="preserve">The ordered worship he must pay, </w:t>
      </w:r>
    </w:p>
    <w:p w14:paraId="25863611" w14:textId="68D4A56B" w:rsidR="00BD6E04" w:rsidRPr="00FF15BC" w:rsidRDefault="00BD6E04" w:rsidP="003E5BB4">
      <w:pPr>
        <w:pStyle w:val="Poetry"/>
      </w:pPr>
      <w:r w:rsidRPr="00FF15BC">
        <w:t>And honour with respectful care</w:t>
      </w:r>
    </w:p>
    <w:p w14:paraId="637CD206" w14:textId="77777777" w:rsidR="003E5BB4" w:rsidRPr="00FF15BC" w:rsidRDefault="00BD6E04" w:rsidP="003E5BB4">
      <w:pPr>
        <w:pStyle w:val="Poetry"/>
      </w:pPr>
      <w:r w:rsidRPr="00FF15BC">
        <w:t xml:space="preserve">Each wandering guest who meets him there. </w:t>
      </w:r>
    </w:p>
    <w:p w14:paraId="28D4EF90" w14:textId="2BCC9BAC" w:rsidR="00BD6E04" w:rsidRPr="00FF15BC" w:rsidRDefault="00BD6E04" w:rsidP="003E5BB4">
      <w:pPr>
        <w:pStyle w:val="Poetry"/>
      </w:pPr>
      <w:r w:rsidRPr="00FF15BC">
        <w:t>The bathing rites he ne’er must shun</w:t>
      </w:r>
    </w:p>
    <w:p w14:paraId="6FFE00CA" w14:textId="77777777" w:rsidR="003E5BB4" w:rsidRPr="00FF15BC" w:rsidRDefault="00BD6E04" w:rsidP="003E5BB4">
      <w:pPr>
        <w:pStyle w:val="Poetry"/>
      </w:pPr>
      <w:r w:rsidRPr="00FF15BC">
        <w:rPr>
          <w:spacing w:val="-5"/>
        </w:rPr>
        <w:t xml:space="preserve">At </w:t>
      </w:r>
      <w:r w:rsidRPr="00FF15BC">
        <w:t xml:space="preserve">dawn, </w:t>
      </w:r>
      <w:r w:rsidRPr="00FF15BC">
        <w:rPr>
          <w:spacing w:val="-3"/>
        </w:rPr>
        <w:t xml:space="preserve">at </w:t>
      </w:r>
      <w:r w:rsidRPr="00FF15BC">
        <w:t xml:space="preserve">noon, </w:t>
      </w:r>
      <w:r w:rsidRPr="00FF15BC">
        <w:rPr>
          <w:spacing w:val="-3"/>
        </w:rPr>
        <w:t xml:space="preserve">at </w:t>
      </w:r>
      <w:r w:rsidRPr="00FF15BC">
        <w:t xml:space="preserve">set of sun, </w:t>
      </w:r>
    </w:p>
    <w:p w14:paraId="59D52542" w14:textId="77777777" w:rsidR="003E5BB4" w:rsidRPr="00FF15BC" w:rsidRDefault="00BD6E04" w:rsidP="003E5BB4">
      <w:pPr>
        <w:pStyle w:val="Poetry"/>
      </w:pPr>
      <w:r w:rsidRPr="00FF15BC">
        <w:t xml:space="preserve">Obedient to the law he knows: </w:t>
      </w:r>
    </w:p>
    <w:p w14:paraId="5130A4B8" w14:textId="77777777" w:rsidR="003E5BB4" w:rsidRPr="00FF15BC" w:rsidRDefault="00BD6E04" w:rsidP="003E5BB4">
      <w:pPr>
        <w:pStyle w:val="Poetry"/>
      </w:pPr>
      <w:r w:rsidRPr="00FF15BC">
        <w:t xml:space="preserve">The wood, </w:t>
      </w:r>
      <w:r w:rsidRPr="00FF15BC">
        <w:rPr>
          <w:spacing w:val="-3"/>
        </w:rPr>
        <w:t xml:space="preserve">my </w:t>
      </w:r>
      <w:r w:rsidRPr="00FF15BC">
        <w:t>love, is full of</w:t>
      </w:r>
      <w:r w:rsidRPr="00FF15BC">
        <w:rPr>
          <w:spacing w:val="-26"/>
        </w:rPr>
        <w:t xml:space="preserve"> </w:t>
      </w:r>
      <w:r w:rsidRPr="00FF15BC">
        <w:t xml:space="preserve">woes. </w:t>
      </w:r>
    </w:p>
    <w:p w14:paraId="0BF7226F" w14:textId="6103285F" w:rsidR="00BD6E04" w:rsidRPr="00FF15BC" w:rsidRDefault="00BD6E04" w:rsidP="003E5BB4">
      <w:pPr>
        <w:pStyle w:val="Poetry"/>
      </w:pPr>
      <w:r w:rsidRPr="00FF15BC">
        <w:rPr>
          <w:spacing w:val="-11"/>
        </w:rPr>
        <w:t xml:space="preserve">To </w:t>
      </w:r>
      <w:r w:rsidRPr="00FF15BC">
        <w:t>grace the altar must be</w:t>
      </w:r>
      <w:r w:rsidRPr="00FF15BC">
        <w:rPr>
          <w:spacing w:val="-11"/>
        </w:rPr>
        <w:t xml:space="preserve"> </w:t>
      </w:r>
      <w:r w:rsidRPr="00FF15BC">
        <w:t>brought</w:t>
      </w:r>
    </w:p>
    <w:p w14:paraId="7E707C3E" w14:textId="77777777" w:rsidR="003E5BB4" w:rsidRPr="00FF15BC" w:rsidRDefault="00BD6E04" w:rsidP="003E5BB4">
      <w:pPr>
        <w:pStyle w:val="Poetry"/>
      </w:pPr>
      <w:r w:rsidRPr="00FF15BC">
        <w:t xml:space="preserve">The gift of flowers his hands have sought— </w:t>
      </w:r>
    </w:p>
    <w:p w14:paraId="22F0BBDE" w14:textId="522C0960" w:rsidR="00BD6E04" w:rsidRPr="00FF15BC" w:rsidRDefault="00BD6E04" w:rsidP="003E5BB4">
      <w:pPr>
        <w:pStyle w:val="Poetry"/>
      </w:pPr>
      <w:r w:rsidRPr="00FF15BC">
        <w:t>The debt each pious hermit owes:</w:t>
      </w:r>
    </w:p>
    <w:p w14:paraId="14634E9E" w14:textId="77777777" w:rsidR="003E5BB4" w:rsidRPr="00FF15BC" w:rsidRDefault="00BD6E04" w:rsidP="003E5BB4">
      <w:pPr>
        <w:pStyle w:val="Poetry"/>
      </w:pPr>
      <w:r w:rsidRPr="00FF15BC">
        <w:t xml:space="preserve">The wood, my love, is full of woes. </w:t>
      </w:r>
    </w:p>
    <w:p w14:paraId="0863E854" w14:textId="3C5B4498" w:rsidR="00BD6E04" w:rsidRPr="00FF15BC" w:rsidRDefault="00BD6E04" w:rsidP="003E5BB4">
      <w:pPr>
        <w:pStyle w:val="Poetry"/>
      </w:pPr>
      <w:r w:rsidRPr="00FF15BC">
        <w:t>The devotee must be content</w:t>
      </w:r>
    </w:p>
    <w:p w14:paraId="7BD48639" w14:textId="77777777" w:rsidR="00BD6E04" w:rsidRPr="00FF15BC" w:rsidRDefault="00BD6E04" w:rsidP="003E5BB4">
      <w:pPr>
        <w:pStyle w:val="Poetry"/>
      </w:pPr>
      <w:r w:rsidRPr="00FF15BC">
        <w:t>To live, severely abstinent,</w:t>
      </w:r>
    </w:p>
    <w:p w14:paraId="232E4340" w14:textId="77777777" w:rsidR="00BD6E04" w:rsidRPr="00FF15BC" w:rsidRDefault="00BD6E04" w:rsidP="003E5BB4">
      <w:pPr>
        <w:pStyle w:val="Poetry"/>
      </w:pPr>
      <w:r w:rsidRPr="00FF15BC">
        <w:t>On what the chance of fortune shows:</w:t>
      </w:r>
    </w:p>
    <w:p w14:paraId="6327D60D" w14:textId="77777777" w:rsidR="003E5BB4" w:rsidRDefault="00BD6E04" w:rsidP="003E5BB4">
      <w:pPr>
        <w:pStyle w:val="Poetry"/>
      </w:pPr>
      <w:r>
        <w:t xml:space="preserve">The wood, my love, is full of woes. </w:t>
      </w:r>
    </w:p>
    <w:p w14:paraId="4610A92B" w14:textId="40CBBD3E" w:rsidR="00BD6E04" w:rsidRDefault="00BD6E04" w:rsidP="003E5BB4">
      <w:pPr>
        <w:pStyle w:val="Poetry"/>
      </w:pPr>
      <w:r>
        <w:t>Hunger afflicts him evermore:</w:t>
      </w:r>
    </w:p>
    <w:p w14:paraId="13FD6F37" w14:textId="77777777" w:rsidR="003E5BB4" w:rsidRDefault="00BD6E04" w:rsidP="003E5BB4">
      <w:pPr>
        <w:pStyle w:val="Poetry"/>
        <w:rPr>
          <w:spacing w:val="-4"/>
        </w:rPr>
      </w:pPr>
      <w:r>
        <w:t>The nights are black, the wild winds</w:t>
      </w:r>
      <w:r>
        <w:rPr>
          <w:spacing w:val="-27"/>
        </w:rPr>
        <w:t xml:space="preserve"> </w:t>
      </w:r>
      <w:r>
        <w:rPr>
          <w:spacing w:val="-4"/>
        </w:rPr>
        <w:t xml:space="preserve">roar; </w:t>
      </w:r>
    </w:p>
    <w:p w14:paraId="2A74F96E" w14:textId="77777777" w:rsidR="003E5BB4" w:rsidRDefault="00BD6E04" w:rsidP="003E5BB4">
      <w:pPr>
        <w:pStyle w:val="Poetry"/>
      </w:pPr>
      <w:r>
        <w:t xml:space="preserve">And there are dangers worse than those: </w:t>
      </w:r>
    </w:p>
    <w:p w14:paraId="0836BF4D" w14:textId="7CA03DEF" w:rsidR="00BD6E04" w:rsidRDefault="00BD6E04" w:rsidP="003E5BB4">
      <w:pPr>
        <w:pStyle w:val="Poetry"/>
      </w:pPr>
      <w:r>
        <w:t xml:space="preserve">The wood, </w:t>
      </w:r>
      <w:r>
        <w:rPr>
          <w:spacing w:val="-3"/>
        </w:rPr>
        <w:t xml:space="preserve">my </w:t>
      </w:r>
      <w:r>
        <w:t>love, is full of</w:t>
      </w:r>
      <w:r>
        <w:rPr>
          <w:spacing w:val="-8"/>
        </w:rPr>
        <w:t xml:space="preserve"> </w:t>
      </w:r>
      <w:r>
        <w:t>woes.</w:t>
      </w:r>
    </w:p>
    <w:p w14:paraId="444C981E" w14:textId="77777777" w:rsidR="003E5BB4" w:rsidRDefault="00BD6E04" w:rsidP="003E5BB4">
      <w:pPr>
        <w:pStyle w:val="Poetry"/>
      </w:pPr>
      <w:r>
        <w:lastRenderedPageBreak/>
        <w:t xml:space="preserve">There creeping things in every form </w:t>
      </w:r>
    </w:p>
    <w:p w14:paraId="1512D4AB" w14:textId="77777777" w:rsidR="003E5BB4" w:rsidRDefault="00BD6E04" w:rsidP="003E5BB4">
      <w:pPr>
        <w:pStyle w:val="Poetry"/>
      </w:pPr>
      <w:r>
        <w:t xml:space="preserve">Infest the earth, the serpents swarm, </w:t>
      </w:r>
    </w:p>
    <w:p w14:paraId="45C8649A" w14:textId="77777777" w:rsidR="003E5BB4" w:rsidRDefault="00BD6E04" w:rsidP="003E5BB4">
      <w:pPr>
        <w:pStyle w:val="Poetry"/>
        <w:rPr>
          <w:spacing w:val="-3"/>
        </w:rPr>
      </w:pPr>
      <w:r>
        <w:t xml:space="preserve">And each proud eye with fury </w:t>
      </w:r>
      <w:r>
        <w:rPr>
          <w:spacing w:val="-3"/>
        </w:rPr>
        <w:t xml:space="preserve">glows: </w:t>
      </w:r>
    </w:p>
    <w:p w14:paraId="375596EF" w14:textId="0E75519B" w:rsidR="00BD6E04" w:rsidRDefault="00BD6E04" w:rsidP="003E5BB4">
      <w:pPr>
        <w:pStyle w:val="Poetry"/>
      </w:pPr>
      <w:r>
        <w:t xml:space="preserve">The wood, </w:t>
      </w:r>
      <w:r>
        <w:rPr>
          <w:spacing w:val="-3"/>
        </w:rPr>
        <w:t xml:space="preserve">my </w:t>
      </w:r>
      <w:r>
        <w:t>love, is full of</w:t>
      </w:r>
      <w:r>
        <w:rPr>
          <w:spacing w:val="-16"/>
        </w:rPr>
        <w:t xml:space="preserve"> </w:t>
      </w:r>
      <w:r>
        <w:t>woes.</w:t>
      </w:r>
    </w:p>
    <w:p w14:paraId="2229695F" w14:textId="77777777" w:rsidR="003E5BB4" w:rsidRDefault="00BD6E04" w:rsidP="003E5BB4">
      <w:pPr>
        <w:pStyle w:val="Poetry"/>
      </w:pPr>
      <w:r>
        <w:t xml:space="preserve">The snakes that by the rives hide </w:t>
      </w:r>
    </w:p>
    <w:p w14:paraId="2F5B8123" w14:textId="77777777" w:rsidR="003E5BB4" w:rsidRDefault="00BD6E04" w:rsidP="003E5BB4">
      <w:pPr>
        <w:pStyle w:val="Poetry"/>
      </w:pPr>
      <w:r>
        <w:t xml:space="preserve">In sinuous course like rivers glide, </w:t>
      </w:r>
    </w:p>
    <w:p w14:paraId="18328A1C" w14:textId="77777777" w:rsidR="003E5BB4" w:rsidRDefault="00BD6E04" w:rsidP="003E5BB4">
      <w:pPr>
        <w:pStyle w:val="Poetry"/>
        <w:rPr>
          <w:spacing w:val="-4"/>
        </w:rPr>
      </w:pPr>
      <w:r>
        <w:t xml:space="preserve">And line the path with deadly </w:t>
      </w:r>
      <w:r>
        <w:rPr>
          <w:spacing w:val="-4"/>
        </w:rPr>
        <w:t xml:space="preserve">foes: </w:t>
      </w:r>
    </w:p>
    <w:p w14:paraId="698C1DDF" w14:textId="6475D9D4" w:rsidR="00BD6E04" w:rsidRDefault="00BD6E04" w:rsidP="003E5BB4">
      <w:pPr>
        <w:pStyle w:val="Poetry"/>
      </w:pPr>
      <w:r>
        <w:t xml:space="preserve">The wood, </w:t>
      </w:r>
      <w:r>
        <w:rPr>
          <w:spacing w:val="-3"/>
        </w:rPr>
        <w:t xml:space="preserve">my </w:t>
      </w:r>
      <w:r>
        <w:t>love, is full of</w:t>
      </w:r>
      <w:r>
        <w:rPr>
          <w:spacing w:val="-23"/>
        </w:rPr>
        <w:t xml:space="preserve"> </w:t>
      </w:r>
      <w:r>
        <w:t>woes.</w:t>
      </w:r>
    </w:p>
    <w:p w14:paraId="3C100C5A" w14:textId="77777777" w:rsidR="003E5BB4" w:rsidRDefault="00BD6E04" w:rsidP="003E5BB4">
      <w:pPr>
        <w:pStyle w:val="Poetry"/>
      </w:pPr>
      <w:r>
        <w:t xml:space="preserve">Scorpions, and grasshoppers, and flies </w:t>
      </w:r>
    </w:p>
    <w:p w14:paraId="3F62E60E" w14:textId="65E923D2" w:rsidR="00BD6E04" w:rsidRDefault="00BD6E04" w:rsidP="003E5BB4">
      <w:pPr>
        <w:pStyle w:val="Poetry"/>
      </w:pPr>
      <w:r>
        <w:t>Disturb the wanderer as he lies,</w:t>
      </w:r>
    </w:p>
    <w:p w14:paraId="4F9BDE15" w14:textId="77777777" w:rsidR="003E5BB4" w:rsidRDefault="00BD6E04" w:rsidP="003E5BB4">
      <w:pPr>
        <w:pStyle w:val="Poetry"/>
      </w:pPr>
      <w:r>
        <w:t xml:space="preserve">And wake him from his troubled doze: </w:t>
      </w:r>
    </w:p>
    <w:p w14:paraId="50206C18" w14:textId="4EB6A319" w:rsidR="00BD6E04" w:rsidRDefault="00BD6E04" w:rsidP="003E5BB4">
      <w:pPr>
        <w:pStyle w:val="Poetry"/>
      </w:pPr>
      <w:r>
        <w:t>The wood, my love, is full of woes.</w:t>
      </w:r>
    </w:p>
    <w:p w14:paraId="06BC3683" w14:textId="77777777" w:rsidR="003E5BB4" w:rsidRDefault="00BD6E04" w:rsidP="003E5BB4">
      <w:pPr>
        <w:pStyle w:val="Poetry"/>
      </w:pPr>
      <w:r>
        <w:rPr>
          <w:spacing w:val="-4"/>
        </w:rPr>
        <w:t xml:space="preserve">Trees, </w:t>
      </w:r>
      <w:r>
        <w:t xml:space="preserve">thorny bushes, intertwined, </w:t>
      </w:r>
    </w:p>
    <w:p w14:paraId="4770031C" w14:textId="77777777" w:rsidR="003E5BB4" w:rsidRDefault="00BD6E04" w:rsidP="003E5BB4">
      <w:pPr>
        <w:pStyle w:val="Poetry"/>
      </w:pPr>
      <w:r>
        <w:t xml:space="preserve">Their branched ends together bind, </w:t>
      </w:r>
    </w:p>
    <w:p w14:paraId="7EE7F37B" w14:textId="77777777" w:rsidR="003E5BB4" w:rsidRDefault="00BD6E04" w:rsidP="003E5BB4">
      <w:pPr>
        <w:pStyle w:val="Poetry"/>
        <w:rPr>
          <w:spacing w:val="-3"/>
        </w:rPr>
      </w:pPr>
      <w:r>
        <w:t xml:space="preserve">And dense with grass the thicket </w:t>
      </w:r>
      <w:r>
        <w:rPr>
          <w:spacing w:val="-3"/>
        </w:rPr>
        <w:t xml:space="preserve">grows: </w:t>
      </w:r>
    </w:p>
    <w:p w14:paraId="50194FB6" w14:textId="77777777" w:rsidR="003E5BB4" w:rsidRDefault="00BD6E04" w:rsidP="003E5BB4">
      <w:pPr>
        <w:pStyle w:val="Poetry"/>
      </w:pPr>
      <w:r>
        <w:t xml:space="preserve">The wood, </w:t>
      </w:r>
      <w:r>
        <w:rPr>
          <w:spacing w:val="-3"/>
        </w:rPr>
        <w:t xml:space="preserve">my dear, </w:t>
      </w:r>
      <w:r>
        <w:t xml:space="preserve">is full of woes, </w:t>
      </w:r>
    </w:p>
    <w:p w14:paraId="06DFB9BA" w14:textId="2374BA3C" w:rsidR="00BD6E04" w:rsidRDefault="00BD6E04" w:rsidP="003E5BB4">
      <w:pPr>
        <w:pStyle w:val="Poetry"/>
      </w:pPr>
      <w:r>
        <w:rPr>
          <w:spacing w:val="-3"/>
        </w:rPr>
        <w:t xml:space="preserve">With many </w:t>
      </w:r>
      <w:r>
        <w:t>ills the flesh is</w:t>
      </w:r>
      <w:r>
        <w:rPr>
          <w:spacing w:val="6"/>
        </w:rPr>
        <w:t xml:space="preserve"> </w:t>
      </w:r>
      <w:r>
        <w:t>tried,</w:t>
      </w:r>
    </w:p>
    <w:p w14:paraId="01683DB5" w14:textId="77777777" w:rsidR="003E5BB4" w:rsidRDefault="00BD6E04" w:rsidP="003E5BB4">
      <w:pPr>
        <w:pStyle w:val="Poetry"/>
        <w:rPr>
          <w:spacing w:val="-8"/>
        </w:rPr>
      </w:pPr>
      <w:r>
        <w:t xml:space="preserve">When these and countless fears beside </w:t>
      </w:r>
      <w:r>
        <w:rPr>
          <w:spacing w:val="-8"/>
        </w:rPr>
        <w:t xml:space="preserve">Vex </w:t>
      </w:r>
    </w:p>
    <w:p w14:paraId="7253510A" w14:textId="77777777" w:rsidR="003E5BB4" w:rsidRDefault="00BD6E04" w:rsidP="003E5BB4">
      <w:pPr>
        <w:pStyle w:val="Poetry"/>
      </w:pPr>
      <w:r>
        <w:t xml:space="preserve">those who in the wood remain: </w:t>
      </w:r>
    </w:p>
    <w:p w14:paraId="4895D137" w14:textId="77777777" w:rsidR="003E5BB4" w:rsidRDefault="00BD6E04" w:rsidP="003E5BB4">
      <w:pPr>
        <w:pStyle w:val="Poetry"/>
        <w:rPr>
          <w:spacing w:val="-4"/>
        </w:rPr>
      </w:pPr>
      <w:r>
        <w:t>The wilds are naught but grief and</w:t>
      </w:r>
      <w:r>
        <w:rPr>
          <w:spacing w:val="-32"/>
        </w:rPr>
        <w:t xml:space="preserve"> </w:t>
      </w:r>
      <w:r>
        <w:rPr>
          <w:spacing w:val="-4"/>
        </w:rPr>
        <w:t xml:space="preserve">pain. </w:t>
      </w:r>
    </w:p>
    <w:p w14:paraId="4FE4C25A" w14:textId="0158D952" w:rsidR="00BD6E04" w:rsidRDefault="00BD6E04" w:rsidP="003E5BB4">
      <w:pPr>
        <w:pStyle w:val="Poetry"/>
      </w:pPr>
      <w:r>
        <w:t>Hope, anger must be cast</w:t>
      </w:r>
      <w:r>
        <w:rPr>
          <w:spacing w:val="-8"/>
        </w:rPr>
        <w:t xml:space="preserve"> </w:t>
      </w:r>
      <w:r>
        <w:t>aside,</w:t>
      </w:r>
    </w:p>
    <w:p w14:paraId="1C951943" w14:textId="77777777" w:rsidR="003E5BB4" w:rsidRDefault="00BD6E04" w:rsidP="003E5BB4">
      <w:pPr>
        <w:pStyle w:val="Poetry"/>
      </w:pPr>
      <w:r>
        <w:t xml:space="preserve">To penance every thought applied: </w:t>
      </w:r>
    </w:p>
    <w:p w14:paraId="0007D653" w14:textId="77777777" w:rsidR="003E5BB4" w:rsidRDefault="00BD6E04" w:rsidP="003E5BB4">
      <w:pPr>
        <w:pStyle w:val="Poetry"/>
      </w:pPr>
      <w:r>
        <w:t xml:space="preserve">No fear must be of things to fear: </w:t>
      </w:r>
    </w:p>
    <w:p w14:paraId="259E062F" w14:textId="77777777" w:rsidR="003E5BB4" w:rsidRDefault="00BD6E04" w:rsidP="003E5BB4">
      <w:pPr>
        <w:pStyle w:val="Poetry"/>
      </w:pPr>
      <w:r>
        <w:t xml:space="preserve">Hence is the wood forever drear. </w:t>
      </w:r>
    </w:p>
    <w:p w14:paraId="0FAED01E" w14:textId="77777777" w:rsidR="003E5BB4" w:rsidRDefault="00BD6E04" w:rsidP="003E5BB4">
      <w:pPr>
        <w:pStyle w:val="Poetry"/>
      </w:pPr>
      <w:r>
        <w:t xml:space="preserve">Enough, my love: thy purpose quit: </w:t>
      </w:r>
    </w:p>
    <w:p w14:paraId="1600CFDD" w14:textId="3A5FFE62" w:rsidR="00BD6E04" w:rsidRDefault="00BD6E04" w:rsidP="003E5BB4">
      <w:pPr>
        <w:pStyle w:val="Poetry"/>
      </w:pPr>
      <w:r>
        <w:t>For forest life thou art not fit.</w:t>
      </w:r>
    </w:p>
    <w:p w14:paraId="38330A9B" w14:textId="77777777" w:rsidR="00BD6E04" w:rsidRDefault="00BD6E04" w:rsidP="003E5BB4">
      <w:pPr>
        <w:pStyle w:val="Poetry"/>
      </w:pPr>
      <w:r>
        <w:t>As thus I think on all, I see</w:t>
      </w:r>
    </w:p>
    <w:p w14:paraId="192AB46D" w14:textId="77777777" w:rsidR="00BD6E04" w:rsidRDefault="00BD6E04" w:rsidP="003E5BB4">
      <w:pPr>
        <w:pStyle w:val="Poetry"/>
      </w:pPr>
      <w:r>
        <w:t>The wild wood is no place for thee.”</w:t>
      </w:r>
    </w:p>
    <w:p w14:paraId="16588474" w14:textId="3DC9B346" w:rsidR="00BD6E04" w:rsidRDefault="00BD6E04" w:rsidP="003E5BB4">
      <w:pPr>
        <w:pStyle w:val="Poetry"/>
        <w:rPr>
          <w:sz w:val="30"/>
        </w:rPr>
      </w:pPr>
    </w:p>
    <w:p w14:paraId="6886BAE9" w14:textId="77777777" w:rsidR="003E5BB4" w:rsidRDefault="003E5BB4" w:rsidP="003E5BB4">
      <w:pPr>
        <w:pStyle w:val="Heading4"/>
      </w:pPr>
      <w:r>
        <w:t>Canto XXIX.</w:t>
      </w:r>
    </w:p>
    <w:p w14:paraId="7DEF56C6" w14:textId="63CDCC25" w:rsidR="003E5BB4" w:rsidRPr="003E5BB4" w:rsidRDefault="003E5BB4" w:rsidP="003E5BB4">
      <w:pPr>
        <w:pStyle w:val="Bodynoindent"/>
        <w:jc w:val="left"/>
        <w:rPr>
          <w:i/>
          <w:iCs/>
        </w:rPr>
      </w:pPr>
      <w:r w:rsidRPr="003E5BB4">
        <w:rPr>
          <w:i/>
          <w:iCs/>
        </w:rPr>
        <w:t>Sita’s Appeal.</w:t>
      </w:r>
    </w:p>
    <w:p w14:paraId="34C18ACC" w14:textId="77777777" w:rsidR="005852F4" w:rsidRDefault="00BD6E04" w:rsidP="005852F4">
      <w:pPr>
        <w:pStyle w:val="Poetry"/>
      </w:pPr>
      <w:r>
        <w:t xml:space="preserve">Thus Rama spake. Her lord’s address </w:t>
      </w:r>
    </w:p>
    <w:p w14:paraId="2EDBEA08" w14:textId="77777777" w:rsidR="005852F4" w:rsidRDefault="00BD6E04" w:rsidP="005852F4">
      <w:pPr>
        <w:pStyle w:val="Poetry"/>
      </w:pPr>
      <w:r>
        <w:t xml:space="preserve">The lady heard with deep distress, </w:t>
      </w:r>
    </w:p>
    <w:p w14:paraId="3E98A82B" w14:textId="77777777" w:rsidR="005852F4" w:rsidRDefault="00BD6E04" w:rsidP="005852F4">
      <w:pPr>
        <w:pStyle w:val="Poetry"/>
      </w:pPr>
      <w:r>
        <w:lastRenderedPageBreak/>
        <w:t xml:space="preserve">And, as the tear bedimmed her eye, </w:t>
      </w:r>
    </w:p>
    <w:p w14:paraId="5CDE1B39" w14:textId="45ADFB90" w:rsidR="00BD6E04" w:rsidRDefault="00BD6E04" w:rsidP="005852F4">
      <w:pPr>
        <w:pStyle w:val="Poetry"/>
      </w:pPr>
      <w:r>
        <w:t>In soft low accents made reply:</w:t>
      </w:r>
    </w:p>
    <w:p w14:paraId="7D35896B" w14:textId="77777777" w:rsidR="005852F4" w:rsidRDefault="00BD6E04" w:rsidP="005852F4">
      <w:pPr>
        <w:pStyle w:val="Poetry"/>
      </w:pPr>
      <w:r>
        <w:t xml:space="preserve">“The perils of the wood, and all </w:t>
      </w:r>
    </w:p>
    <w:p w14:paraId="50E30365" w14:textId="77777777" w:rsidR="005852F4" w:rsidRDefault="00BD6E04" w:rsidP="005852F4">
      <w:pPr>
        <w:pStyle w:val="Poetry"/>
      </w:pPr>
      <w:r>
        <w:t xml:space="preserve">The woes thou countest to appal, </w:t>
      </w:r>
    </w:p>
    <w:p w14:paraId="733984CF" w14:textId="77777777" w:rsidR="005852F4" w:rsidRDefault="00BD6E04" w:rsidP="005852F4">
      <w:pPr>
        <w:pStyle w:val="Poetry"/>
      </w:pPr>
      <w:r>
        <w:t xml:space="preserve">Led by </w:t>
      </w:r>
      <w:r>
        <w:rPr>
          <w:spacing w:val="-3"/>
        </w:rPr>
        <w:t xml:space="preserve">my </w:t>
      </w:r>
      <w:r>
        <w:t xml:space="preserve">love I deem not pain; </w:t>
      </w:r>
    </w:p>
    <w:p w14:paraId="6CE7DC93" w14:textId="77777777" w:rsidR="005852F4" w:rsidRDefault="00BD6E04" w:rsidP="005852F4">
      <w:pPr>
        <w:pStyle w:val="Poetry"/>
        <w:rPr>
          <w:spacing w:val="-4"/>
        </w:rPr>
      </w:pPr>
      <w:r>
        <w:t xml:space="preserve">Each woe a charm, each loss a </w:t>
      </w:r>
      <w:r>
        <w:rPr>
          <w:spacing w:val="-4"/>
        </w:rPr>
        <w:t xml:space="preserve">gain. </w:t>
      </w:r>
    </w:p>
    <w:p w14:paraId="4FC745AE" w14:textId="00A8F5BC" w:rsidR="00BD6E04" w:rsidRDefault="00BD6E04" w:rsidP="005852F4">
      <w:pPr>
        <w:pStyle w:val="Poetry"/>
      </w:pPr>
      <w:r>
        <w:rPr>
          <w:spacing w:val="-4"/>
        </w:rPr>
        <w:t xml:space="preserve">Tiger, </w:t>
      </w:r>
      <w:r>
        <w:t xml:space="preserve">and elephant, and </w:t>
      </w:r>
      <w:r>
        <w:rPr>
          <w:spacing w:val="-3"/>
        </w:rPr>
        <w:t>deer,</w:t>
      </w:r>
    </w:p>
    <w:p w14:paraId="2AC8F43C" w14:textId="77777777" w:rsidR="00BD6E04" w:rsidRDefault="00BD6E04" w:rsidP="005852F4">
      <w:pPr>
        <w:pStyle w:val="Poetry"/>
      </w:pPr>
      <w:r>
        <w:t>Bull, lion, buffalo, in fear,</w:t>
      </w:r>
    </w:p>
    <w:p w14:paraId="7B2917FE" w14:textId="77777777" w:rsidR="005852F4" w:rsidRDefault="00BD6E04" w:rsidP="005852F4">
      <w:pPr>
        <w:pStyle w:val="Poetry"/>
      </w:pPr>
      <w:r>
        <w:t xml:space="preserve">Soon as thy matchless form they see, </w:t>
      </w:r>
    </w:p>
    <w:p w14:paraId="7A4E7B55" w14:textId="1605E4D9" w:rsidR="00BD6E04" w:rsidRDefault="00BD6E04" w:rsidP="005852F4">
      <w:pPr>
        <w:pStyle w:val="Poetry"/>
      </w:pPr>
      <w:r>
        <w:t>With every silvan beast will flee.</w:t>
      </w:r>
    </w:p>
    <w:p w14:paraId="43FF10FF" w14:textId="77777777" w:rsidR="005852F4" w:rsidRDefault="00BD6E04" w:rsidP="005852F4">
      <w:pPr>
        <w:pStyle w:val="Poetry"/>
      </w:pPr>
      <w:r>
        <w:t xml:space="preserve">With thee, O Rama, I must go: </w:t>
      </w:r>
    </w:p>
    <w:p w14:paraId="30BE1569" w14:textId="77777777" w:rsidR="005852F4" w:rsidRDefault="00BD6E04" w:rsidP="005852F4">
      <w:pPr>
        <w:pStyle w:val="Poetry"/>
      </w:pPr>
      <w:r>
        <w:t xml:space="preserve">My sire’s command ordains it so. </w:t>
      </w:r>
    </w:p>
    <w:p w14:paraId="2FDE6E68" w14:textId="2B3BD098" w:rsidR="00BD6E04" w:rsidRDefault="00BD6E04" w:rsidP="005852F4">
      <w:pPr>
        <w:pStyle w:val="Poetry"/>
      </w:pPr>
      <w:r>
        <w:t>Bereft of thee, my lonely heart</w:t>
      </w:r>
    </w:p>
    <w:p w14:paraId="771382FE" w14:textId="77777777" w:rsidR="005852F4" w:rsidRDefault="00BD6E04" w:rsidP="005852F4">
      <w:pPr>
        <w:pStyle w:val="Poetry"/>
      </w:pPr>
      <w:r>
        <w:t xml:space="preserve">Must break, and life and I must part. </w:t>
      </w:r>
    </w:p>
    <w:p w14:paraId="74E0F5DB" w14:textId="77777777" w:rsidR="005852F4" w:rsidRDefault="00BD6E04" w:rsidP="005852F4">
      <w:pPr>
        <w:pStyle w:val="Poetry"/>
      </w:pPr>
      <w:r>
        <w:t xml:space="preserve">While thou, O mighty lord, art nigh, </w:t>
      </w:r>
    </w:p>
    <w:p w14:paraId="6C6A73C1" w14:textId="77777777" w:rsidR="005852F4" w:rsidRDefault="00BD6E04" w:rsidP="005852F4">
      <w:pPr>
        <w:pStyle w:val="Poetry"/>
      </w:pPr>
      <w:r>
        <w:t xml:space="preserve">Not even He who rules the sky, </w:t>
      </w:r>
    </w:p>
    <w:p w14:paraId="338C968E" w14:textId="77777777" w:rsidR="005852F4" w:rsidRDefault="00BD6E04" w:rsidP="005852F4">
      <w:pPr>
        <w:pStyle w:val="Poetry"/>
      </w:pPr>
      <w:r>
        <w:t xml:space="preserve">Though He is strongest of the strong, </w:t>
      </w:r>
    </w:p>
    <w:p w14:paraId="360484B6" w14:textId="77777777" w:rsidR="005852F4" w:rsidRDefault="00BD6E04" w:rsidP="005852F4">
      <w:pPr>
        <w:pStyle w:val="Poetry"/>
      </w:pPr>
      <w:r>
        <w:t xml:space="preserve">With all his might can do me wrong. </w:t>
      </w:r>
    </w:p>
    <w:p w14:paraId="7362ECFD" w14:textId="3378A2A6" w:rsidR="00BD6E04" w:rsidRPr="006A6796" w:rsidRDefault="00BD6E04" w:rsidP="005852F4">
      <w:pPr>
        <w:pStyle w:val="Poetry"/>
      </w:pPr>
      <w:r>
        <w:t>Nor can a lonely woman left</w:t>
      </w:r>
    </w:p>
    <w:p w14:paraId="24BDF973" w14:textId="77777777" w:rsidR="005852F4" w:rsidRDefault="00BD6E04" w:rsidP="005852F4">
      <w:pPr>
        <w:pStyle w:val="Poetry"/>
      </w:pPr>
      <w:r>
        <w:t xml:space="preserve">By her dear husband live bereft. </w:t>
      </w:r>
    </w:p>
    <w:p w14:paraId="352A91CF" w14:textId="6663FBC1" w:rsidR="00BD6E04" w:rsidRDefault="00BD6E04" w:rsidP="005852F4">
      <w:pPr>
        <w:pStyle w:val="Poetry"/>
      </w:pPr>
      <w:r>
        <w:t>In my great love, my lord, I ween,</w:t>
      </w:r>
    </w:p>
    <w:p w14:paraId="4B5ED5E4" w14:textId="77777777" w:rsidR="005852F4" w:rsidRDefault="00BD6E04" w:rsidP="005852F4">
      <w:pPr>
        <w:pStyle w:val="Poetry"/>
      </w:pPr>
      <w:r>
        <w:t xml:space="preserve">The truth of this thou mayst have seen. </w:t>
      </w:r>
    </w:p>
    <w:p w14:paraId="3D287B41" w14:textId="27177E8E" w:rsidR="00BD6E04" w:rsidRDefault="00BD6E04" w:rsidP="005852F4">
      <w:pPr>
        <w:pStyle w:val="Poetry"/>
      </w:pPr>
      <w:r>
        <w:t>In my sire’s palace long ago</w:t>
      </w:r>
    </w:p>
    <w:p w14:paraId="1329F00B" w14:textId="77777777" w:rsidR="005852F4" w:rsidRDefault="00BD6E04" w:rsidP="005852F4">
      <w:pPr>
        <w:pStyle w:val="Poetry"/>
        <w:rPr>
          <w:spacing w:val="-8"/>
        </w:rPr>
      </w:pPr>
      <w:r>
        <w:t xml:space="preserve">I heard the chief of those who </w:t>
      </w:r>
      <w:r>
        <w:rPr>
          <w:spacing w:val="-8"/>
        </w:rPr>
        <w:t xml:space="preserve">know, </w:t>
      </w:r>
    </w:p>
    <w:p w14:paraId="25073D58" w14:textId="77777777" w:rsidR="005852F4" w:rsidRDefault="00BD6E04" w:rsidP="005852F4">
      <w:pPr>
        <w:pStyle w:val="Poetry"/>
      </w:pPr>
      <w:r>
        <w:t xml:space="preserve">The truth-declaring Brahmans, tell </w:t>
      </w:r>
    </w:p>
    <w:p w14:paraId="550D4A46" w14:textId="4AEA9948" w:rsidR="00BD6E04" w:rsidRDefault="00BD6E04" w:rsidP="005852F4">
      <w:pPr>
        <w:pStyle w:val="Poetry"/>
      </w:pPr>
      <w:r>
        <w:rPr>
          <w:spacing w:val="-4"/>
        </w:rPr>
        <w:t xml:space="preserve">My </w:t>
      </w:r>
      <w:r>
        <w:t>fortune, in the wood to</w:t>
      </w:r>
      <w:r>
        <w:rPr>
          <w:spacing w:val="-6"/>
        </w:rPr>
        <w:t xml:space="preserve"> </w:t>
      </w:r>
      <w:r>
        <w:t>dwell.</w:t>
      </w:r>
    </w:p>
    <w:p w14:paraId="3AC98DBF" w14:textId="77777777" w:rsidR="005852F4" w:rsidRPr="00FF15BC" w:rsidRDefault="00BD6E04" w:rsidP="005852F4">
      <w:pPr>
        <w:pStyle w:val="Poetry"/>
      </w:pPr>
      <w:r w:rsidRPr="00FF15BC">
        <w:t xml:space="preserve">I heard their promise who divine </w:t>
      </w:r>
    </w:p>
    <w:p w14:paraId="79E73B37" w14:textId="3499A936" w:rsidR="00BD6E04" w:rsidRPr="00FF15BC" w:rsidRDefault="00BD6E04" w:rsidP="005852F4">
      <w:pPr>
        <w:pStyle w:val="Poetry"/>
      </w:pPr>
      <w:r w:rsidRPr="00FF15BC">
        <w:t>The future by each mark and</w:t>
      </w:r>
      <w:r w:rsidRPr="00FF15BC">
        <w:rPr>
          <w:spacing w:val="-37"/>
        </w:rPr>
        <w:t xml:space="preserve"> </w:t>
      </w:r>
      <w:r w:rsidRPr="00FF15BC">
        <w:rPr>
          <w:spacing w:val="-3"/>
        </w:rPr>
        <w:t>sign,</w:t>
      </w:r>
    </w:p>
    <w:p w14:paraId="4AF93B48" w14:textId="77777777" w:rsidR="005852F4" w:rsidRPr="00FF15BC" w:rsidRDefault="00BD6E04" w:rsidP="005852F4">
      <w:pPr>
        <w:pStyle w:val="Poetry"/>
      </w:pPr>
      <w:r w:rsidRPr="00FF15BC">
        <w:t xml:space="preserve">And from that hour have longed to lead </w:t>
      </w:r>
    </w:p>
    <w:p w14:paraId="36D79A60" w14:textId="614FBC57" w:rsidR="00BD6E04" w:rsidRPr="005852F4" w:rsidRDefault="00BD6E04" w:rsidP="005852F4">
      <w:pPr>
        <w:pStyle w:val="Poetry"/>
      </w:pPr>
      <w:r w:rsidRPr="005852F4">
        <w:t>The forest life their lips decreed.</w:t>
      </w:r>
    </w:p>
    <w:p w14:paraId="084A3636" w14:textId="77777777" w:rsidR="00BD6E04" w:rsidRDefault="00BD6E04" w:rsidP="005852F4">
      <w:pPr>
        <w:pStyle w:val="Poetry"/>
      </w:pPr>
      <w:r>
        <w:t>Now, mighty Rama, I must share</w:t>
      </w:r>
    </w:p>
    <w:p w14:paraId="5B05521B" w14:textId="77777777" w:rsidR="005852F4" w:rsidRDefault="00BD6E04" w:rsidP="005852F4">
      <w:pPr>
        <w:pStyle w:val="Poetry"/>
      </w:pPr>
      <w:r>
        <w:t xml:space="preserve">Thy father’s doom which sends thee there; </w:t>
      </w:r>
    </w:p>
    <w:p w14:paraId="220E6739" w14:textId="566425A7" w:rsidR="00BD6E04" w:rsidRDefault="00BD6E04" w:rsidP="005852F4">
      <w:pPr>
        <w:pStyle w:val="Poetry"/>
      </w:pPr>
      <w:r>
        <w:t>In this I will not be denied,</w:t>
      </w:r>
    </w:p>
    <w:p w14:paraId="065FD513" w14:textId="77777777" w:rsidR="005852F4" w:rsidRDefault="00BD6E04" w:rsidP="005852F4">
      <w:pPr>
        <w:pStyle w:val="Poetry"/>
      </w:pPr>
      <w:r>
        <w:t xml:space="preserve">But </w:t>
      </w:r>
      <w:r>
        <w:rPr>
          <w:spacing w:val="-4"/>
        </w:rPr>
        <w:t xml:space="preserve">follow, </w:t>
      </w:r>
      <w:r>
        <w:t xml:space="preserve">love, where thou shalt guide. </w:t>
      </w:r>
    </w:p>
    <w:p w14:paraId="69C0C2A7" w14:textId="77777777" w:rsidR="005852F4" w:rsidRDefault="00BD6E04" w:rsidP="005852F4">
      <w:pPr>
        <w:pStyle w:val="Poetry"/>
      </w:pPr>
      <w:r>
        <w:lastRenderedPageBreak/>
        <w:t xml:space="preserve">O husband, I will go with thee, </w:t>
      </w:r>
    </w:p>
    <w:p w14:paraId="1D9AB2A0" w14:textId="257DE4D7" w:rsidR="00BD6E04" w:rsidRDefault="00BD6E04" w:rsidP="005852F4">
      <w:pPr>
        <w:pStyle w:val="Poetry"/>
      </w:pPr>
      <w:r>
        <w:t>Obedient to that high decree.</w:t>
      </w:r>
    </w:p>
    <w:p w14:paraId="2E0DEF61" w14:textId="77777777" w:rsidR="005852F4" w:rsidRDefault="00BD6E04" w:rsidP="005852F4">
      <w:pPr>
        <w:pStyle w:val="Poetry"/>
      </w:pPr>
      <w:r>
        <w:t xml:space="preserve">Now let the Brahmans’ words be true, </w:t>
      </w:r>
    </w:p>
    <w:p w14:paraId="52C37173" w14:textId="22F86380" w:rsidR="00BD6E04" w:rsidRDefault="00BD6E04" w:rsidP="005852F4">
      <w:pPr>
        <w:pStyle w:val="Poetry"/>
      </w:pPr>
      <w:r>
        <w:t>For this the time they had in view.</w:t>
      </w:r>
    </w:p>
    <w:p w14:paraId="48A82879" w14:textId="77777777" w:rsidR="005852F4" w:rsidRDefault="00BD6E04" w:rsidP="005852F4">
      <w:pPr>
        <w:pStyle w:val="Poetry"/>
      </w:pPr>
      <w:r>
        <w:t xml:space="preserve">I know full well the wood has woes; </w:t>
      </w:r>
    </w:p>
    <w:p w14:paraId="160A9422" w14:textId="77777777" w:rsidR="005852F4" w:rsidRDefault="00BD6E04" w:rsidP="005852F4">
      <w:pPr>
        <w:pStyle w:val="Poetry"/>
      </w:pPr>
      <w:r>
        <w:t xml:space="preserve">But they disturb the lives of those </w:t>
      </w:r>
    </w:p>
    <w:p w14:paraId="1E9C8696" w14:textId="77777777" w:rsidR="005852F4" w:rsidRDefault="00BD6E04" w:rsidP="005852F4">
      <w:pPr>
        <w:pStyle w:val="Poetry"/>
      </w:pPr>
      <w:r>
        <w:t xml:space="preserve">Who in the forest dwell, nor hold </w:t>
      </w:r>
    </w:p>
    <w:p w14:paraId="43D62F9B" w14:textId="77777777" w:rsidR="005852F4" w:rsidRDefault="00BD6E04" w:rsidP="005852F4">
      <w:pPr>
        <w:pStyle w:val="Poetry"/>
      </w:pPr>
      <w:r>
        <w:t xml:space="preserve">Their rebel senses well controlled. </w:t>
      </w:r>
    </w:p>
    <w:p w14:paraId="2EE43400" w14:textId="75E3EBB3" w:rsidR="00BD6E04" w:rsidRDefault="00BD6E04" w:rsidP="005852F4">
      <w:pPr>
        <w:pStyle w:val="Poetry"/>
      </w:pPr>
      <w:r>
        <w:t>In my sire’s halls, ere I was wed,</w:t>
      </w:r>
    </w:p>
    <w:p w14:paraId="497C1206" w14:textId="77777777" w:rsidR="005852F4" w:rsidRDefault="00BD6E04" w:rsidP="005852F4">
      <w:pPr>
        <w:pStyle w:val="Poetry"/>
        <w:rPr>
          <w:spacing w:val="-4"/>
        </w:rPr>
      </w:pPr>
      <w:r>
        <w:t xml:space="preserve">I heard a dame who begged her </w:t>
      </w:r>
      <w:r>
        <w:rPr>
          <w:spacing w:val="-4"/>
        </w:rPr>
        <w:t xml:space="preserve">bread </w:t>
      </w:r>
    </w:p>
    <w:p w14:paraId="03ABBB12" w14:textId="0AED37A3" w:rsidR="00BD6E04" w:rsidRDefault="00BD6E04" w:rsidP="005852F4">
      <w:pPr>
        <w:pStyle w:val="Poetry"/>
      </w:pPr>
      <w:r>
        <w:t xml:space="preserve">Before </w:t>
      </w:r>
      <w:r>
        <w:rPr>
          <w:spacing w:val="-3"/>
        </w:rPr>
        <w:t xml:space="preserve">my </w:t>
      </w:r>
      <w:r>
        <w:rPr>
          <w:spacing w:val="-4"/>
        </w:rPr>
        <w:t xml:space="preserve">mother’s </w:t>
      </w:r>
      <w:r>
        <w:t>face</w:t>
      </w:r>
      <w:r>
        <w:rPr>
          <w:spacing w:val="4"/>
        </w:rPr>
        <w:t xml:space="preserve"> </w:t>
      </w:r>
      <w:r>
        <w:t>relate</w:t>
      </w:r>
    </w:p>
    <w:p w14:paraId="6E34578F" w14:textId="77777777" w:rsidR="00BD6E04" w:rsidRDefault="00BD6E04" w:rsidP="005852F4">
      <w:pPr>
        <w:pStyle w:val="Poetry"/>
      </w:pPr>
      <w:r>
        <w:rPr>
          <w:spacing w:val="-3"/>
        </w:rPr>
        <w:t xml:space="preserve">What </w:t>
      </w:r>
      <w:r>
        <w:t>griefs a forest life</w:t>
      </w:r>
      <w:r>
        <w:rPr>
          <w:spacing w:val="-13"/>
        </w:rPr>
        <w:t xml:space="preserve"> </w:t>
      </w:r>
      <w:r>
        <w:t>await.</w:t>
      </w:r>
    </w:p>
    <w:p w14:paraId="691007BA" w14:textId="77777777" w:rsidR="00BD6E04" w:rsidRDefault="00BD6E04" w:rsidP="005852F4">
      <w:pPr>
        <w:pStyle w:val="Poetry"/>
      </w:pPr>
      <w:r>
        <w:t>And many a time in sport I prayed</w:t>
      </w:r>
    </w:p>
    <w:p w14:paraId="354B9BF4" w14:textId="77777777" w:rsidR="005852F4" w:rsidRDefault="00BD6E04" w:rsidP="005852F4">
      <w:pPr>
        <w:pStyle w:val="Poetry"/>
      </w:pPr>
      <w:r>
        <w:t xml:space="preserve">To seek with thee the greenwood shade, </w:t>
      </w:r>
    </w:p>
    <w:p w14:paraId="2705514D" w14:textId="37CC57A8" w:rsidR="00BD6E04" w:rsidRDefault="00BD6E04" w:rsidP="005852F4">
      <w:pPr>
        <w:pStyle w:val="Poetry"/>
      </w:pPr>
      <w:r>
        <w:t>For O, my heart on this is set,</w:t>
      </w:r>
    </w:p>
    <w:p w14:paraId="1D5E9A9B" w14:textId="77777777" w:rsidR="005852F4" w:rsidRDefault="00BD6E04" w:rsidP="005852F4">
      <w:pPr>
        <w:pStyle w:val="Poetry"/>
      </w:pPr>
      <w:r>
        <w:t xml:space="preserve">To follow thee, dear anchoret. </w:t>
      </w:r>
    </w:p>
    <w:p w14:paraId="120CAB93" w14:textId="30AAA3E7" w:rsidR="00BD6E04" w:rsidRDefault="00BD6E04" w:rsidP="005852F4">
      <w:pPr>
        <w:pStyle w:val="Poetry"/>
      </w:pPr>
      <w:r>
        <w:t>May blessings on thy life attend:</w:t>
      </w:r>
    </w:p>
    <w:p w14:paraId="18F1B89C" w14:textId="77777777" w:rsidR="005852F4" w:rsidRDefault="00BD6E04" w:rsidP="005852F4">
      <w:pPr>
        <w:pStyle w:val="Poetry"/>
      </w:pPr>
      <w:r>
        <w:t xml:space="preserve">I long with thee my steps to bend, </w:t>
      </w:r>
    </w:p>
    <w:p w14:paraId="0B1EED83" w14:textId="515DDCF0" w:rsidR="00BD6E04" w:rsidRPr="00FF15BC" w:rsidRDefault="00BD6E04" w:rsidP="005852F4">
      <w:pPr>
        <w:pStyle w:val="Poetry"/>
      </w:pPr>
      <w:r w:rsidRPr="00FF15BC">
        <w:t>For with such hero as thou art</w:t>
      </w:r>
    </w:p>
    <w:p w14:paraId="252EBAD3" w14:textId="77777777" w:rsidR="005852F4" w:rsidRPr="00FF15BC" w:rsidRDefault="00BD6E04" w:rsidP="005852F4">
      <w:pPr>
        <w:pStyle w:val="Poetry"/>
      </w:pPr>
      <w:r w:rsidRPr="00FF15BC">
        <w:t>This</w:t>
      </w:r>
      <w:r w:rsidRPr="00FF15BC">
        <w:rPr>
          <w:spacing w:val="-11"/>
        </w:rPr>
        <w:t xml:space="preserve"> </w:t>
      </w:r>
      <w:r w:rsidRPr="00FF15BC">
        <w:t>pilgrimage</w:t>
      </w:r>
      <w:r w:rsidRPr="00FF15BC">
        <w:rPr>
          <w:spacing w:val="-10"/>
        </w:rPr>
        <w:t xml:space="preserve"> </w:t>
      </w:r>
      <w:r w:rsidRPr="00FF15BC">
        <w:t>enchants</w:t>
      </w:r>
      <w:r w:rsidRPr="00FF15BC">
        <w:rPr>
          <w:spacing w:val="-11"/>
        </w:rPr>
        <w:t xml:space="preserve"> </w:t>
      </w:r>
      <w:r w:rsidRPr="00FF15BC">
        <w:rPr>
          <w:spacing w:val="-3"/>
        </w:rPr>
        <w:t>my</w:t>
      </w:r>
      <w:r w:rsidRPr="00FF15BC">
        <w:rPr>
          <w:spacing w:val="-10"/>
        </w:rPr>
        <w:t xml:space="preserve"> </w:t>
      </w:r>
      <w:r w:rsidRPr="00FF15BC">
        <w:t xml:space="preserve">heart. </w:t>
      </w:r>
    </w:p>
    <w:p w14:paraId="060BCFA5" w14:textId="77777777" w:rsidR="005852F4" w:rsidRPr="00FF15BC" w:rsidRDefault="00BD6E04" w:rsidP="005852F4">
      <w:pPr>
        <w:pStyle w:val="Poetry"/>
      </w:pPr>
      <w:r w:rsidRPr="00FF15BC">
        <w:t xml:space="preserve">Still close, </w:t>
      </w:r>
      <w:r w:rsidRPr="00FF15BC">
        <w:rPr>
          <w:spacing w:val="-3"/>
        </w:rPr>
        <w:t xml:space="preserve">my </w:t>
      </w:r>
      <w:r w:rsidRPr="00FF15BC">
        <w:t xml:space="preserve">lord, to thy dear side </w:t>
      </w:r>
    </w:p>
    <w:p w14:paraId="3C8A7C87" w14:textId="0CC1E8C7" w:rsidR="00BD6E04" w:rsidRPr="00FF15BC" w:rsidRDefault="00BD6E04" w:rsidP="005852F4">
      <w:pPr>
        <w:pStyle w:val="Poetry"/>
      </w:pPr>
      <w:r w:rsidRPr="00FF15BC">
        <w:rPr>
          <w:spacing w:val="-4"/>
        </w:rPr>
        <w:t xml:space="preserve">My </w:t>
      </w:r>
      <w:r w:rsidRPr="00FF15BC">
        <w:t>spirit will be</w:t>
      </w:r>
      <w:r w:rsidRPr="00FF15BC">
        <w:rPr>
          <w:spacing w:val="1"/>
        </w:rPr>
        <w:t xml:space="preserve"> </w:t>
      </w:r>
      <w:r w:rsidRPr="00FF15BC">
        <w:t>purified:</w:t>
      </w:r>
    </w:p>
    <w:p w14:paraId="6FDEE4D0" w14:textId="77777777" w:rsidR="005852F4" w:rsidRPr="00FF15BC" w:rsidRDefault="00BD6E04" w:rsidP="005852F4">
      <w:pPr>
        <w:pStyle w:val="Poetry"/>
      </w:pPr>
      <w:r w:rsidRPr="00FF15BC">
        <w:t xml:space="preserve">Love from all sin my soul will free: </w:t>
      </w:r>
    </w:p>
    <w:p w14:paraId="27D81AE4" w14:textId="0E29AD02" w:rsidR="00BD6E04" w:rsidRPr="00FF15BC" w:rsidRDefault="00BD6E04" w:rsidP="005852F4">
      <w:pPr>
        <w:pStyle w:val="Poetry"/>
      </w:pPr>
      <w:r w:rsidRPr="00FF15BC">
        <w:t>My husband is a God to me.</w:t>
      </w:r>
    </w:p>
    <w:p w14:paraId="089697D5" w14:textId="77777777" w:rsidR="005852F4" w:rsidRPr="00FF15BC" w:rsidRDefault="00BD6E04" w:rsidP="005852F4">
      <w:pPr>
        <w:pStyle w:val="Poetry"/>
        <w:rPr>
          <w:spacing w:val="-5"/>
        </w:rPr>
      </w:pPr>
      <w:r w:rsidRPr="00FF15BC">
        <w:t xml:space="preserve">So, love, with thee shall I have </w:t>
      </w:r>
      <w:r w:rsidRPr="00FF15BC">
        <w:rPr>
          <w:spacing w:val="-5"/>
        </w:rPr>
        <w:t xml:space="preserve">bliss </w:t>
      </w:r>
    </w:p>
    <w:p w14:paraId="30D05E3D" w14:textId="77777777" w:rsidR="005852F4" w:rsidRPr="00FF15BC" w:rsidRDefault="00BD6E04" w:rsidP="005852F4">
      <w:pPr>
        <w:pStyle w:val="Poetry"/>
      </w:pPr>
      <w:r w:rsidRPr="00FF15BC">
        <w:t>And share the life that follows</w:t>
      </w:r>
      <w:r w:rsidRPr="00FF15BC">
        <w:rPr>
          <w:spacing w:val="-22"/>
        </w:rPr>
        <w:t xml:space="preserve"> </w:t>
      </w:r>
      <w:r w:rsidRPr="00FF15BC">
        <w:t xml:space="preserve">this. </w:t>
      </w:r>
    </w:p>
    <w:p w14:paraId="288C5A1F" w14:textId="144B88EB" w:rsidR="00BD6E04" w:rsidRPr="00FF15BC" w:rsidRDefault="00BD6E04" w:rsidP="005852F4">
      <w:pPr>
        <w:pStyle w:val="Poetry"/>
      </w:pPr>
      <w:r w:rsidRPr="00FF15BC">
        <w:t>I heard a Brahman, dear to</w:t>
      </w:r>
      <w:r w:rsidRPr="00FF15BC">
        <w:rPr>
          <w:spacing w:val="-11"/>
        </w:rPr>
        <w:t xml:space="preserve"> </w:t>
      </w:r>
      <w:r w:rsidRPr="00FF15BC">
        <w:t>fame,</w:t>
      </w:r>
    </w:p>
    <w:p w14:paraId="7D45ADA1" w14:textId="77777777" w:rsidR="005852F4" w:rsidRPr="00FF15BC" w:rsidRDefault="00BD6E04" w:rsidP="005852F4">
      <w:pPr>
        <w:pStyle w:val="Poetry"/>
      </w:pPr>
      <w:r w:rsidRPr="00FF15BC">
        <w:t xml:space="preserve">This ancient Scripture text proclaim: </w:t>
      </w:r>
    </w:p>
    <w:p w14:paraId="5ADD20F2" w14:textId="77777777" w:rsidR="005852F4" w:rsidRPr="00FF15BC" w:rsidRDefault="00BD6E04" w:rsidP="005852F4">
      <w:pPr>
        <w:pStyle w:val="Poetry"/>
      </w:pPr>
      <w:r w:rsidRPr="00FF15BC">
        <w:t xml:space="preserve">“The woman whom on earth below </w:t>
      </w:r>
    </w:p>
    <w:p w14:paraId="2B6A2111" w14:textId="752300A8" w:rsidR="00BD6E04" w:rsidRDefault="00BD6E04" w:rsidP="005852F4">
      <w:pPr>
        <w:pStyle w:val="Poetry"/>
      </w:pPr>
      <w:r>
        <w:t>Her parents on a man bestow,</w:t>
      </w:r>
    </w:p>
    <w:p w14:paraId="3E8D66C9" w14:textId="77777777" w:rsidR="005852F4" w:rsidRDefault="00BD6E04" w:rsidP="005852F4">
      <w:pPr>
        <w:pStyle w:val="Poetry"/>
      </w:pPr>
      <w:r>
        <w:t xml:space="preserve">And lawfully their hands unite </w:t>
      </w:r>
    </w:p>
    <w:p w14:paraId="75E1781C" w14:textId="77777777" w:rsidR="005852F4" w:rsidRDefault="00BD6E04" w:rsidP="005852F4">
      <w:pPr>
        <w:pStyle w:val="Poetry"/>
      </w:pPr>
      <w:r>
        <w:rPr>
          <w:spacing w:val="-3"/>
        </w:rPr>
        <w:t xml:space="preserve">With </w:t>
      </w:r>
      <w:r>
        <w:t xml:space="preserve">water and each holy rite, </w:t>
      </w:r>
    </w:p>
    <w:p w14:paraId="060CFD2A" w14:textId="77777777" w:rsidR="005852F4" w:rsidRDefault="00BD6E04" w:rsidP="005852F4">
      <w:pPr>
        <w:pStyle w:val="Poetry"/>
        <w:rPr>
          <w:spacing w:val="-5"/>
        </w:rPr>
      </w:pPr>
      <w:r>
        <w:t xml:space="preserve">She in this world shall be his </w:t>
      </w:r>
      <w:r>
        <w:rPr>
          <w:spacing w:val="-5"/>
        </w:rPr>
        <w:t xml:space="preserve">wife, </w:t>
      </w:r>
    </w:p>
    <w:p w14:paraId="21835FCC" w14:textId="65C9B40B" w:rsidR="00BD6E04" w:rsidRDefault="00BD6E04" w:rsidP="005852F4">
      <w:pPr>
        <w:pStyle w:val="Poetry"/>
      </w:pPr>
      <w:r>
        <w:t xml:space="preserve">His also in the </w:t>
      </w:r>
      <w:r>
        <w:rPr>
          <w:spacing w:val="-4"/>
        </w:rPr>
        <w:t>afterlife.”</w:t>
      </w:r>
    </w:p>
    <w:p w14:paraId="5DCA3CF1" w14:textId="77777777" w:rsidR="005852F4" w:rsidRDefault="00BD6E04" w:rsidP="005852F4">
      <w:pPr>
        <w:pStyle w:val="Poetry"/>
      </w:pPr>
      <w:r>
        <w:lastRenderedPageBreak/>
        <w:t xml:space="preserve">Then tell me, O beloved, why </w:t>
      </w:r>
    </w:p>
    <w:p w14:paraId="47FEC7B0" w14:textId="3B58EEB4" w:rsidR="00BD6E04" w:rsidRDefault="00BD6E04" w:rsidP="005852F4">
      <w:pPr>
        <w:pStyle w:val="Poetry"/>
      </w:pPr>
      <w:r>
        <w:t>Thou wilt this earnest prayer</w:t>
      </w:r>
      <w:r>
        <w:rPr>
          <w:spacing w:val="-32"/>
        </w:rPr>
        <w:t xml:space="preserve"> </w:t>
      </w:r>
      <w:r>
        <w:t>deny,</w:t>
      </w:r>
    </w:p>
    <w:p w14:paraId="76A1C520" w14:textId="77777777" w:rsidR="005852F4" w:rsidRDefault="00BD6E04" w:rsidP="005852F4">
      <w:pPr>
        <w:pStyle w:val="Poetry"/>
        <w:rPr>
          <w:color w:val="231F20"/>
        </w:rPr>
      </w:pPr>
      <w:r>
        <w:rPr>
          <w:color w:val="231F20"/>
          <w:spacing w:val="-3"/>
        </w:rPr>
        <w:t xml:space="preserve">Nor </w:t>
      </w:r>
      <w:r>
        <w:rPr>
          <w:color w:val="231F20"/>
        </w:rPr>
        <w:t xml:space="preserve">take me with thee to the wood, </w:t>
      </w:r>
    </w:p>
    <w:p w14:paraId="23C6DC5A" w14:textId="77777777" w:rsidR="005852F4" w:rsidRDefault="00BD6E04" w:rsidP="005852F4">
      <w:pPr>
        <w:pStyle w:val="Poetry"/>
      </w:pPr>
      <w:r>
        <w:rPr>
          <w:color w:val="231F20"/>
        </w:rPr>
        <w:t xml:space="preserve">Thine own dear wife so true and </w:t>
      </w:r>
      <w:r w:rsidRPr="005852F4">
        <w:t xml:space="preserve">good. </w:t>
      </w:r>
    </w:p>
    <w:p w14:paraId="667005AD" w14:textId="77777777" w:rsidR="005852F4" w:rsidRDefault="00BD6E04" w:rsidP="005852F4">
      <w:pPr>
        <w:pStyle w:val="Poetry"/>
      </w:pPr>
      <w:r w:rsidRPr="005852F4">
        <w:t xml:space="preserve">But if thou wilt not take me there </w:t>
      </w:r>
    </w:p>
    <w:p w14:paraId="143F75B8" w14:textId="1F0037F9" w:rsidR="00BD6E04" w:rsidRPr="005852F4" w:rsidRDefault="00BD6E04" w:rsidP="005852F4">
      <w:pPr>
        <w:pStyle w:val="Poetry"/>
      </w:pPr>
      <w:r w:rsidRPr="005852F4">
        <w:t>Thus grieving in my wild despair,</w:t>
      </w:r>
    </w:p>
    <w:p w14:paraId="6193D1F5" w14:textId="77777777" w:rsidR="00BD6E04" w:rsidRDefault="00BD6E04" w:rsidP="005852F4">
      <w:pPr>
        <w:pStyle w:val="Poetry"/>
      </w:pPr>
      <w:r>
        <w:t>To fire or water I will fly,</w:t>
      </w:r>
    </w:p>
    <w:p w14:paraId="49EE6BBD" w14:textId="77777777" w:rsidR="005852F4" w:rsidRDefault="00BD6E04" w:rsidP="005852F4">
      <w:pPr>
        <w:pStyle w:val="Poetry"/>
      </w:pPr>
      <w:r>
        <w:t>Or to the poisoned draught, and die.”</w:t>
      </w:r>
      <w:r w:rsidR="005852F4">
        <w:t xml:space="preserve"> </w:t>
      </w:r>
    </w:p>
    <w:p w14:paraId="796F7A75" w14:textId="77777777" w:rsidR="005852F4" w:rsidRDefault="00BD6E04" w:rsidP="005852F4">
      <w:pPr>
        <w:pStyle w:val="Poetry"/>
      </w:pPr>
      <w:r>
        <w:t xml:space="preserve">So thus to share his exile, she </w:t>
      </w:r>
    </w:p>
    <w:p w14:paraId="270B5A78" w14:textId="77777777" w:rsidR="005852F4" w:rsidRDefault="00BD6E04" w:rsidP="005852F4">
      <w:pPr>
        <w:pStyle w:val="Poetry"/>
      </w:pPr>
      <w:r>
        <w:t xml:space="preserve">Besought him with each earnest plea, </w:t>
      </w:r>
    </w:p>
    <w:p w14:paraId="34A44907" w14:textId="77777777" w:rsidR="005852F4" w:rsidRDefault="00BD6E04" w:rsidP="005852F4">
      <w:pPr>
        <w:pStyle w:val="Poetry"/>
      </w:pPr>
      <w:r>
        <w:t xml:space="preserve">Nor could she yet her lord persuade </w:t>
      </w:r>
    </w:p>
    <w:p w14:paraId="739D0563" w14:textId="799A6F14" w:rsidR="00BD6E04" w:rsidRDefault="00BD6E04" w:rsidP="005852F4">
      <w:pPr>
        <w:pStyle w:val="Poetry"/>
      </w:pPr>
      <w:r>
        <w:t>To take her to the lonely shade.</w:t>
      </w:r>
    </w:p>
    <w:p w14:paraId="149EA6BE" w14:textId="77777777" w:rsidR="005852F4" w:rsidRDefault="00BD6E04" w:rsidP="005852F4">
      <w:pPr>
        <w:pStyle w:val="Poetry"/>
      </w:pPr>
      <w:r>
        <w:t xml:space="preserve">The answer of the strong-armed chief </w:t>
      </w:r>
    </w:p>
    <w:p w14:paraId="42CC3A60" w14:textId="77777777" w:rsidR="005852F4" w:rsidRDefault="00BD6E04" w:rsidP="005852F4">
      <w:pPr>
        <w:pStyle w:val="Poetry"/>
      </w:pPr>
      <w:r>
        <w:t xml:space="preserve">Smote the Videhan’s soul with grief, </w:t>
      </w:r>
    </w:p>
    <w:p w14:paraId="7F684568" w14:textId="77777777" w:rsidR="005852F4" w:rsidRDefault="00BD6E04" w:rsidP="005852F4">
      <w:pPr>
        <w:pStyle w:val="Poetry"/>
      </w:pPr>
      <w:r>
        <w:t xml:space="preserve">And from her eyes the torrents came </w:t>
      </w:r>
    </w:p>
    <w:p w14:paraId="69E49794" w14:textId="2FE85742" w:rsidR="00BD6E04" w:rsidRDefault="00BD6E04" w:rsidP="005852F4">
      <w:pPr>
        <w:pStyle w:val="Poetry"/>
      </w:pPr>
      <w:r>
        <w:t>bathing the bosom of the dame.</w:t>
      </w:r>
    </w:p>
    <w:p w14:paraId="01980946" w14:textId="02AAFB0A" w:rsidR="00BD6E04" w:rsidRDefault="00BD6E04" w:rsidP="00BD6E04">
      <w:pPr>
        <w:pStyle w:val="BodyText"/>
        <w:rPr>
          <w:sz w:val="30"/>
        </w:rPr>
      </w:pPr>
    </w:p>
    <w:p w14:paraId="3D679D8B" w14:textId="77777777" w:rsidR="005852F4" w:rsidRDefault="005852F4" w:rsidP="005852F4">
      <w:pPr>
        <w:pStyle w:val="Heading4"/>
      </w:pPr>
      <w:r>
        <w:t xml:space="preserve">Canto XXX. </w:t>
      </w:r>
    </w:p>
    <w:p w14:paraId="746D6DA5" w14:textId="4B13A0B5" w:rsidR="005852F4" w:rsidRPr="005852F4" w:rsidRDefault="005852F4" w:rsidP="005852F4">
      <w:pPr>
        <w:pStyle w:val="Bodynoindent"/>
        <w:jc w:val="left"/>
        <w:rPr>
          <w:i/>
          <w:iCs/>
        </w:rPr>
      </w:pPr>
      <w:r w:rsidRPr="005852F4">
        <w:rPr>
          <w:i/>
          <w:iCs/>
        </w:rPr>
        <w:t>The Triumph Of Love.</w:t>
      </w:r>
    </w:p>
    <w:p w14:paraId="40A86340" w14:textId="77777777" w:rsidR="00BD6E04" w:rsidRDefault="00BD6E04" w:rsidP="005852F4">
      <w:pPr>
        <w:pStyle w:val="Poetry"/>
      </w:pPr>
      <w:r>
        <w:t>The daughter of Videha’s king,</w:t>
      </w:r>
    </w:p>
    <w:p w14:paraId="36C3126B" w14:textId="77777777" w:rsidR="005852F4" w:rsidRDefault="00BD6E04" w:rsidP="005852F4">
      <w:pPr>
        <w:pStyle w:val="Poetry"/>
      </w:pPr>
      <w:r>
        <w:t>While Rama strove to soothe the</w:t>
      </w:r>
      <w:r>
        <w:rPr>
          <w:spacing w:val="-18"/>
        </w:rPr>
        <w:t xml:space="preserve"> </w:t>
      </w:r>
      <w:r>
        <w:t xml:space="preserve">sting </w:t>
      </w:r>
    </w:p>
    <w:p w14:paraId="2E328479" w14:textId="77777777" w:rsidR="005852F4" w:rsidRDefault="00BD6E04" w:rsidP="005852F4">
      <w:pPr>
        <w:pStyle w:val="Poetry"/>
      </w:pPr>
      <w:r>
        <w:t xml:space="preserve">Of her deep anguish, thus began </w:t>
      </w:r>
    </w:p>
    <w:p w14:paraId="1AEC00DF" w14:textId="77777777" w:rsidR="005852F4" w:rsidRDefault="00BD6E04" w:rsidP="005852F4">
      <w:pPr>
        <w:pStyle w:val="Poetry"/>
      </w:pPr>
      <w:r>
        <w:t>Once more in furtherance of her</w:t>
      </w:r>
      <w:r>
        <w:rPr>
          <w:spacing w:val="-16"/>
        </w:rPr>
        <w:t xml:space="preserve"> </w:t>
      </w:r>
      <w:r>
        <w:t xml:space="preserve">plan: </w:t>
      </w:r>
    </w:p>
    <w:p w14:paraId="16F45729" w14:textId="6310E9F3" w:rsidR="00BD6E04" w:rsidRDefault="00BD6E04" w:rsidP="005852F4">
      <w:pPr>
        <w:pStyle w:val="Poetry"/>
      </w:pPr>
      <w:r>
        <w:t>And with her spirit sorely</w:t>
      </w:r>
      <w:r>
        <w:rPr>
          <w:spacing w:val="-5"/>
        </w:rPr>
        <w:t xml:space="preserve"> </w:t>
      </w:r>
      <w:r>
        <w:t>tried</w:t>
      </w:r>
    </w:p>
    <w:p w14:paraId="34BCDAC5" w14:textId="77777777" w:rsidR="005852F4" w:rsidRDefault="00BD6E04" w:rsidP="005852F4">
      <w:pPr>
        <w:pStyle w:val="Poetry"/>
      </w:pPr>
      <w:r>
        <w:t xml:space="preserve">By fear and </w:t>
      </w:r>
      <w:r>
        <w:rPr>
          <w:spacing w:val="-4"/>
        </w:rPr>
        <w:t xml:space="preserve">anger, </w:t>
      </w:r>
      <w:r>
        <w:t xml:space="preserve">love and pride, </w:t>
      </w:r>
    </w:p>
    <w:p w14:paraId="3DA921E7" w14:textId="77777777" w:rsidR="005852F4" w:rsidRDefault="00BD6E04" w:rsidP="005852F4">
      <w:pPr>
        <w:pStyle w:val="Poetry"/>
        <w:rPr>
          <w:spacing w:val="-3"/>
        </w:rPr>
      </w:pPr>
      <w:r>
        <w:rPr>
          <w:spacing w:val="-3"/>
        </w:rPr>
        <w:t xml:space="preserve">With </w:t>
      </w:r>
      <w:r>
        <w:t xml:space="preserve">keenly taunting words </w:t>
      </w:r>
      <w:r>
        <w:rPr>
          <w:spacing w:val="-3"/>
        </w:rPr>
        <w:t xml:space="preserve">addressed </w:t>
      </w:r>
    </w:p>
    <w:p w14:paraId="36C074B8" w14:textId="4C21899D" w:rsidR="00BD6E04" w:rsidRDefault="00BD6E04" w:rsidP="005852F4">
      <w:pPr>
        <w:pStyle w:val="Poetry"/>
      </w:pPr>
      <w:r>
        <w:t>Her hero of the stately breast:</w:t>
      </w:r>
    </w:p>
    <w:p w14:paraId="6E25BD8B" w14:textId="77777777" w:rsidR="005852F4" w:rsidRDefault="00BD6E04" w:rsidP="005852F4">
      <w:pPr>
        <w:pStyle w:val="Poetry"/>
      </w:pPr>
      <w:r>
        <w:t xml:space="preserve">“Why did the king my sire, who reigns </w:t>
      </w:r>
    </w:p>
    <w:p w14:paraId="104A92DC" w14:textId="1C867AE7" w:rsidR="00BD6E04" w:rsidRDefault="00BD6E04" w:rsidP="005852F4">
      <w:pPr>
        <w:pStyle w:val="Poetry"/>
      </w:pPr>
      <w:r>
        <w:t>O’er fair Videha’s wide domains,</w:t>
      </w:r>
    </w:p>
    <w:p w14:paraId="525CC417" w14:textId="77777777" w:rsidR="005852F4" w:rsidRDefault="00BD6E04" w:rsidP="005852F4">
      <w:pPr>
        <w:pStyle w:val="Poetry"/>
      </w:pPr>
      <w:r>
        <w:t xml:space="preserve">Hail Rama son with joy unwise, </w:t>
      </w:r>
    </w:p>
    <w:p w14:paraId="40785CD3" w14:textId="77777777" w:rsidR="005852F4" w:rsidRDefault="00BD6E04" w:rsidP="005852F4">
      <w:pPr>
        <w:pStyle w:val="Poetry"/>
      </w:pPr>
      <w:r>
        <w:t xml:space="preserve">A woman in a </w:t>
      </w:r>
      <w:r>
        <w:rPr>
          <w:spacing w:val="-9"/>
        </w:rPr>
        <w:t xml:space="preserve">man’s </w:t>
      </w:r>
      <w:r>
        <w:t xml:space="preserve">disguise? </w:t>
      </w:r>
    </w:p>
    <w:p w14:paraId="33A5DA62" w14:textId="77777777" w:rsidR="005852F4" w:rsidRDefault="00BD6E04" w:rsidP="005852F4">
      <w:pPr>
        <w:pStyle w:val="Poetry"/>
        <w:rPr>
          <w:spacing w:val="-9"/>
        </w:rPr>
      </w:pPr>
      <w:r>
        <w:rPr>
          <w:spacing w:val="-4"/>
        </w:rPr>
        <w:t xml:space="preserve">Now </w:t>
      </w:r>
      <w:r>
        <w:t xml:space="preserve">falsely would the people </w:t>
      </w:r>
      <w:r>
        <w:rPr>
          <w:spacing w:val="-9"/>
        </w:rPr>
        <w:t xml:space="preserve">say, </w:t>
      </w:r>
    </w:p>
    <w:p w14:paraId="17F0B780" w14:textId="648DEC0F" w:rsidR="00BD6E04" w:rsidRDefault="00BD6E04" w:rsidP="005852F4">
      <w:pPr>
        <w:pStyle w:val="Poetry"/>
      </w:pPr>
      <w:r>
        <w:t xml:space="preserve">By idle fancies led </w:t>
      </w:r>
      <w:r>
        <w:rPr>
          <w:spacing w:val="-4"/>
        </w:rPr>
        <w:t>astray,</w:t>
      </w:r>
    </w:p>
    <w:p w14:paraId="306AC68B" w14:textId="77777777" w:rsidR="005852F4" w:rsidRDefault="00BD6E04" w:rsidP="005852F4">
      <w:pPr>
        <w:pStyle w:val="Poetry"/>
        <w:rPr>
          <w:spacing w:val="-4"/>
        </w:rPr>
      </w:pPr>
      <w:r>
        <w:lastRenderedPageBreak/>
        <w:t xml:space="preserve">That </w:t>
      </w:r>
      <w:r>
        <w:rPr>
          <w:spacing w:val="-7"/>
        </w:rPr>
        <w:t xml:space="preserve">Rama’s </w:t>
      </w:r>
      <w:r>
        <w:t>own are power and</w:t>
      </w:r>
      <w:r>
        <w:rPr>
          <w:spacing w:val="-22"/>
        </w:rPr>
        <w:t xml:space="preserve"> </w:t>
      </w:r>
      <w:r>
        <w:rPr>
          <w:spacing w:val="-4"/>
        </w:rPr>
        <w:t xml:space="preserve">might, </w:t>
      </w:r>
    </w:p>
    <w:p w14:paraId="08BC581C" w14:textId="7CB7C0C2" w:rsidR="00BD6E04" w:rsidRDefault="00BD6E04" w:rsidP="005852F4">
      <w:pPr>
        <w:pStyle w:val="Poetry"/>
      </w:pPr>
      <w:r>
        <w:t>As glorious as the Lord of</w:t>
      </w:r>
      <w:r>
        <w:rPr>
          <w:spacing w:val="-8"/>
        </w:rPr>
        <w:t xml:space="preserve"> </w:t>
      </w:r>
      <w:r>
        <w:t>Light.</w:t>
      </w:r>
    </w:p>
    <w:p w14:paraId="04844B14" w14:textId="77777777" w:rsidR="005852F4" w:rsidRDefault="00BD6E04" w:rsidP="005852F4">
      <w:pPr>
        <w:pStyle w:val="Poetry"/>
      </w:pPr>
      <w:r>
        <w:t xml:space="preserve">Why sinkest thou in such dismay? </w:t>
      </w:r>
    </w:p>
    <w:p w14:paraId="7092572D" w14:textId="77777777" w:rsidR="005852F4" w:rsidRDefault="00BD6E04" w:rsidP="005852F4">
      <w:pPr>
        <w:pStyle w:val="Poetry"/>
      </w:pPr>
      <w:r>
        <w:t xml:space="preserve">What fears upon thy spirit weigh, </w:t>
      </w:r>
    </w:p>
    <w:p w14:paraId="688B0858" w14:textId="6240F20A" w:rsidR="00BD6E04" w:rsidRPr="005852F4" w:rsidRDefault="00BD6E04" w:rsidP="005852F4">
      <w:pPr>
        <w:pStyle w:val="Poetry"/>
      </w:pPr>
      <w:r>
        <w:t>That thou, O Rama, fain wouldst flee</w:t>
      </w:r>
    </w:p>
    <w:p w14:paraId="3319A533" w14:textId="77777777" w:rsidR="005852F4" w:rsidRDefault="00BD6E04" w:rsidP="005852F4">
      <w:pPr>
        <w:pStyle w:val="Poetry"/>
      </w:pPr>
      <w:r>
        <w:t xml:space="preserve">From her who thinks of naught but thee? </w:t>
      </w:r>
    </w:p>
    <w:p w14:paraId="072F5E42" w14:textId="3927489E" w:rsidR="00BD6E04" w:rsidRDefault="00BD6E04" w:rsidP="005852F4">
      <w:pPr>
        <w:pStyle w:val="Poetry"/>
      </w:pPr>
      <w:r>
        <w:t>To thy dear will am I resigned</w:t>
      </w:r>
    </w:p>
    <w:p w14:paraId="2206BF6C" w14:textId="77777777" w:rsidR="005852F4" w:rsidRDefault="00BD6E04" w:rsidP="005852F4">
      <w:pPr>
        <w:pStyle w:val="Poetry"/>
      </w:pPr>
      <w:r>
        <w:t xml:space="preserve">In heart and body, soul and mind, </w:t>
      </w:r>
    </w:p>
    <w:p w14:paraId="44DD3086" w14:textId="1E563430" w:rsidR="005852F4" w:rsidRDefault="00BD6E04" w:rsidP="005852F4">
      <w:pPr>
        <w:pStyle w:val="Poetry"/>
      </w:pPr>
      <w:r>
        <w:t>As Savitri</w:t>
      </w:r>
      <w:r w:rsidR="005852F4">
        <w:rPr>
          <w:rStyle w:val="FootnoteReference"/>
        </w:rPr>
        <w:footnoteReference w:id="20"/>
      </w:r>
      <w:r w:rsidR="005852F4">
        <w:t xml:space="preserve"> </w:t>
      </w:r>
      <w:r>
        <w:t xml:space="preserve">gave all to one, </w:t>
      </w:r>
    </w:p>
    <w:p w14:paraId="3F3FBB48" w14:textId="2A09610E" w:rsidR="00BD6E04" w:rsidRDefault="00BD6E04" w:rsidP="005852F4">
      <w:pPr>
        <w:pStyle w:val="Poetry"/>
      </w:pPr>
      <w:r>
        <w:t>Satyavan, Dyumatsena’s son.</w:t>
      </w:r>
    </w:p>
    <w:p w14:paraId="08E77616" w14:textId="77777777" w:rsidR="005852F4" w:rsidRDefault="00BD6E04" w:rsidP="005852F4">
      <w:pPr>
        <w:pStyle w:val="Poetry"/>
      </w:pPr>
      <w:r>
        <w:rPr>
          <w:spacing w:val="-3"/>
        </w:rPr>
        <w:t xml:space="preserve">Not </w:t>
      </w:r>
      <w:r>
        <w:rPr>
          <w:spacing w:val="-11"/>
        </w:rPr>
        <w:t xml:space="preserve">e’en </w:t>
      </w:r>
      <w:r>
        <w:t xml:space="preserve">in fancy can I brook </w:t>
      </w:r>
    </w:p>
    <w:p w14:paraId="0B008091" w14:textId="749B67BB" w:rsidR="00BD6E04" w:rsidRDefault="00BD6E04" w:rsidP="005852F4">
      <w:pPr>
        <w:pStyle w:val="Poetry"/>
      </w:pPr>
      <w:r>
        <w:rPr>
          <w:spacing w:val="-11"/>
        </w:rPr>
        <w:t xml:space="preserve">To </w:t>
      </w:r>
      <w:r>
        <w:rPr>
          <w:spacing w:val="-3"/>
        </w:rPr>
        <w:t xml:space="preserve">any </w:t>
      </w:r>
      <w:r>
        <w:t>guard save thee to</w:t>
      </w:r>
      <w:r>
        <w:rPr>
          <w:spacing w:val="11"/>
        </w:rPr>
        <w:t xml:space="preserve"> </w:t>
      </w:r>
      <w:r>
        <w:rPr>
          <w:spacing w:val="-4"/>
        </w:rPr>
        <w:t>look:</w:t>
      </w:r>
    </w:p>
    <w:p w14:paraId="385A6502" w14:textId="77777777" w:rsidR="005852F4" w:rsidRDefault="00BD6E04" w:rsidP="005852F4">
      <w:pPr>
        <w:pStyle w:val="Poetry"/>
      </w:pPr>
      <w:r>
        <w:t>Let meaner wives their houses</w:t>
      </w:r>
      <w:r>
        <w:rPr>
          <w:spacing w:val="-17"/>
        </w:rPr>
        <w:t xml:space="preserve"> </w:t>
      </w:r>
      <w:r>
        <w:t xml:space="preserve">shame, </w:t>
      </w:r>
    </w:p>
    <w:p w14:paraId="2D50F220" w14:textId="32A9D4ED" w:rsidR="00BD6E04" w:rsidRDefault="00BD6E04" w:rsidP="005852F4">
      <w:pPr>
        <w:pStyle w:val="Poetry"/>
      </w:pPr>
      <w:r>
        <w:rPr>
          <w:spacing w:val="-11"/>
        </w:rPr>
        <w:t xml:space="preserve">To </w:t>
      </w:r>
      <w:r>
        <w:t xml:space="preserve">go with thee is all </w:t>
      </w:r>
      <w:r>
        <w:rPr>
          <w:spacing w:val="-3"/>
        </w:rPr>
        <w:t>my</w:t>
      </w:r>
      <w:r>
        <w:rPr>
          <w:spacing w:val="8"/>
        </w:rPr>
        <w:t xml:space="preserve"> </w:t>
      </w:r>
      <w:r>
        <w:t>claim.</w:t>
      </w:r>
    </w:p>
    <w:p w14:paraId="3A7097D4" w14:textId="77777777" w:rsidR="005852F4" w:rsidRDefault="00BD6E04" w:rsidP="005852F4">
      <w:pPr>
        <w:pStyle w:val="Poetry"/>
        <w:rPr>
          <w:spacing w:val="-6"/>
        </w:rPr>
      </w:pPr>
      <w:r>
        <w:t xml:space="preserve">Like some low </w:t>
      </w:r>
      <w:r>
        <w:rPr>
          <w:spacing w:val="-3"/>
        </w:rPr>
        <w:t xml:space="preserve">actor, </w:t>
      </w:r>
      <w:r>
        <w:t xml:space="preserve">deemst thou </w:t>
      </w:r>
      <w:r>
        <w:rPr>
          <w:spacing w:val="-6"/>
        </w:rPr>
        <w:t xml:space="preserve">fit </w:t>
      </w:r>
    </w:p>
    <w:p w14:paraId="156578FD" w14:textId="7EE1E08E" w:rsidR="00BD6E04" w:rsidRDefault="00BD6E04" w:rsidP="005852F4">
      <w:pPr>
        <w:pStyle w:val="Poetry"/>
      </w:pPr>
      <w:r>
        <w:t>Thy wife to others to</w:t>
      </w:r>
      <w:r>
        <w:rPr>
          <w:spacing w:val="-15"/>
        </w:rPr>
        <w:t xml:space="preserve"> </w:t>
      </w:r>
      <w:r>
        <w:t>commit—</w:t>
      </w:r>
    </w:p>
    <w:p w14:paraId="454E1181" w14:textId="77777777" w:rsidR="005852F4" w:rsidRDefault="00BD6E04" w:rsidP="005852F4">
      <w:pPr>
        <w:pStyle w:val="Poetry"/>
        <w:rPr>
          <w:spacing w:val="-4"/>
        </w:rPr>
      </w:pPr>
      <w:r>
        <w:t>Thine own, espoused in maiden</w:t>
      </w:r>
      <w:r>
        <w:rPr>
          <w:spacing w:val="-21"/>
        </w:rPr>
        <w:t xml:space="preserve"> </w:t>
      </w:r>
      <w:r>
        <w:rPr>
          <w:spacing w:val="-4"/>
        </w:rPr>
        <w:t xml:space="preserve">youth, </w:t>
      </w:r>
    </w:p>
    <w:p w14:paraId="7AD4FF6B" w14:textId="77777777" w:rsidR="005852F4" w:rsidRDefault="00BD6E04" w:rsidP="005852F4">
      <w:pPr>
        <w:pStyle w:val="Poetry"/>
      </w:pPr>
      <w:r>
        <w:t xml:space="preserve">Thy wife so long, unblamed for truth? </w:t>
      </w:r>
    </w:p>
    <w:p w14:paraId="70DF40B3" w14:textId="5F026B23" w:rsidR="00BD6E04" w:rsidRDefault="00BD6E04" w:rsidP="005852F4">
      <w:pPr>
        <w:pStyle w:val="Poetry"/>
      </w:pPr>
      <w:r>
        <w:t xml:space="preserve">Do thou, </w:t>
      </w:r>
      <w:r>
        <w:rPr>
          <w:spacing w:val="-3"/>
        </w:rPr>
        <w:t xml:space="preserve">my </w:t>
      </w:r>
      <w:r>
        <w:t>lord, his will</w:t>
      </w:r>
      <w:r>
        <w:rPr>
          <w:spacing w:val="-1"/>
        </w:rPr>
        <w:t xml:space="preserve"> </w:t>
      </w:r>
      <w:r>
        <w:t>obey</w:t>
      </w:r>
    </w:p>
    <w:p w14:paraId="3FC1F51C" w14:textId="77777777" w:rsidR="00BD6E04" w:rsidRDefault="00BD6E04" w:rsidP="005852F4">
      <w:pPr>
        <w:pStyle w:val="Poetry"/>
      </w:pPr>
      <w:r>
        <w:t>For whom thou losest royal sway,</w:t>
      </w:r>
    </w:p>
    <w:p w14:paraId="35A22FF6" w14:textId="77777777" w:rsidR="005852F4" w:rsidRDefault="00BD6E04" w:rsidP="005852F4">
      <w:pPr>
        <w:pStyle w:val="Poetry"/>
      </w:pPr>
      <w:r>
        <w:t xml:space="preserve">To whom thou wouldst thy wife confide— </w:t>
      </w:r>
    </w:p>
    <w:p w14:paraId="0EE5042C" w14:textId="5857A6AD" w:rsidR="00BD6E04" w:rsidRDefault="00BD6E04" w:rsidP="005852F4">
      <w:pPr>
        <w:pStyle w:val="Poetry"/>
      </w:pPr>
      <w:r>
        <w:t>Not me, but thee, his wish may guide.</w:t>
      </w:r>
    </w:p>
    <w:p w14:paraId="46CB4B43" w14:textId="77777777" w:rsidR="005852F4" w:rsidRDefault="00BD6E04" w:rsidP="005852F4">
      <w:pPr>
        <w:pStyle w:val="Poetry"/>
      </w:pPr>
      <w:r>
        <w:t xml:space="preserve">Thou must not here thy wife forsake, </w:t>
      </w:r>
    </w:p>
    <w:p w14:paraId="7AAC3CB2" w14:textId="77777777" w:rsidR="005852F4" w:rsidRDefault="00BD6E04" w:rsidP="005852F4">
      <w:pPr>
        <w:pStyle w:val="Poetry"/>
      </w:pPr>
      <w:r>
        <w:t xml:space="preserve">And to the wood thy journey make, </w:t>
      </w:r>
    </w:p>
    <w:p w14:paraId="1A675372" w14:textId="77777777" w:rsidR="005852F4" w:rsidRDefault="00BD6E04" w:rsidP="005852F4">
      <w:pPr>
        <w:pStyle w:val="Poetry"/>
      </w:pPr>
      <w:r>
        <w:t xml:space="preserve">Whether stern penance, grief, and care, </w:t>
      </w:r>
    </w:p>
    <w:p w14:paraId="02DDCD07" w14:textId="3CA17DE3" w:rsidR="00BD6E04" w:rsidRDefault="00BD6E04" w:rsidP="005852F4">
      <w:pPr>
        <w:pStyle w:val="Poetry"/>
      </w:pPr>
      <w:r>
        <w:t>Or rule or heaven await thee there.</w:t>
      </w:r>
    </w:p>
    <w:p w14:paraId="52512167" w14:textId="77777777" w:rsidR="005852F4" w:rsidRDefault="00BD6E04" w:rsidP="005852F4">
      <w:pPr>
        <w:pStyle w:val="Poetry"/>
      </w:pPr>
      <w:r>
        <w:t xml:space="preserve">Nor shall fatigue my limbs distress </w:t>
      </w:r>
    </w:p>
    <w:p w14:paraId="4EDE3127" w14:textId="77777777" w:rsidR="005852F4" w:rsidRDefault="00BD6E04" w:rsidP="005852F4">
      <w:pPr>
        <w:pStyle w:val="Poetry"/>
      </w:pPr>
      <w:r>
        <w:t xml:space="preserve">When wandering in the wilderness: </w:t>
      </w:r>
    </w:p>
    <w:p w14:paraId="407FF7E3" w14:textId="77777777" w:rsidR="005852F4" w:rsidRDefault="00BD6E04" w:rsidP="005852F4">
      <w:pPr>
        <w:pStyle w:val="Poetry"/>
      </w:pPr>
      <w:r>
        <w:t xml:space="preserve">Each path which near to thee I tread </w:t>
      </w:r>
    </w:p>
    <w:p w14:paraId="120F2C22" w14:textId="3D10970F" w:rsidR="00BD6E04" w:rsidRDefault="00BD6E04" w:rsidP="005852F4">
      <w:pPr>
        <w:pStyle w:val="Poetry"/>
      </w:pPr>
      <w:r>
        <w:t>Shall seem a soft luxurious bed.</w:t>
      </w:r>
    </w:p>
    <w:p w14:paraId="540FD7BA" w14:textId="77777777" w:rsidR="005852F4" w:rsidRDefault="00BD6E04" w:rsidP="005852F4">
      <w:pPr>
        <w:pStyle w:val="Poetry"/>
      </w:pPr>
      <w:r>
        <w:t xml:space="preserve">The reeds, the bushes where I pass, </w:t>
      </w:r>
    </w:p>
    <w:p w14:paraId="1988A4FA" w14:textId="1E898898" w:rsidR="00BD6E04" w:rsidRDefault="00BD6E04" w:rsidP="005852F4">
      <w:pPr>
        <w:pStyle w:val="Poetry"/>
      </w:pPr>
      <w:r w:rsidRPr="005852F4">
        <w:t>The thorny trees,</w:t>
      </w:r>
      <w:r>
        <w:t xml:space="preserve"> the tangled </w:t>
      </w:r>
      <w:r w:rsidRPr="005852F4">
        <w:t>grass</w:t>
      </w:r>
    </w:p>
    <w:p w14:paraId="2DF1AC14" w14:textId="77777777" w:rsidR="005852F4" w:rsidRDefault="00BD6E04" w:rsidP="005852F4">
      <w:pPr>
        <w:pStyle w:val="Poetry"/>
      </w:pPr>
      <w:r>
        <w:lastRenderedPageBreak/>
        <w:t xml:space="preserve">Shall feel, if only thou be near, </w:t>
      </w:r>
    </w:p>
    <w:p w14:paraId="2A2DD573" w14:textId="4D8CCF18" w:rsidR="00BD6E04" w:rsidRDefault="00BD6E04" w:rsidP="005852F4">
      <w:pPr>
        <w:pStyle w:val="Poetry"/>
      </w:pPr>
      <w:r>
        <w:t>Soft to my touch as skins of deer.</w:t>
      </w:r>
    </w:p>
    <w:p w14:paraId="16001588" w14:textId="77777777" w:rsidR="00B83010" w:rsidRDefault="00BD6E04" w:rsidP="005852F4">
      <w:pPr>
        <w:pStyle w:val="Poetry"/>
      </w:pPr>
      <w:r>
        <w:t xml:space="preserve">When the rude wind in fury blows, </w:t>
      </w:r>
    </w:p>
    <w:p w14:paraId="600FCD05" w14:textId="77777777" w:rsidR="00B83010" w:rsidRDefault="00BD6E04" w:rsidP="005852F4">
      <w:pPr>
        <w:pStyle w:val="Poetry"/>
      </w:pPr>
      <w:r>
        <w:t xml:space="preserve">And scattered dust upon me throws, </w:t>
      </w:r>
    </w:p>
    <w:p w14:paraId="3B627352" w14:textId="1C46B80F" w:rsidR="00BD6E04" w:rsidRDefault="00BD6E04" w:rsidP="005852F4">
      <w:pPr>
        <w:pStyle w:val="Poetry"/>
      </w:pPr>
      <w:r>
        <w:t>That dust, beloved lord, to me</w:t>
      </w:r>
    </w:p>
    <w:p w14:paraId="4AEEE2C3" w14:textId="77777777" w:rsidR="00BD6E04" w:rsidRDefault="00BD6E04" w:rsidP="005852F4">
      <w:pPr>
        <w:pStyle w:val="Poetry"/>
      </w:pPr>
      <w:r>
        <w:t>Shall as the precious sandal</w:t>
      </w:r>
      <w:r>
        <w:rPr>
          <w:spacing w:val="-13"/>
        </w:rPr>
        <w:t xml:space="preserve"> </w:t>
      </w:r>
      <w:r>
        <w:t>be.</w:t>
      </w:r>
    </w:p>
    <w:p w14:paraId="02926EE6" w14:textId="77777777" w:rsidR="00B83010" w:rsidRDefault="00BD6E04" w:rsidP="005852F4">
      <w:pPr>
        <w:pStyle w:val="Poetry"/>
        <w:rPr>
          <w:spacing w:val="-6"/>
        </w:rPr>
      </w:pPr>
      <w:r>
        <w:t>And what shall be more blest than</w:t>
      </w:r>
      <w:r>
        <w:rPr>
          <w:spacing w:val="-18"/>
        </w:rPr>
        <w:t xml:space="preserve"> </w:t>
      </w:r>
      <w:r>
        <w:rPr>
          <w:spacing w:val="-6"/>
        </w:rPr>
        <w:t xml:space="preserve">I, </w:t>
      </w:r>
    </w:p>
    <w:p w14:paraId="497E21BD" w14:textId="59393426" w:rsidR="00BD6E04" w:rsidRDefault="00BD6E04" w:rsidP="005852F4">
      <w:pPr>
        <w:pStyle w:val="Poetry"/>
      </w:pPr>
      <w:r>
        <w:t>When gazing on the wood I</w:t>
      </w:r>
      <w:r>
        <w:rPr>
          <w:spacing w:val="-4"/>
        </w:rPr>
        <w:t xml:space="preserve"> </w:t>
      </w:r>
      <w:r>
        <w:t>lie</w:t>
      </w:r>
    </w:p>
    <w:p w14:paraId="2D95E386" w14:textId="77777777" w:rsidR="00B83010" w:rsidRDefault="00BD6E04" w:rsidP="005852F4">
      <w:pPr>
        <w:pStyle w:val="Poetry"/>
      </w:pPr>
      <w:r>
        <w:t xml:space="preserve">In some green glade upon a bed </w:t>
      </w:r>
    </w:p>
    <w:p w14:paraId="06E133C5" w14:textId="46B51FE8" w:rsidR="00BD6E04" w:rsidRDefault="00BD6E04" w:rsidP="005852F4">
      <w:pPr>
        <w:pStyle w:val="Poetry"/>
      </w:pPr>
      <w:r>
        <w:rPr>
          <w:spacing w:val="-3"/>
        </w:rPr>
        <w:t xml:space="preserve">With </w:t>
      </w:r>
      <w:r>
        <w:t>sacred grass beneath us</w:t>
      </w:r>
      <w:r>
        <w:rPr>
          <w:spacing w:val="-10"/>
        </w:rPr>
        <w:t xml:space="preserve"> </w:t>
      </w:r>
      <w:r>
        <w:t>spread?</w:t>
      </w:r>
    </w:p>
    <w:p w14:paraId="2516E604" w14:textId="77777777" w:rsidR="00B83010" w:rsidRDefault="00BD6E04" w:rsidP="005852F4">
      <w:pPr>
        <w:pStyle w:val="Poetry"/>
      </w:pPr>
      <w:r>
        <w:t xml:space="preserve">The root, the leaf, the fruit which thou </w:t>
      </w:r>
    </w:p>
    <w:p w14:paraId="0943AC11" w14:textId="77777777" w:rsidR="00B83010" w:rsidRDefault="00BD6E04" w:rsidP="005852F4">
      <w:pPr>
        <w:pStyle w:val="Poetry"/>
        <w:rPr>
          <w:spacing w:val="-3"/>
        </w:rPr>
      </w:pPr>
      <w:r>
        <w:t xml:space="preserve">Shalt give me from the earth or </w:t>
      </w:r>
      <w:r>
        <w:rPr>
          <w:spacing w:val="-3"/>
        </w:rPr>
        <w:t xml:space="preserve">bough, </w:t>
      </w:r>
    </w:p>
    <w:p w14:paraId="088BB375" w14:textId="7A82DC20" w:rsidR="00BD6E04" w:rsidRDefault="00BD6E04" w:rsidP="005852F4">
      <w:pPr>
        <w:pStyle w:val="Poetry"/>
      </w:pPr>
      <w:r>
        <w:t>Scanty or plentiful, to eat,</w:t>
      </w:r>
    </w:p>
    <w:p w14:paraId="44BA353C" w14:textId="77777777" w:rsidR="00B83010" w:rsidRDefault="00BD6E04" w:rsidP="005852F4">
      <w:pPr>
        <w:pStyle w:val="Poetry"/>
      </w:pPr>
      <w:r>
        <w:t xml:space="preserve">Shall taste to me as Amrit sweet. </w:t>
      </w:r>
    </w:p>
    <w:p w14:paraId="2A083A40" w14:textId="77777777" w:rsidR="00B83010" w:rsidRDefault="00BD6E04" w:rsidP="005852F4">
      <w:pPr>
        <w:pStyle w:val="Poetry"/>
        <w:rPr>
          <w:spacing w:val="-4"/>
        </w:rPr>
      </w:pPr>
      <w:r>
        <w:t xml:space="preserve">As there I live on flowers and </w:t>
      </w:r>
      <w:r>
        <w:rPr>
          <w:spacing w:val="-4"/>
        </w:rPr>
        <w:t xml:space="preserve">roots </w:t>
      </w:r>
    </w:p>
    <w:p w14:paraId="72704D64" w14:textId="369916B0" w:rsidR="00BD6E04" w:rsidRDefault="00BD6E04" w:rsidP="005852F4">
      <w:pPr>
        <w:pStyle w:val="Poetry"/>
      </w:pPr>
      <w:r>
        <w:t xml:space="preserve">And every </w:t>
      </w:r>
      <w:r>
        <w:rPr>
          <w:spacing w:val="-6"/>
        </w:rPr>
        <w:t xml:space="preserve">season’s </w:t>
      </w:r>
      <w:r>
        <w:t>kindly fruits,</w:t>
      </w:r>
    </w:p>
    <w:p w14:paraId="1F02E984" w14:textId="77777777" w:rsidR="00B83010" w:rsidRDefault="00BD6E04" w:rsidP="005852F4">
      <w:pPr>
        <w:pStyle w:val="Poetry"/>
      </w:pPr>
      <w:r>
        <w:t xml:space="preserve">I will not for my mother grieve, </w:t>
      </w:r>
    </w:p>
    <w:p w14:paraId="1E96AC58" w14:textId="77777777" w:rsidR="00B83010" w:rsidRDefault="00BD6E04" w:rsidP="005852F4">
      <w:pPr>
        <w:pStyle w:val="Poetry"/>
      </w:pPr>
      <w:r>
        <w:t xml:space="preserve">My sire, my home, or all I leave. </w:t>
      </w:r>
    </w:p>
    <w:p w14:paraId="5955F6E1" w14:textId="4DC5212D" w:rsidR="00BD6E04" w:rsidRDefault="00BD6E04" w:rsidP="005852F4">
      <w:pPr>
        <w:pStyle w:val="Poetry"/>
      </w:pPr>
      <w:r>
        <w:t>My presence, love, shall never add</w:t>
      </w:r>
    </w:p>
    <w:p w14:paraId="6001EFC6" w14:textId="77777777" w:rsidR="00B83010" w:rsidRDefault="00BD6E04" w:rsidP="005852F4">
      <w:pPr>
        <w:pStyle w:val="Poetry"/>
      </w:pPr>
      <w:r>
        <w:t xml:space="preserve">One pain to make the heart more sad; </w:t>
      </w:r>
    </w:p>
    <w:p w14:paraId="51ECF1D3" w14:textId="155E5C27" w:rsidR="00BD6E04" w:rsidRDefault="00BD6E04" w:rsidP="005852F4">
      <w:pPr>
        <w:pStyle w:val="Poetry"/>
      </w:pPr>
      <w:r>
        <w:t>I will not cause thee grief or care,</w:t>
      </w:r>
    </w:p>
    <w:p w14:paraId="0A060E90" w14:textId="77777777" w:rsidR="00BD6E04" w:rsidRDefault="00BD6E04" w:rsidP="005852F4">
      <w:pPr>
        <w:pStyle w:val="Poetry"/>
      </w:pPr>
      <w:r>
        <w:t>Nor be a burden hard to bear.</w:t>
      </w:r>
    </w:p>
    <w:p w14:paraId="6D6E5FE7" w14:textId="77777777" w:rsidR="00B83010" w:rsidRDefault="00BD6E04" w:rsidP="005852F4">
      <w:pPr>
        <w:pStyle w:val="Poetry"/>
      </w:pPr>
      <w:r>
        <w:t xml:space="preserve">With thee is heaven, where’er the spot; </w:t>
      </w:r>
    </w:p>
    <w:p w14:paraId="53BA89BC" w14:textId="77777777" w:rsidR="00B83010" w:rsidRDefault="00BD6E04" w:rsidP="005852F4">
      <w:pPr>
        <w:pStyle w:val="Poetry"/>
      </w:pPr>
      <w:r>
        <w:t xml:space="preserve">Each place is hell where thou art not. </w:t>
      </w:r>
    </w:p>
    <w:p w14:paraId="256954CC" w14:textId="3E621488" w:rsidR="00BD6E04" w:rsidRDefault="00BD6E04" w:rsidP="005852F4">
      <w:pPr>
        <w:pStyle w:val="Poetry"/>
      </w:pPr>
      <w:r>
        <w:t>Then go with me, O Rama; this</w:t>
      </w:r>
    </w:p>
    <w:p w14:paraId="54E6EF93" w14:textId="77777777" w:rsidR="00BD6E04" w:rsidRDefault="00BD6E04" w:rsidP="005852F4">
      <w:pPr>
        <w:pStyle w:val="Poetry"/>
      </w:pPr>
      <w:r>
        <w:rPr>
          <w:spacing w:val="-3"/>
        </w:rPr>
        <w:t xml:space="preserve">Is </w:t>
      </w:r>
      <w:r>
        <w:t xml:space="preserve">all </w:t>
      </w:r>
      <w:r>
        <w:rPr>
          <w:spacing w:val="-3"/>
        </w:rPr>
        <w:t xml:space="preserve">my </w:t>
      </w:r>
      <w:r>
        <w:t xml:space="preserve">hope and all </w:t>
      </w:r>
      <w:r>
        <w:rPr>
          <w:spacing w:val="-3"/>
        </w:rPr>
        <w:t>my</w:t>
      </w:r>
      <w:r>
        <w:t xml:space="preserve"> bliss.</w:t>
      </w:r>
    </w:p>
    <w:p w14:paraId="3CB6E108" w14:textId="77777777" w:rsidR="00B83010" w:rsidRDefault="00BD6E04" w:rsidP="005852F4">
      <w:pPr>
        <w:pStyle w:val="Poetry"/>
      </w:pPr>
      <w:r>
        <w:t xml:space="preserve">If thou wilt leave thy wife who still </w:t>
      </w:r>
    </w:p>
    <w:p w14:paraId="141E51CB" w14:textId="77777777" w:rsidR="00B83010" w:rsidRDefault="00BD6E04" w:rsidP="005852F4">
      <w:pPr>
        <w:pStyle w:val="Poetry"/>
      </w:pPr>
      <w:r>
        <w:t xml:space="preserve">Entreats thee with undaunted will, </w:t>
      </w:r>
    </w:p>
    <w:p w14:paraId="7F80BB05" w14:textId="77777777" w:rsidR="00B83010" w:rsidRDefault="00BD6E04" w:rsidP="005852F4">
      <w:pPr>
        <w:pStyle w:val="Poetry"/>
      </w:pPr>
      <w:r>
        <w:t xml:space="preserve">This very day shall poison close </w:t>
      </w:r>
    </w:p>
    <w:p w14:paraId="22669EBE" w14:textId="77777777" w:rsidR="00B83010" w:rsidRDefault="00BD6E04" w:rsidP="005852F4">
      <w:pPr>
        <w:pStyle w:val="Poetry"/>
        <w:rPr>
          <w:spacing w:val="-4"/>
        </w:rPr>
      </w:pPr>
      <w:r>
        <w:t>The life that spurns the rule of</w:t>
      </w:r>
      <w:r>
        <w:rPr>
          <w:spacing w:val="-23"/>
        </w:rPr>
        <w:t xml:space="preserve"> </w:t>
      </w:r>
      <w:r>
        <w:rPr>
          <w:spacing w:val="-4"/>
        </w:rPr>
        <w:t xml:space="preserve">foes. </w:t>
      </w:r>
    </w:p>
    <w:p w14:paraId="3A81AF99" w14:textId="08939FD0" w:rsidR="00BD6E04" w:rsidRDefault="00BD6E04" w:rsidP="005852F4">
      <w:pPr>
        <w:pStyle w:val="Poetry"/>
      </w:pPr>
      <w:r>
        <w:rPr>
          <w:spacing w:val="-7"/>
        </w:rPr>
        <w:t xml:space="preserve">How, </w:t>
      </w:r>
      <w:r>
        <w:rPr>
          <w:spacing w:val="-3"/>
        </w:rPr>
        <w:t xml:space="preserve">after, </w:t>
      </w:r>
      <w:r>
        <w:t xml:space="preserve">can </w:t>
      </w:r>
      <w:r>
        <w:rPr>
          <w:spacing w:val="-3"/>
        </w:rPr>
        <w:t xml:space="preserve">my </w:t>
      </w:r>
      <w:r>
        <w:t>soul</w:t>
      </w:r>
      <w:r>
        <w:rPr>
          <w:spacing w:val="8"/>
        </w:rPr>
        <w:t xml:space="preserve"> </w:t>
      </w:r>
      <w:r>
        <w:t>sustain</w:t>
      </w:r>
    </w:p>
    <w:p w14:paraId="1C3A4837" w14:textId="77777777" w:rsidR="00BD6E04" w:rsidRDefault="00BD6E04" w:rsidP="005852F4">
      <w:pPr>
        <w:pStyle w:val="Poetry"/>
      </w:pPr>
      <w:r>
        <w:t>The bitter life of endless pain,</w:t>
      </w:r>
    </w:p>
    <w:p w14:paraId="4166F589" w14:textId="77777777" w:rsidR="00B83010" w:rsidRDefault="00BD6E04" w:rsidP="005852F4">
      <w:pPr>
        <w:pStyle w:val="Poetry"/>
      </w:pPr>
      <w:r>
        <w:t xml:space="preserve">When thy dear face, my lord, I miss? </w:t>
      </w:r>
    </w:p>
    <w:p w14:paraId="02F13256" w14:textId="55E4B0FE" w:rsidR="00BD6E04" w:rsidRDefault="00BD6E04" w:rsidP="005852F4">
      <w:pPr>
        <w:pStyle w:val="Poetry"/>
      </w:pPr>
      <w:r>
        <w:t>No, death is better far than this.</w:t>
      </w:r>
    </w:p>
    <w:p w14:paraId="7A24C43D" w14:textId="77777777" w:rsidR="00BD6E04" w:rsidRPr="00FF15BC" w:rsidRDefault="00BD6E04" w:rsidP="005852F4">
      <w:pPr>
        <w:pStyle w:val="Poetry"/>
      </w:pPr>
      <w:r w:rsidRPr="00FF15BC">
        <w:rPr>
          <w:spacing w:val="-3"/>
        </w:rPr>
        <w:lastRenderedPageBreak/>
        <w:t xml:space="preserve">Not </w:t>
      </w:r>
      <w:r w:rsidRPr="00FF15BC">
        <w:t>for an hour could I</w:t>
      </w:r>
      <w:r w:rsidRPr="00FF15BC">
        <w:rPr>
          <w:spacing w:val="-17"/>
        </w:rPr>
        <w:t xml:space="preserve"> </w:t>
      </w:r>
      <w:r w:rsidRPr="00FF15BC">
        <w:t>endure</w:t>
      </w:r>
    </w:p>
    <w:p w14:paraId="13EB9AA1" w14:textId="77777777" w:rsidR="00B83010" w:rsidRPr="00FF15BC" w:rsidRDefault="00BD6E04" w:rsidP="005852F4">
      <w:pPr>
        <w:pStyle w:val="Poetry"/>
        <w:rPr>
          <w:spacing w:val="-5"/>
        </w:rPr>
      </w:pPr>
      <w:r w:rsidRPr="00FF15BC">
        <w:t>The deadly grief that knows not</w:t>
      </w:r>
      <w:r w:rsidRPr="00FF15BC">
        <w:rPr>
          <w:spacing w:val="-22"/>
        </w:rPr>
        <w:t xml:space="preserve"> </w:t>
      </w:r>
      <w:r w:rsidRPr="00FF15BC">
        <w:rPr>
          <w:spacing w:val="-5"/>
        </w:rPr>
        <w:t xml:space="preserve">cure, </w:t>
      </w:r>
    </w:p>
    <w:p w14:paraId="6F893E70" w14:textId="25E66CE0" w:rsidR="00BD6E04" w:rsidRPr="00FF15BC" w:rsidRDefault="00BD6E04" w:rsidP="005852F4">
      <w:pPr>
        <w:pStyle w:val="Poetry"/>
      </w:pPr>
      <w:r w:rsidRPr="00FF15BC">
        <w:rPr>
          <w:spacing w:val="-3"/>
        </w:rPr>
        <w:t xml:space="preserve">Far </w:t>
      </w:r>
      <w:r w:rsidRPr="00FF15BC">
        <w:t>less a woe I could not</w:t>
      </w:r>
      <w:r w:rsidRPr="00FF15BC">
        <w:rPr>
          <w:spacing w:val="-2"/>
        </w:rPr>
        <w:t xml:space="preserve"> </w:t>
      </w:r>
      <w:r w:rsidRPr="00FF15BC">
        <w:t>shun</w:t>
      </w:r>
    </w:p>
    <w:p w14:paraId="7F2D3D34" w14:textId="77777777" w:rsidR="00BD6E04" w:rsidRPr="00FF15BC" w:rsidRDefault="00BD6E04" w:rsidP="005852F4">
      <w:pPr>
        <w:pStyle w:val="Poetry"/>
      </w:pPr>
      <w:r w:rsidRPr="00FF15BC">
        <w:t>For ten long years, and three, and one.”</w:t>
      </w:r>
    </w:p>
    <w:p w14:paraId="6B21F46C" w14:textId="77777777" w:rsidR="00B83010" w:rsidRPr="00FF15BC" w:rsidRDefault="00B83010" w:rsidP="005852F4">
      <w:pPr>
        <w:pStyle w:val="Poetry"/>
      </w:pPr>
    </w:p>
    <w:p w14:paraId="04D19D9D" w14:textId="77777777" w:rsidR="00B83010" w:rsidRPr="00FF15BC" w:rsidRDefault="00BD6E04" w:rsidP="005852F4">
      <w:pPr>
        <w:pStyle w:val="Poetry"/>
        <w:rPr>
          <w:spacing w:val="-5"/>
        </w:rPr>
      </w:pPr>
      <w:r w:rsidRPr="00FF15BC">
        <w:t xml:space="preserve">While fires of woe consumed </w:t>
      </w:r>
      <w:r w:rsidRPr="00FF15BC">
        <w:rPr>
          <w:spacing w:val="-4"/>
        </w:rPr>
        <w:t xml:space="preserve">her, </w:t>
      </w:r>
      <w:r w:rsidRPr="00FF15BC">
        <w:rPr>
          <w:spacing w:val="-5"/>
        </w:rPr>
        <w:t xml:space="preserve">such </w:t>
      </w:r>
    </w:p>
    <w:p w14:paraId="03A7F2AC" w14:textId="77777777" w:rsidR="00B83010" w:rsidRPr="00FF15BC" w:rsidRDefault="00BD6E04" w:rsidP="005852F4">
      <w:pPr>
        <w:pStyle w:val="Poetry"/>
      </w:pPr>
      <w:r w:rsidRPr="00FF15BC">
        <w:t xml:space="preserve">Her sad appeal, lamenting much; </w:t>
      </w:r>
    </w:p>
    <w:p w14:paraId="188067DA" w14:textId="77777777" w:rsidR="00B83010" w:rsidRPr="00FF15BC" w:rsidRDefault="00BD6E04" w:rsidP="005852F4">
      <w:pPr>
        <w:pStyle w:val="Poetry"/>
      </w:pPr>
      <w:r w:rsidRPr="00FF15BC">
        <w:t xml:space="preserve">Then with a wild </w:t>
      </w:r>
      <w:r w:rsidRPr="00FF15BC">
        <w:rPr>
          <w:spacing w:val="-3"/>
        </w:rPr>
        <w:t xml:space="preserve">cry, </w:t>
      </w:r>
      <w:r w:rsidRPr="00FF15BC">
        <w:t xml:space="preserve">anguish-wrung, </w:t>
      </w:r>
    </w:p>
    <w:p w14:paraId="1B45FC92" w14:textId="77777777" w:rsidR="00B83010" w:rsidRPr="00FF15BC" w:rsidRDefault="00BD6E04" w:rsidP="005852F4">
      <w:pPr>
        <w:pStyle w:val="Poetry"/>
      </w:pPr>
      <w:r w:rsidRPr="00FF15BC">
        <w:rPr>
          <w:spacing w:val="-3"/>
        </w:rPr>
        <w:t xml:space="preserve">About </w:t>
      </w:r>
      <w:r w:rsidRPr="00FF15BC">
        <w:t xml:space="preserve">her </w:t>
      </w:r>
      <w:r w:rsidRPr="00FF15BC">
        <w:rPr>
          <w:spacing w:val="-4"/>
        </w:rPr>
        <w:t xml:space="preserve">husband’s </w:t>
      </w:r>
      <w:r w:rsidRPr="00FF15BC">
        <w:t xml:space="preserve">neck she clung. </w:t>
      </w:r>
    </w:p>
    <w:p w14:paraId="312E7F0F" w14:textId="77777777" w:rsidR="00B83010" w:rsidRPr="00FF15BC" w:rsidRDefault="00BD6E04" w:rsidP="005852F4">
      <w:pPr>
        <w:pStyle w:val="Poetry"/>
      </w:pPr>
      <w:r w:rsidRPr="00FF15BC">
        <w:t xml:space="preserve">Like some she-elephant who bleeds </w:t>
      </w:r>
    </w:p>
    <w:p w14:paraId="5CAED5A9" w14:textId="77777777" w:rsidR="00B83010" w:rsidRPr="00FF15BC" w:rsidRDefault="00BD6E04" w:rsidP="005852F4">
      <w:pPr>
        <w:pStyle w:val="Poetry"/>
      </w:pPr>
      <w:r w:rsidRPr="00FF15BC">
        <w:t xml:space="preserve">Struck by the </w:t>
      </w:r>
      <w:r w:rsidRPr="00FF15BC">
        <w:rPr>
          <w:spacing w:val="-5"/>
        </w:rPr>
        <w:t xml:space="preserve">hunter’s </w:t>
      </w:r>
      <w:r w:rsidRPr="00FF15BC">
        <w:t xml:space="preserve">venomed reeds, </w:t>
      </w:r>
    </w:p>
    <w:p w14:paraId="0591F11A" w14:textId="5FCD291B" w:rsidR="00BD6E04" w:rsidRPr="00FF15BC" w:rsidRDefault="00BD6E04" w:rsidP="005852F4">
      <w:pPr>
        <w:pStyle w:val="Poetry"/>
      </w:pPr>
      <w:r w:rsidRPr="00FF15BC">
        <w:t>So in her quivering heart she</w:t>
      </w:r>
      <w:r w:rsidRPr="00FF15BC">
        <w:rPr>
          <w:spacing w:val="-6"/>
        </w:rPr>
        <w:t xml:space="preserve"> </w:t>
      </w:r>
      <w:r w:rsidRPr="00FF15BC">
        <w:t>felt</w:t>
      </w:r>
    </w:p>
    <w:p w14:paraId="68F70523" w14:textId="77777777" w:rsidR="00B83010" w:rsidRPr="00FF15BC" w:rsidRDefault="00BD6E04" w:rsidP="005852F4">
      <w:pPr>
        <w:pStyle w:val="Poetry"/>
      </w:pPr>
      <w:r w:rsidRPr="00FF15BC">
        <w:t xml:space="preserve">The many wounds his speeches dealt. </w:t>
      </w:r>
    </w:p>
    <w:p w14:paraId="24AC3577" w14:textId="6E149299" w:rsidR="00B83010" w:rsidRPr="00FF15BC" w:rsidRDefault="00BD6E04" w:rsidP="005852F4">
      <w:pPr>
        <w:pStyle w:val="Poetry"/>
        <w:rPr>
          <w:position w:val="7"/>
          <w:sz w:val="13"/>
        </w:rPr>
      </w:pPr>
      <w:r w:rsidRPr="00FF15BC">
        <w:t>Then, as the spark from wood is gained</w:t>
      </w:r>
      <w:r w:rsidR="00B83010" w:rsidRPr="00FF15BC">
        <w:rPr>
          <w:rStyle w:val="FootnoteReference"/>
        </w:rPr>
        <w:footnoteReference w:id="21"/>
      </w:r>
      <w:r w:rsidRPr="00FF15BC">
        <w:t>,</w:t>
      </w:r>
    </w:p>
    <w:p w14:paraId="4ADB13A3" w14:textId="678CEEA6" w:rsidR="00BD6E04" w:rsidRPr="00FF15BC" w:rsidRDefault="00BD6E04" w:rsidP="005852F4">
      <w:pPr>
        <w:pStyle w:val="Poetry"/>
      </w:pPr>
      <w:r w:rsidRPr="00FF15BC">
        <w:t>Down rolled the tear so long restrained:</w:t>
      </w:r>
    </w:p>
    <w:p w14:paraId="7AB40929" w14:textId="77777777" w:rsidR="00B83010" w:rsidRPr="00FF15BC" w:rsidRDefault="00BD6E04" w:rsidP="005852F4">
      <w:pPr>
        <w:pStyle w:val="Poetry"/>
      </w:pPr>
      <w:r w:rsidRPr="00FF15BC">
        <w:t xml:space="preserve">The crystal moisture, sprung from woe, </w:t>
      </w:r>
    </w:p>
    <w:p w14:paraId="518D3FF6" w14:textId="7D8BE3ED" w:rsidR="00BD6E04" w:rsidRPr="00FF15BC" w:rsidRDefault="00BD6E04" w:rsidP="005852F4">
      <w:pPr>
        <w:pStyle w:val="Poetry"/>
      </w:pPr>
      <w:r w:rsidRPr="00FF15BC">
        <w:t>From her sweet eyes began to flow,</w:t>
      </w:r>
    </w:p>
    <w:p w14:paraId="3E023B2E" w14:textId="77777777" w:rsidR="00B83010" w:rsidRPr="00FF15BC" w:rsidRDefault="00BD6E04" w:rsidP="005852F4">
      <w:pPr>
        <w:pStyle w:val="Poetry"/>
      </w:pPr>
      <w:r w:rsidRPr="00FF15BC">
        <w:t xml:space="preserve">As runs the water from a pair </w:t>
      </w:r>
    </w:p>
    <w:p w14:paraId="32DBA1DA" w14:textId="67D052B8" w:rsidR="00BD6E04" w:rsidRPr="00FF15BC" w:rsidRDefault="00BD6E04" w:rsidP="005852F4">
      <w:pPr>
        <w:pStyle w:val="Poetry"/>
      </w:pPr>
      <w:r w:rsidRPr="00FF15BC">
        <w:t>Of lotuses divinely fair.</w:t>
      </w:r>
    </w:p>
    <w:p w14:paraId="380280B7" w14:textId="6AA143E3" w:rsidR="00B83010" w:rsidRDefault="00BD6E04" w:rsidP="005852F4">
      <w:pPr>
        <w:pStyle w:val="Poetry"/>
        <w:rPr>
          <w:spacing w:val="-4"/>
        </w:rPr>
      </w:pPr>
      <w:r>
        <w:t xml:space="preserve">And </w:t>
      </w:r>
      <w:r>
        <w:rPr>
          <w:spacing w:val="-8"/>
        </w:rPr>
        <w:t xml:space="preserve">Sita’s </w:t>
      </w:r>
      <w:r>
        <w:t xml:space="preserve">face with long dark </w:t>
      </w:r>
      <w:r>
        <w:rPr>
          <w:spacing w:val="-4"/>
        </w:rPr>
        <w:t xml:space="preserve">eyes, </w:t>
      </w:r>
    </w:p>
    <w:p w14:paraId="12583B75" w14:textId="41E87BBC" w:rsidR="00B83010" w:rsidRDefault="00BD6E04" w:rsidP="005852F4">
      <w:pPr>
        <w:pStyle w:val="Poetry"/>
      </w:pPr>
      <w:r w:rsidRPr="00B83010">
        <w:t xml:space="preserve">Pure as the moon of autumn skies, </w:t>
      </w:r>
    </w:p>
    <w:p w14:paraId="55B30C45" w14:textId="0EDFBA76" w:rsidR="00BD6E04" w:rsidRPr="00B83010" w:rsidRDefault="00BD6E04" w:rsidP="00B83010">
      <w:pPr>
        <w:pStyle w:val="Poetry"/>
      </w:pPr>
      <w:r w:rsidRPr="00B83010">
        <w:t>Faded with weeping, as the buds</w:t>
      </w:r>
    </w:p>
    <w:p w14:paraId="15D8FA98" w14:textId="77777777" w:rsidR="00B83010" w:rsidRDefault="00BD6E04" w:rsidP="00B83010">
      <w:pPr>
        <w:pStyle w:val="Poetry"/>
      </w:pPr>
      <w:r>
        <w:t xml:space="preserve">Of lotuses when sink the floods. </w:t>
      </w:r>
    </w:p>
    <w:p w14:paraId="1B540079" w14:textId="77777777" w:rsidR="00B83010" w:rsidRDefault="00BD6E04" w:rsidP="00B83010">
      <w:pPr>
        <w:pStyle w:val="Poetry"/>
      </w:pPr>
      <w:r>
        <w:t xml:space="preserve">Around his wife his arms he strained, </w:t>
      </w:r>
    </w:p>
    <w:p w14:paraId="50EA8B1B" w14:textId="40125BAE" w:rsidR="00BD6E04" w:rsidRDefault="00BD6E04" w:rsidP="00B83010">
      <w:pPr>
        <w:pStyle w:val="Poetry"/>
      </w:pPr>
      <w:r>
        <w:t>Who senseless from her woe remained,</w:t>
      </w:r>
    </w:p>
    <w:p w14:paraId="04C873A2" w14:textId="77777777" w:rsidR="00B83010" w:rsidRDefault="00BD6E04" w:rsidP="00B83010">
      <w:pPr>
        <w:pStyle w:val="Poetry"/>
      </w:pPr>
      <w:r>
        <w:t xml:space="preserve">And with sweet words, that bade her wake </w:t>
      </w:r>
    </w:p>
    <w:p w14:paraId="50E7750E" w14:textId="00A2E8C5" w:rsidR="00BD6E04" w:rsidRDefault="00BD6E04" w:rsidP="00B83010">
      <w:pPr>
        <w:pStyle w:val="Poetry"/>
      </w:pPr>
      <w:r>
        <w:t>To life again, the hero spake:</w:t>
      </w:r>
    </w:p>
    <w:p w14:paraId="017FFE95" w14:textId="77777777" w:rsidR="00B83010" w:rsidRDefault="00BD6E04" w:rsidP="00B83010">
      <w:pPr>
        <w:pStyle w:val="Poetry"/>
      </w:pPr>
      <w:r>
        <w:t xml:space="preserve">“I would not with thy woe, my Queen, </w:t>
      </w:r>
    </w:p>
    <w:p w14:paraId="58AEC438" w14:textId="77777777" w:rsidR="00B83010" w:rsidRDefault="00BD6E04" w:rsidP="00B83010">
      <w:pPr>
        <w:pStyle w:val="Poetry"/>
      </w:pPr>
      <w:r>
        <w:t xml:space="preserve">Buy heaven and all its blissful sheen. </w:t>
      </w:r>
    </w:p>
    <w:p w14:paraId="5A8289A7" w14:textId="265652AF" w:rsidR="00BD6E04" w:rsidRDefault="00BD6E04" w:rsidP="00B83010">
      <w:pPr>
        <w:pStyle w:val="Poetry"/>
      </w:pPr>
      <w:r>
        <w:t>Void of all fear am I as He,</w:t>
      </w:r>
    </w:p>
    <w:p w14:paraId="5CE7B743" w14:textId="77777777" w:rsidR="00BD6E04" w:rsidRDefault="00BD6E04" w:rsidP="00B83010">
      <w:pPr>
        <w:pStyle w:val="Poetry"/>
      </w:pPr>
      <w:r>
        <w:t>The self-existent God, can be.</w:t>
      </w:r>
    </w:p>
    <w:p w14:paraId="7E69958B" w14:textId="77777777" w:rsidR="00B83010" w:rsidRDefault="00BD6E04" w:rsidP="00B83010">
      <w:pPr>
        <w:pStyle w:val="Poetry"/>
      </w:pPr>
      <w:r>
        <w:t xml:space="preserve">I knew not all thy heart till now, </w:t>
      </w:r>
    </w:p>
    <w:p w14:paraId="406E7F40" w14:textId="43AA7C26" w:rsidR="00BD6E04" w:rsidRDefault="00BD6E04" w:rsidP="00B83010">
      <w:pPr>
        <w:pStyle w:val="Poetry"/>
      </w:pPr>
      <w:r>
        <w:lastRenderedPageBreak/>
        <w:t>Dear lady of the lovely brow,</w:t>
      </w:r>
    </w:p>
    <w:p w14:paraId="014F0075" w14:textId="77777777" w:rsidR="00B83010" w:rsidRDefault="00B83010" w:rsidP="00B83010">
      <w:pPr>
        <w:pStyle w:val="Poetry"/>
      </w:pPr>
    </w:p>
    <w:p w14:paraId="4A788F0E" w14:textId="77777777" w:rsidR="00B83010" w:rsidRDefault="00B83010" w:rsidP="00B83010">
      <w:pPr>
        <w:pStyle w:val="Poetry"/>
      </w:pPr>
    </w:p>
    <w:p w14:paraId="5612A0BF" w14:textId="77777777" w:rsidR="00B83010" w:rsidRDefault="00BD6E04" w:rsidP="00B83010">
      <w:pPr>
        <w:pStyle w:val="Poetry"/>
      </w:pPr>
      <w:r>
        <w:t xml:space="preserve">So wished not thee in woods to dwell; </w:t>
      </w:r>
    </w:p>
    <w:p w14:paraId="5831FCD7" w14:textId="77777777" w:rsidR="00B83010" w:rsidRDefault="00BD6E04" w:rsidP="00B83010">
      <w:pPr>
        <w:pStyle w:val="Poetry"/>
      </w:pPr>
      <w:r>
        <w:t xml:space="preserve">Yet there mine arm can guard thee well. </w:t>
      </w:r>
    </w:p>
    <w:p w14:paraId="5915B3E8" w14:textId="77777777" w:rsidR="00B83010" w:rsidRDefault="00BD6E04" w:rsidP="00B83010">
      <w:pPr>
        <w:pStyle w:val="Poetry"/>
      </w:pPr>
      <w:r>
        <w:t xml:space="preserve">Now surely thou, dear love, wast made </w:t>
      </w:r>
    </w:p>
    <w:p w14:paraId="141BC43E" w14:textId="77777777" w:rsidR="00B83010" w:rsidRDefault="00BD6E04" w:rsidP="00B83010">
      <w:pPr>
        <w:pStyle w:val="Poetry"/>
      </w:pPr>
      <w:r>
        <w:t xml:space="preserve">To dwell with me in green wood shade. </w:t>
      </w:r>
    </w:p>
    <w:p w14:paraId="3D33252B" w14:textId="77777777" w:rsidR="00B83010" w:rsidRDefault="00BD6E04" w:rsidP="00B83010">
      <w:pPr>
        <w:pStyle w:val="Poetry"/>
      </w:pPr>
      <w:r>
        <w:t xml:space="preserve">And, as a high saint’s tender mind </w:t>
      </w:r>
    </w:p>
    <w:p w14:paraId="6A148207" w14:textId="08443F0A" w:rsidR="00BD6E04" w:rsidRDefault="00BD6E04" w:rsidP="00B83010">
      <w:pPr>
        <w:pStyle w:val="Poetry"/>
      </w:pPr>
      <w:r>
        <w:t>Clings to its love for all mankind,</w:t>
      </w:r>
    </w:p>
    <w:p w14:paraId="3A70B8E2" w14:textId="77777777" w:rsidR="00B83010" w:rsidRPr="00FF15BC" w:rsidRDefault="00BD6E04" w:rsidP="00B83010">
      <w:pPr>
        <w:pStyle w:val="Poetry"/>
      </w:pPr>
      <w:r w:rsidRPr="00FF15BC">
        <w:t xml:space="preserve">So I to thee will ever cling, </w:t>
      </w:r>
    </w:p>
    <w:p w14:paraId="2FCD4732" w14:textId="6E25C7D9" w:rsidR="00BD6E04" w:rsidRPr="00FF15BC" w:rsidRDefault="00BD6E04" w:rsidP="00B83010">
      <w:pPr>
        <w:pStyle w:val="Poetry"/>
      </w:pPr>
      <w:r w:rsidRPr="00FF15BC">
        <w:t xml:space="preserve">Sweet daughter of </w:t>
      </w:r>
      <w:r w:rsidRPr="00FF15BC">
        <w:rPr>
          <w:spacing w:val="-7"/>
        </w:rPr>
        <w:t>Videha’s</w:t>
      </w:r>
      <w:r w:rsidRPr="00FF15BC">
        <w:rPr>
          <w:spacing w:val="-17"/>
        </w:rPr>
        <w:t xml:space="preserve"> </w:t>
      </w:r>
      <w:r w:rsidRPr="00FF15BC">
        <w:t>king.</w:t>
      </w:r>
    </w:p>
    <w:p w14:paraId="4ABD7877" w14:textId="77777777" w:rsidR="00B83010" w:rsidRPr="00FF15BC" w:rsidRDefault="00BD6E04" w:rsidP="00B83010">
      <w:pPr>
        <w:pStyle w:val="Poetry"/>
      </w:pPr>
      <w:r w:rsidRPr="00FF15BC">
        <w:t xml:space="preserve">The good, of old, O soft of frame, </w:t>
      </w:r>
    </w:p>
    <w:p w14:paraId="1E36706F" w14:textId="77777777" w:rsidR="00B83010" w:rsidRPr="00FF15BC" w:rsidRDefault="00BD6E04" w:rsidP="00B83010">
      <w:pPr>
        <w:pStyle w:val="Poetry"/>
        <w:rPr>
          <w:spacing w:val="-3"/>
        </w:rPr>
      </w:pPr>
      <w:r w:rsidRPr="00FF15BC">
        <w:t xml:space="preserve">Honoured this </w:t>
      </w:r>
      <w:r w:rsidRPr="00FF15BC">
        <w:rPr>
          <w:spacing w:val="-5"/>
        </w:rPr>
        <w:t xml:space="preserve">duty’s </w:t>
      </w:r>
      <w:r w:rsidRPr="00FF15BC">
        <w:t xml:space="preserve">sovereign </w:t>
      </w:r>
      <w:r w:rsidRPr="00FF15BC">
        <w:rPr>
          <w:spacing w:val="-3"/>
        </w:rPr>
        <w:t xml:space="preserve">claim, </w:t>
      </w:r>
    </w:p>
    <w:p w14:paraId="4B4C3F36" w14:textId="77777777" w:rsidR="00B83010" w:rsidRPr="00FF15BC" w:rsidRDefault="00BD6E04" w:rsidP="00B83010">
      <w:pPr>
        <w:pStyle w:val="Poetry"/>
      </w:pPr>
      <w:r w:rsidRPr="00FF15BC">
        <w:t xml:space="preserve">And I its guidance will not shun, </w:t>
      </w:r>
    </w:p>
    <w:p w14:paraId="71311E48" w14:textId="298415FC" w:rsidR="00BD6E04" w:rsidRPr="00FF15BC" w:rsidRDefault="00BD6E04" w:rsidP="00B83010">
      <w:pPr>
        <w:pStyle w:val="Poetry"/>
      </w:pPr>
      <w:r w:rsidRPr="00FF15BC">
        <w:rPr>
          <w:spacing w:val="-5"/>
        </w:rPr>
        <w:t xml:space="preserve">True </w:t>
      </w:r>
      <w:r w:rsidRPr="00FF15BC">
        <w:t xml:space="preserve">as </w:t>
      </w:r>
      <w:r w:rsidRPr="00FF15BC">
        <w:rPr>
          <w:spacing w:val="-5"/>
        </w:rPr>
        <w:t xml:space="preserve">light’s </w:t>
      </w:r>
      <w:r w:rsidRPr="00FF15BC">
        <w:t>Queen is to the</w:t>
      </w:r>
      <w:r w:rsidRPr="00FF15BC">
        <w:rPr>
          <w:spacing w:val="10"/>
        </w:rPr>
        <w:t xml:space="preserve"> </w:t>
      </w:r>
      <w:r w:rsidRPr="00FF15BC">
        <w:t>Sun.</w:t>
      </w:r>
    </w:p>
    <w:p w14:paraId="76A42C66" w14:textId="77777777" w:rsidR="00B83010" w:rsidRPr="00FF15BC" w:rsidRDefault="00BD6E04" w:rsidP="00B83010">
      <w:pPr>
        <w:pStyle w:val="Poetry"/>
      </w:pPr>
      <w:r w:rsidRPr="00FF15BC">
        <w:t xml:space="preserve">I cannot, pride of Janak’s line, </w:t>
      </w:r>
    </w:p>
    <w:p w14:paraId="04639730" w14:textId="4721CC37" w:rsidR="00BD6E04" w:rsidRPr="00FF15BC" w:rsidRDefault="00BD6E04" w:rsidP="00B83010">
      <w:pPr>
        <w:pStyle w:val="Poetry"/>
      </w:pPr>
      <w:r w:rsidRPr="00FF15BC">
        <w:t>This journey to the wood decline:</w:t>
      </w:r>
    </w:p>
    <w:p w14:paraId="557653A8" w14:textId="77777777" w:rsidR="00B83010" w:rsidRDefault="00BD6E04" w:rsidP="00B83010">
      <w:pPr>
        <w:pStyle w:val="Poetry"/>
      </w:pPr>
      <w:r>
        <w:t xml:space="preserve">My sire’s behest, the oath he sware, </w:t>
      </w:r>
    </w:p>
    <w:p w14:paraId="7E8F3B80" w14:textId="77777777" w:rsidR="00B83010" w:rsidRDefault="00BD6E04" w:rsidP="00B83010">
      <w:pPr>
        <w:pStyle w:val="Poetry"/>
      </w:pPr>
      <w:r>
        <w:t>The claims of truth, all lead me there.</w:t>
      </w:r>
    </w:p>
    <w:p w14:paraId="7BABB69E" w14:textId="57EA96E2" w:rsidR="00BD6E04" w:rsidRPr="00B83010" w:rsidRDefault="00BD6E04" w:rsidP="00B83010">
      <w:pPr>
        <w:pStyle w:val="Poetry"/>
      </w:pPr>
      <w:r>
        <w:t xml:space="preserve">One </w:t>
      </w:r>
      <w:r w:rsidRPr="00B83010">
        <w:t>duty, dear the same for aye,</w:t>
      </w:r>
    </w:p>
    <w:p w14:paraId="0589D5B8" w14:textId="77777777" w:rsidR="00BD6E04" w:rsidRDefault="00BD6E04" w:rsidP="00B83010">
      <w:pPr>
        <w:pStyle w:val="Poetry"/>
      </w:pPr>
      <w:r>
        <w:t>Is sire and mother to obey:</w:t>
      </w:r>
    </w:p>
    <w:p w14:paraId="0DBC9F28" w14:textId="77777777" w:rsidR="00B83010" w:rsidRDefault="00BD6E04" w:rsidP="00B83010">
      <w:pPr>
        <w:pStyle w:val="Poetry"/>
      </w:pPr>
      <w:r>
        <w:t xml:space="preserve">Should I their orders once transgress </w:t>
      </w:r>
    </w:p>
    <w:p w14:paraId="13D8B350" w14:textId="5DAB3FD4" w:rsidR="00BD6E04" w:rsidRDefault="00BD6E04" w:rsidP="00B83010">
      <w:pPr>
        <w:pStyle w:val="Poetry"/>
      </w:pPr>
      <w:r>
        <w:t>My very life were weariness.</w:t>
      </w:r>
    </w:p>
    <w:p w14:paraId="61A5EC12" w14:textId="77777777" w:rsidR="00B83010" w:rsidRDefault="00BD6E04" w:rsidP="00B83010">
      <w:pPr>
        <w:pStyle w:val="Poetry"/>
      </w:pPr>
      <w:r>
        <w:t xml:space="preserve">If glad obedience be denied </w:t>
      </w:r>
    </w:p>
    <w:p w14:paraId="7B63B1C4" w14:textId="18326DAB" w:rsidR="00BD6E04" w:rsidRDefault="00BD6E04" w:rsidP="00B83010">
      <w:pPr>
        <w:pStyle w:val="Poetry"/>
      </w:pPr>
      <w:r>
        <w:rPr>
          <w:spacing w:val="-11"/>
        </w:rPr>
        <w:t xml:space="preserve">To </w:t>
      </w:r>
      <w:r>
        <w:rPr>
          <w:spacing w:val="-3"/>
        </w:rPr>
        <w:t xml:space="preserve">father, mother, </w:t>
      </w:r>
      <w:r>
        <w:t xml:space="preserve">holy </w:t>
      </w:r>
      <w:r>
        <w:rPr>
          <w:spacing w:val="-4"/>
        </w:rPr>
        <w:t>guide,</w:t>
      </w:r>
    </w:p>
    <w:p w14:paraId="000260C6" w14:textId="77777777" w:rsidR="00B83010" w:rsidRDefault="00BD6E04" w:rsidP="00B83010">
      <w:pPr>
        <w:pStyle w:val="Poetry"/>
      </w:pPr>
      <w:r>
        <w:t xml:space="preserve">What rites, what service can be done </w:t>
      </w:r>
    </w:p>
    <w:p w14:paraId="24362307" w14:textId="77777777" w:rsidR="00B83010" w:rsidRDefault="00BD6E04" w:rsidP="00B83010">
      <w:pPr>
        <w:pStyle w:val="Poetry"/>
      </w:pPr>
      <w:r>
        <w:t xml:space="preserve">That stern Fate’s favour may be won? </w:t>
      </w:r>
    </w:p>
    <w:p w14:paraId="0145DA0E" w14:textId="77777777" w:rsidR="00B83010" w:rsidRDefault="00BD6E04" w:rsidP="00B83010">
      <w:pPr>
        <w:pStyle w:val="Poetry"/>
      </w:pPr>
      <w:r>
        <w:t xml:space="preserve">These three the triple world comprise, </w:t>
      </w:r>
    </w:p>
    <w:p w14:paraId="3AA7A4C3" w14:textId="4BEA943E" w:rsidR="00BD6E04" w:rsidRDefault="00BD6E04" w:rsidP="00B83010">
      <w:pPr>
        <w:pStyle w:val="Poetry"/>
      </w:pPr>
      <w:r>
        <w:t>O darling of the lovely eyes.</w:t>
      </w:r>
    </w:p>
    <w:p w14:paraId="5A1EA5C7" w14:textId="77777777" w:rsidR="00B83010" w:rsidRDefault="00BD6E04" w:rsidP="00B83010">
      <w:pPr>
        <w:pStyle w:val="Poetry"/>
      </w:pPr>
      <w:r>
        <w:t xml:space="preserve">Earth has no holy thing like these </w:t>
      </w:r>
    </w:p>
    <w:p w14:paraId="4CBE6A3B" w14:textId="77777777" w:rsidR="00B83010" w:rsidRDefault="00BD6E04" w:rsidP="00B83010">
      <w:pPr>
        <w:pStyle w:val="Poetry"/>
      </w:pPr>
      <w:r>
        <w:t xml:space="preserve">Whom with all love men seek to please. </w:t>
      </w:r>
    </w:p>
    <w:p w14:paraId="4C68B0B8" w14:textId="64CAA23A" w:rsidR="00BD6E04" w:rsidRDefault="00BD6E04" w:rsidP="00B83010">
      <w:pPr>
        <w:pStyle w:val="Poetry"/>
      </w:pPr>
      <w:r>
        <w:t>Not truth, or gift, or bended knee,</w:t>
      </w:r>
    </w:p>
    <w:p w14:paraId="6750618D" w14:textId="77777777" w:rsidR="00BD6E04" w:rsidRDefault="00BD6E04" w:rsidP="00B83010">
      <w:pPr>
        <w:pStyle w:val="Poetry"/>
      </w:pPr>
      <w:r>
        <w:t>Not honour, worship, lordly fee,</w:t>
      </w:r>
    </w:p>
    <w:p w14:paraId="14302B0E" w14:textId="77777777" w:rsidR="00B83010" w:rsidRDefault="00BD6E04" w:rsidP="00B83010">
      <w:pPr>
        <w:pStyle w:val="Poetry"/>
        <w:rPr>
          <w:spacing w:val="-3"/>
        </w:rPr>
      </w:pPr>
      <w:r>
        <w:t>Storms heaven and wins a blessing</w:t>
      </w:r>
      <w:r>
        <w:rPr>
          <w:spacing w:val="-20"/>
        </w:rPr>
        <w:t xml:space="preserve"> </w:t>
      </w:r>
      <w:r>
        <w:rPr>
          <w:spacing w:val="-3"/>
        </w:rPr>
        <w:t xml:space="preserve">thence </w:t>
      </w:r>
    </w:p>
    <w:p w14:paraId="11BB4ED8" w14:textId="3FFE2722" w:rsidR="00BD6E04" w:rsidRDefault="00BD6E04" w:rsidP="00B83010">
      <w:pPr>
        <w:pStyle w:val="Poetry"/>
      </w:pPr>
      <w:r>
        <w:lastRenderedPageBreak/>
        <w:t>Like sonly love and</w:t>
      </w:r>
      <w:r>
        <w:rPr>
          <w:spacing w:val="-4"/>
        </w:rPr>
        <w:t xml:space="preserve"> </w:t>
      </w:r>
      <w:r>
        <w:t>reverence.</w:t>
      </w:r>
    </w:p>
    <w:p w14:paraId="229A2B1F" w14:textId="77777777" w:rsidR="00B83010" w:rsidRDefault="00BD6E04" w:rsidP="00B83010">
      <w:pPr>
        <w:pStyle w:val="Poetry"/>
      </w:pPr>
      <w:r>
        <w:t xml:space="preserve">Heaven, riches, grain, and varied lore, </w:t>
      </w:r>
    </w:p>
    <w:p w14:paraId="18367DF8" w14:textId="77777777" w:rsidR="00B83010" w:rsidRDefault="00BD6E04" w:rsidP="00B83010">
      <w:pPr>
        <w:pStyle w:val="Poetry"/>
      </w:pPr>
      <w:r>
        <w:rPr>
          <w:spacing w:val="-3"/>
        </w:rPr>
        <w:t xml:space="preserve">With </w:t>
      </w:r>
      <w:r>
        <w:t xml:space="preserve">sons and </w:t>
      </w:r>
      <w:r>
        <w:rPr>
          <w:spacing w:val="-3"/>
        </w:rPr>
        <w:t xml:space="preserve">many </w:t>
      </w:r>
      <w:r>
        <w:t xml:space="preserve">a blessing more, </w:t>
      </w:r>
    </w:p>
    <w:p w14:paraId="64B18E9A" w14:textId="77777777" w:rsidR="00B83010" w:rsidRDefault="00BD6E04" w:rsidP="00B83010">
      <w:pPr>
        <w:pStyle w:val="Poetry"/>
      </w:pPr>
      <w:r>
        <w:t xml:space="preserve">All these are made their own with ease </w:t>
      </w:r>
    </w:p>
    <w:p w14:paraId="691F4894" w14:textId="77777777" w:rsidR="00B83010" w:rsidRDefault="00BD6E04" w:rsidP="00B83010">
      <w:pPr>
        <w:pStyle w:val="Poetry"/>
      </w:pPr>
      <w:r>
        <w:t>By those their elders’ souls who</w:t>
      </w:r>
      <w:r>
        <w:rPr>
          <w:spacing w:val="-19"/>
        </w:rPr>
        <w:t xml:space="preserve"> </w:t>
      </w:r>
      <w:r>
        <w:t xml:space="preserve">please. </w:t>
      </w:r>
    </w:p>
    <w:p w14:paraId="06E0B97B" w14:textId="77777777" w:rsidR="00B83010" w:rsidRDefault="00BD6E04" w:rsidP="00B83010">
      <w:pPr>
        <w:pStyle w:val="Poetry"/>
      </w:pPr>
      <w:r>
        <w:t xml:space="preserve">The mighty-souled, who </w:t>
      </w:r>
      <w:r>
        <w:rPr>
          <w:spacing w:val="-9"/>
        </w:rPr>
        <w:t xml:space="preserve">ne’er </w:t>
      </w:r>
      <w:r>
        <w:t xml:space="preserve">forget, </w:t>
      </w:r>
    </w:p>
    <w:p w14:paraId="59CC682B" w14:textId="70304555" w:rsidR="00BD6E04" w:rsidRDefault="00BD6E04" w:rsidP="00B83010">
      <w:pPr>
        <w:pStyle w:val="Poetry"/>
      </w:pPr>
      <w:r>
        <w:t>Devoted sons, their filial</w:t>
      </w:r>
      <w:r>
        <w:rPr>
          <w:spacing w:val="-4"/>
        </w:rPr>
        <w:t xml:space="preserve"> </w:t>
      </w:r>
      <w:r>
        <w:t>debt,</w:t>
      </w:r>
    </w:p>
    <w:p w14:paraId="69831C6D" w14:textId="77777777" w:rsidR="00B83010" w:rsidRDefault="00BD6E04" w:rsidP="00B83010">
      <w:pPr>
        <w:pStyle w:val="Poetry"/>
      </w:pPr>
      <w:r>
        <w:t xml:space="preserve">Win worlds where Gods and minstrels are, </w:t>
      </w:r>
    </w:p>
    <w:p w14:paraId="11C52033" w14:textId="763850DD" w:rsidR="00BD6E04" w:rsidRDefault="00BD6E04" w:rsidP="00B83010">
      <w:pPr>
        <w:pStyle w:val="Poetry"/>
      </w:pPr>
      <w:r>
        <w:t>And Brahma’s sphere more glorious far.</w:t>
      </w:r>
    </w:p>
    <w:p w14:paraId="5271118E" w14:textId="77777777" w:rsidR="00BD6E04" w:rsidRDefault="00BD6E04" w:rsidP="00B83010">
      <w:pPr>
        <w:pStyle w:val="Poetry"/>
      </w:pPr>
      <w:r>
        <w:rPr>
          <w:spacing w:val="-4"/>
        </w:rPr>
        <w:t xml:space="preserve">Now </w:t>
      </w:r>
      <w:r>
        <w:t xml:space="preserve">as the orders of </w:t>
      </w:r>
      <w:r>
        <w:rPr>
          <w:spacing w:val="-3"/>
        </w:rPr>
        <w:t>my</w:t>
      </w:r>
      <w:r>
        <w:rPr>
          <w:spacing w:val="-11"/>
        </w:rPr>
        <w:t xml:space="preserve"> </w:t>
      </w:r>
      <w:r>
        <w:t>sire,</w:t>
      </w:r>
    </w:p>
    <w:p w14:paraId="2757897A" w14:textId="77777777" w:rsidR="007A294F" w:rsidRDefault="00BD6E04" w:rsidP="00B83010">
      <w:pPr>
        <w:pStyle w:val="Poetry"/>
        <w:rPr>
          <w:spacing w:val="-4"/>
        </w:rPr>
      </w:pPr>
      <w:r>
        <w:t xml:space="preserve">Who keeps the way of truth, </w:t>
      </w:r>
      <w:r>
        <w:rPr>
          <w:spacing w:val="-4"/>
        </w:rPr>
        <w:t>require,</w:t>
      </w:r>
    </w:p>
    <w:p w14:paraId="56BB43EF" w14:textId="1200BF04" w:rsidR="00BD6E04" w:rsidRDefault="00BD6E04" w:rsidP="00B83010">
      <w:pPr>
        <w:pStyle w:val="Poetry"/>
      </w:pPr>
      <w:r>
        <w:t xml:space="preserve">So will I </w:t>
      </w:r>
      <w:r>
        <w:rPr>
          <w:spacing w:val="-3"/>
        </w:rPr>
        <w:t xml:space="preserve">do, </w:t>
      </w:r>
      <w:r>
        <w:t>for such the</w:t>
      </w:r>
      <w:r>
        <w:rPr>
          <w:spacing w:val="1"/>
        </w:rPr>
        <w:t xml:space="preserve"> </w:t>
      </w:r>
      <w:r>
        <w:t>way</w:t>
      </w:r>
    </w:p>
    <w:p w14:paraId="692A0F5F" w14:textId="77777777" w:rsidR="00BD6E04" w:rsidRDefault="00BD6E04" w:rsidP="00B83010">
      <w:pPr>
        <w:pStyle w:val="Poetry"/>
      </w:pPr>
      <w:r>
        <w:t>Of duty that endures for</w:t>
      </w:r>
      <w:r>
        <w:rPr>
          <w:spacing w:val="-29"/>
        </w:rPr>
        <w:t xml:space="preserve"> </w:t>
      </w:r>
      <w:r>
        <w:t>aye:</w:t>
      </w:r>
    </w:p>
    <w:p w14:paraId="4A74196F" w14:textId="77777777" w:rsidR="007A294F" w:rsidRDefault="00BD6E04" w:rsidP="00B83010">
      <w:pPr>
        <w:pStyle w:val="Poetry"/>
      </w:pPr>
      <w:r>
        <w:t xml:space="preserve">To take thee, love, to Dandak’s wild </w:t>
      </w:r>
    </w:p>
    <w:p w14:paraId="19850504" w14:textId="6300A04C" w:rsidR="00BD6E04" w:rsidRDefault="00BD6E04" w:rsidP="007A294F">
      <w:pPr>
        <w:pStyle w:val="Poetry"/>
      </w:pPr>
      <w:r>
        <w:t>My heart at length is reconciled,</w:t>
      </w:r>
    </w:p>
    <w:p w14:paraId="205816C4" w14:textId="77777777" w:rsidR="007A294F" w:rsidRDefault="00BD6E04" w:rsidP="007A294F">
      <w:pPr>
        <w:pStyle w:val="Poetry"/>
      </w:pPr>
      <w:r w:rsidRPr="007A294F">
        <w:t xml:space="preserve">For thee such earnest thoughts impel </w:t>
      </w:r>
    </w:p>
    <w:p w14:paraId="1F1E2B45" w14:textId="2A126FCF" w:rsidR="00BD6E04" w:rsidRPr="007A294F" w:rsidRDefault="00BD6E04" w:rsidP="007A294F">
      <w:pPr>
        <w:pStyle w:val="Poetry"/>
      </w:pPr>
      <w:r w:rsidRPr="007A294F">
        <w:t>To follow, and with me to dwell.</w:t>
      </w:r>
    </w:p>
    <w:p w14:paraId="135CA887" w14:textId="77777777" w:rsidR="007A294F" w:rsidRDefault="00BD6E04" w:rsidP="007A294F">
      <w:pPr>
        <w:pStyle w:val="Poetry"/>
      </w:pPr>
      <w:r w:rsidRPr="007A294F">
        <w:t xml:space="preserve">O faultless form from feet to brows, </w:t>
      </w:r>
    </w:p>
    <w:p w14:paraId="4E07D46B" w14:textId="77777777" w:rsidR="007A294F" w:rsidRDefault="00BD6E04" w:rsidP="007A294F">
      <w:pPr>
        <w:pStyle w:val="Poetry"/>
      </w:pPr>
      <w:r w:rsidRPr="007A294F">
        <w:t xml:space="preserve">Come with me, as my will allows, </w:t>
      </w:r>
    </w:p>
    <w:p w14:paraId="636EAE1C" w14:textId="64B9FC10" w:rsidR="00BD6E04" w:rsidRPr="007A294F" w:rsidRDefault="00BD6E04" w:rsidP="007A294F">
      <w:pPr>
        <w:pStyle w:val="Poetry"/>
      </w:pPr>
      <w:r w:rsidRPr="007A294F">
        <w:t>And duty there with me pursue,</w:t>
      </w:r>
    </w:p>
    <w:p w14:paraId="76152333" w14:textId="77777777" w:rsidR="007A294F" w:rsidRDefault="00BD6E04" w:rsidP="007A294F">
      <w:pPr>
        <w:pStyle w:val="Poetry"/>
      </w:pPr>
      <w:r w:rsidRPr="007A294F">
        <w:t xml:space="preserve">Trembler, whose bright eyes thrill me through. </w:t>
      </w:r>
    </w:p>
    <w:p w14:paraId="281A6348" w14:textId="1D6CE836" w:rsidR="00BD6E04" w:rsidRPr="007A294F" w:rsidRDefault="00BD6E04" w:rsidP="007A294F">
      <w:pPr>
        <w:pStyle w:val="Poetry"/>
      </w:pPr>
      <w:r w:rsidRPr="007A294F">
        <w:t>In all thy days, come good come ill,</w:t>
      </w:r>
    </w:p>
    <w:p w14:paraId="6F843148" w14:textId="77777777" w:rsidR="007A294F" w:rsidRDefault="00BD6E04" w:rsidP="007A294F">
      <w:pPr>
        <w:pStyle w:val="Poetry"/>
      </w:pPr>
      <w:r w:rsidRPr="007A294F">
        <w:t xml:space="preserve">Preserve unchanged such noble will, </w:t>
      </w:r>
    </w:p>
    <w:p w14:paraId="3092D784" w14:textId="77777777" w:rsidR="007A294F" w:rsidRDefault="00BD6E04" w:rsidP="007A294F">
      <w:pPr>
        <w:pStyle w:val="Poetry"/>
      </w:pPr>
      <w:r w:rsidRPr="007A294F">
        <w:t xml:space="preserve">And thou, dear love, wilt ever be </w:t>
      </w:r>
    </w:p>
    <w:p w14:paraId="175F8558" w14:textId="3D639689" w:rsidR="00BD6E04" w:rsidRPr="007A294F" w:rsidRDefault="00BD6E04" w:rsidP="007A294F">
      <w:pPr>
        <w:pStyle w:val="Poetry"/>
      </w:pPr>
      <w:r w:rsidRPr="007A294F">
        <w:t>The glory of thy house and me.</w:t>
      </w:r>
    </w:p>
    <w:p w14:paraId="43EB9E2B" w14:textId="77777777" w:rsidR="007A294F" w:rsidRDefault="00BD6E04" w:rsidP="007A294F">
      <w:pPr>
        <w:pStyle w:val="Poetry"/>
      </w:pPr>
      <w:r w:rsidRPr="007A294F">
        <w:t xml:space="preserve">Now, beauteous-armed, begin the tasks </w:t>
      </w:r>
    </w:p>
    <w:p w14:paraId="468B3FAF" w14:textId="0C62C350" w:rsidR="00BD6E04" w:rsidRPr="007A294F" w:rsidRDefault="00BD6E04" w:rsidP="007A294F">
      <w:pPr>
        <w:pStyle w:val="Poetry"/>
      </w:pPr>
      <w:r w:rsidRPr="007A294F">
        <w:t>The woodland life of hermits asks.</w:t>
      </w:r>
    </w:p>
    <w:p w14:paraId="6716F7AF" w14:textId="77777777" w:rsidR="00BD6E04" w:rsidRPr="007A294F" w:rsidRDefault="00BD6E04" w:rsidP="007A294F">
      <w:pPr>
        <w:pStyle w:val="Poetry"/>
      </w:pPr>
      <w:r w:rsidRPr="007A294F">
        <w:t>For me the joys of heaven above</w:t>
      </w:r>
    </w:p>
    <w:p w14:paraId="75D9C534" w14:textId="77777777" w:rsidR="007A294F" w:rsidRDefault="00BD6E04" w:rsidP="007A294F">
      <w:pPr>
        <w:pStyle w:val="Poetry"/>
      </w:pPr>
      <w:r w:rsidRPr="007A294F">
        <w:t xml:space="preserve">Have charms no more without thee, love. </w:t>
      </w:r>
    </w:p>
    <w:p w14:paraId="7728EFFA" w14:textId="411FA3C0" w:rsidR="00BD6E04" w:rsidRPr="007A294F" w:rsidRDefault="00BD6E04" w:rsidP="007A294F">
      <w:pPr>
        <w:pStyle w:val="Poetry"/>
      </w:pPr>
      <w:r w:rsidRPr="007A294F">
        <w:t>And now, dear Sita, be not slow:</w:t>
      </w:r>
    </w:p>
    <w:p w14:paraId="4F248DF3" w14:textId="77777777" w:rsidR="007A294F" w:rsidRDefault="00BD6E04" w:rsidP="007A294F">
      <w:pPr>
        <w:pStyle w:val="Poetry"/>
      </w:pPr>
      <w:r w:rsidRPr="007A294F">
        <w:t xml:space="preserve">Food on good mendicants bestow, </w:t>
      </w:r>
    </w:p>
    <w:p w14:paraId="788B503D" w14:textId="3E6F4E88" w:rsidR="00BD6E04" w:rsidRPr="007A294F" w:rsidRDefault="00BD6E04" w:rsidP="007A294F">
      <w:pPr>
        <w:pStyle w:val="Poetry"/>
      </w:pPr>
      <w:r w:rsidRPr="007A294F">
        <w:t>And for the holy Brahmans bring</w:t>
      </w:r>
    </w:p>
    <w:p w14:paraId="1DACE727" w14:textId="77777777" w:rsidR="007A294F" w:rsidRDefault="00BD6E04" w:rsidP="007A294F">
      <w:pPr>
        <w:pStyle w:val="Poetry"/>
      </w:pPr>
      <w:r w:rsidRPr="007A294F">
        <w:t xml:space="preserve">Thy treasures and each precious thing. </w:t>
      </w:r>
    </w:p>
    <w:p w14:paraId="13922F45" w14:textId="48667540" w:rsidR="00BD6E04" w:rsidRPr="007A294F" w:rsidRDefault="00BD6E04" w:rsidP="007A294F">
      <w:pPr>
        <w:pStyle w:val="Poetry"/>
      </w:pPr>
      <w:r w:rsidRPr="007A294F">
        <w:t>Thy best attire and gems collect,</w:t>
      </w:r>
    </w:p>
    <w:p w14:paraId="7F5A37E4" w14:textId="77777777" w:rsidR="007A294F" w:rsidRDefault="00BD6E04" w:rsidP="007A294F">
      <w:pPr>
        <w:pStyle w:val="Poetry"/>
      </w:pPr>
      <w:r w:rsidRPr="007A294F">
        <w:lastRenderedPageBreak/>
        <w:t xml:space="preserve">The jewels which thy beauty decked, </w:t>
      </w:r>
    </w:p>
    <w:p w14:paraId="1E9260C1" w14:textId="77777777" w:rsidR="007A294F" w:rsidRDefault="00BD6E04" w:rsidP="007A294F">
      <w:pPr>
        <w:pStyle w:val="Poetry"/>
      </w:pPr>
      <w:r w:rsidRPr="007A294F">
        <w:t xml:space="preserve">And every ornament and toy </w:t>
      </w:r>
    </w:p>
    <w:p w14:paraId="5B1399B9" w14:textId="77777777" w:rsidR="007A294F" w:rsidRDefault="00BD6E04" w:rsidP="007A294F">
      <w:pPr>
        <w:pStyle w:val="Poetry"/>
      </w:pPr>
      <w:r w:rsidRPr="007A294F">
        <w:t xml:space="preserve">Prepared for hours of sport and joy: </w:t>
      </w:r>
    </w:p>
    <w:p w14:paraId="1F5AED04" w14:textId="77777777" w:rsidR="007A294F" w:rsidRDefault="00BD6E04" w:rsidP="007A294F">
      <w:pPr>
        <w:pStyle w:val="Poetry"/>
      </w:pPr>
      <w:r w:rsidRPr="007A294F">
        <w:t xml:space="preserve">The beds, the cars wherein I ride, </w:t>
      </w:r>
    </w:p>
    <w:p w14:paraId="6A2C2E53" w14:textId="19FD2401" w:rsidR="00BD6E04" w:rsidRPr="007A294F" w:rsidRDefault="00BD6E04" w:rsidP="007A294F">
      <w:pPr>
        <w:pStyle w:val="Poetry"/>
      </w:pPr>
      <w:r w:rsidRPr="007A294F">
        <w:t>Among our followers, next, divide.”</w:t>
      </w:r>
    </w:p>
    <w:p w14:paraId="7F3378E2" w14:textId="77777777" w:rsidR="007A294F" w:rsidRDefault="007A294F" w:rsidP="007A294F">
      <w:pPr>
        <w:pStyle w:val="Poetry"/>
      </w:pPr>
    </w:p>
    <w:p w14:paraId="54BE7AFB" w14:textId="77777777" w:rsidR="007A294F" w:rsidRDefault="00BD6E04" w:rsidP="007A294F">
      <w:pPr>
        <w:pStyle w:val="Poetry"/>
      </w:pPr>
      <w:r w:rsidRPr="007A294F">
        <w:t xml:space="preserve">She conscious that her lord approved </w:t>
      </w:r>
    </w:p>
    <w:p w14:paraId="2CA39AB6" w14:textId="77777777" w:rsidR="007A294F" w:rsidRDefault="00BD6E04" w:rsidP="007A294F">
      <w:pPr>
        <w:pStyle w:val="Poetry"/>
      </w:pPr>
      <w:r w:rsidRPr="007A294F">
        <w:t xml:space="preserve">Her going, with great rapture moved, </w:t>
      </w:r>
    </w:p>
    <w:p w14:paraId="26628E40" w14:textId="77777777" w:rsidR="007A294F" w:rsidRDefault="00BD6E04" w:rsidP="007A294F">
      <w:pPr>
        <w:pStyle w:val="Poetry"/>
      </w:pPr>
      <w:r w:rsidRPr="007A294F">
        <w:t xml:space="preserve">Hastened within, without delay, </w:t>
      </w:r>
    </w:p>
    <w:p w14:paraId="3BFA1233" w14:textId="1B7303B9" w:rsidR="00BD6E04" w:rsidRPr="007A294F" w:rsidRDefault="00BD6E04" w:rsidP="007A294F">
      <w:pPr>
        <w:pStyle w:val="Poetry"/>
      </w:pPr>
      <w:r w:rsidRPr="007A294F">
        <w:t>Prepared to give their wealth away.</w:t>
      </w:r>
    </w:p>
    <w:p w14:paraId="03990586" w14:textId="77777777" w:rsidR="00BD6E04" w:rsidRDefault="00BD6E04" w:rsidP="00BD6E04">
      <w:pPr>
        <w:pStyle w:val="BodyText"/>
        <w:spacing w:before="11"/>
        <w:rPr>
          <w:sz w:val="10"/>
        </w:rPr>
      </w:pPr>
    </w:p>
    <w:p w14:paraId="4DBBFAA6" w14:textId="77777777" w:rsidR="00F85F76" w:rsidRDefault="00BD6E04" w:rsidP="00F85F76">
      <w:pPr>
        <w:pStyle w:val="Heading4"/>
      </w:pPr>
      <w:r>
        <w:t>Canto XXXI</w:t>
      </w:r>
    </w:p>
    <w:p w14:paraId="207594BD" w14:textId="3F8B9237" w:rsidR="00BD6E04" w:rsidRPr="00F85F76" w:rsidRDefault="00BD6E04" w:rsidP="00F85F76">
      <w:pPr>
        <w:pStyle w:val="Bodynoindent"/>
        <w:jc w:val="left"/>
        <w:rPr>
          <w:i/>
          <w:iCs/>
        </w:rPr>
      </w:pPr>
      <w:r w:rsidRPr="00F85F76">
        <w:rPr>
          <w:i/>
          <w:iCs/>
        </w:rPr>
        <w:t>Lakshman’s Prayer.</w:t>
      </w:r>
    </w:p>
    <w:p w14:paraId="6DBF6811" w14:textId="77777777" w:rsidR="00F85F76" w:rsidRDefault="00BD6E04" w:rsidP="00F85F76">
      <w:pPr>
        <w:pStyle w:val="Poetry"/>
      </w:pPr>
      <w:r>
        <w:t xml:space="preserve">When Lakshman, who had joined them there, </w:t>
      </w:r>
    </w:p>
    <w:p w14:paraId="59D7CCD5" w14:textId="68750EA3" w:rsidR="00BD6E04" w:rsidRDefault="00BD6E04" w:rsidP="00F85F76">
      <w:pPr>
        <w:pStyle w:val="Poetry"/>
      </w:pPr>
      <w:r>
        <w:t>Had heard the converse of the pair,</w:t>
      </w:r>
    </w:p>
    <w:p w14:paraId="4EA8C0DE" w14:textId="77777777" w:rsidR="00F85F76" w:rsidRDefault="00BD6E04" w:rsidP="00F85F76">
      <w:pPr>
        <w:pStyle w:val="Poetry"/>
      </w:pPr>
      <w:r>
        <w:t xml:space="preserve">His mien was changed, his eyes o’erflowed, </w:t>
      </w:r>
    </w:p>
    <w:p w14:paraId="46D9EDBB" w14:textId="630840BF" w:rsidR="00BD6E04" w:rsidRDefault="00BD6E04" w:rsidP="00F85F76">
      <w:pPr>
        <w:pStyle w:val="Poetry"/>
      </w:pPr>
      <w:r>
        <w:t>His breast no more could bear its load.</w:t>
      </w:r>
    </w:p>
    <w:p w14:paraId="3181FD6B" w14:textId="77777777" w:rsidR="00BD6E04" w:rsidRDefault="00BD6E04" w:rsidP="00F85F76">
      <w:pPr>
        <w:pStyle w:val="Poetry"/>
      </w:pPr>
      <w:r>
        <w:t>The</w:t>
      </w:r>
      <w:r>
        <w:rPr>
          <w:spacing w:val="-9"/>
        </w:rPr>
        <w:t xml:space="preserve"> </w:t>
      </w:r>
      <w:r>
        <w:t>son</w:t>
      </w:r>
      <w:r>
        <w:rPr>
          <w:spacing w:val="-8"/>
        </w:rPr>
        <w:t xml:space="preserve"> </w:t>
      </w:r>
      <w:r>
        <w:t>of</w:t>
      </w:r>
      <w:r>
        <w:rPr>
          <w:spacing w:val="-8"/>
        </w:rPr>
        <w:t xml:space="preserve"> </w:t>
      </w:r>
      <w:r>
        <w:t>Raghu,</w:t>
      </w:r>
      <w:r>
        <w:rPr>
          <w:spacing w:val="-8"/>
        </w:rPr>
        <w:t xml:space="preserve"> </w:t>
      </w:r>
      <w:r>
        <w:t>sore</w:t>
      </w:r>
      <w:r>
        <w:rPr>
          <w:spacing w:val="-8"/>
        </w:rPr>
        <w:t xml:space="preserve"> </w:t>
      </w:r>
      <w:r>
        <w:t>distressed,</w:t>
      </w:r>
    </w:p>
    <w:p w14:paraId="6D61FE42" w14:textId="77777777" w:rsidR="00F85F76" w:rsidRDefault="00BD6E04" w:rsidP="00F85F76">
      <w:pPr>
        <w:pStyle w:val="Poetry"/>
      </w:pPr>
      <w:r>
        <w:t xml:space="preserve">His </w:t>
      </w:r>
      <w:r>
        <w:rPr>
          <w:spacing w:val="-4"/>
        </w:rPr>
        <w:t xml:space="preserve">brother’s </w:t>
      </w:r>
      <w:r>
        <w:t>feet with fervour</w:t>
      </w:r>
      <w:r>
        <w:rPr>
          <w:spacing w:val="-10"/>
        </w:rPr>
        <w:t xml:space="preserve"> </w:t>
      </w:r>
      <w:r>
        <w:t xml:space="preserve">pressed, </w:t>
      </w:r>
    </w:p>
    <w:p w14:paraId="12EFACD7" w14:textId="77777777" w:rsidR="00F85F76" w:rsidRDefault="00BD6E04" w:rsidP="00F85F76">
      <w:pPr>
        <w:pStyle w:val="Poetry"/>
      </w:pPr>
      <w:r>
        <w:t>While thus to Sita he complained,</w:t>
      </w:r>
    </w:p>
    <w:p w14:paraId="62E3CD95" w14:textId="0FC66FE7" w:rsidR="00BD6E04" w:rsidRDefault="00BD6E04" w:rsidP="00F85F76">
      <w:pPr>
        <w:pStyle w:val="Poetry"/>
      </w:pPr>
      <w:r>
        <w:t>And him by lofty vows</w:t>
      </w:r>
      <w:r>
        <w:rPr>
          <w:spacing w:val="-10"/>
        </w:rPr>
        <w:t xml:space="preserve"> </w:t>
      </w:r>
      <w:r>
        <w:t>enchained:</w:t>
      </w:r>
    </w:p>
    <w:p w14:paraId="34C7CBBA" w14:textId="77777777" w:rsidR="00F85F76" w:rsidRDefault="00BD6E04" w:rsidP="00F85F76">
      <w:pPr>
        <w:pStyle w:val="Poetry"/>
      </w:pPr>
      <w:r>
        <w:t xml:space="preserve">“If thou wilt make the woods thy home, </w:t>
      </w:r>
    </w:p>
    <w:p w14:paraId="5852B38E" w14:textId="4ABFA272" w:rsidR="00BD6E04" w:rsidRDefault="00BD6E04" w:rsidP="00F85F76">
      <w:pPr>
        <w:pStyle w:val="Poetry"/>
      </w:pPr>
      <w:r>
        <w:t>Where elephant and roebuck roam,</w:t>
      </w:r>
    </w:p>
    <w:p w14:paraId="69D9344C" w14:textId="77777777" w:rsidR="00F85F76" w:rsidRDefault="00BD6E04" w:rsidP="00F85F76">
      <w:pPr>
        <w:pStyle w:val="Poetry"/>
      </w:pPr>
      <w:r>
        <w:t xml:space="preserve">I too this day will take my bow </w:t>
      </w:r>
    </w:p>
    <w:p w14:paraId="77BF3409" w14:textId="6FDF7004" w:rsidR="00BD6E04" w:rsidRDefault="00BD6E04" w:rsidP="00F85F76">
      <w:pPr>
        <w:pStyle w:val="Poetry"/>
      </w:pPr>
      <w:r>
        <w:t>And in the path before thee go.</w:t>
      </w:r>
    </w:p>
    <w:p w14:paraId="54CA46AE" w14:textId="77777777" w:rsidR="00F85F76" w:rsidRDefault="00BD6E04" w:rsidP="00F85F76">
      <w:pPr>
        <w:pStyle w:val="Poetry"/>
      </w:pPr>
      <w:r>
        <w:t xml:space="preserve">Our way will lie through forest ground </w:t>
      </w:r>
    </w:p>
    <w:p w14:paraId="65E4E518" w14:textId="77777777" w:rsidR="00F85F76" w:rsidRDefault="00BD6E04" w:rsidP="00F85F76">
      <w:pPr>
        <w:pStyle w:val="Poetry"/>
      </w:pPr>
      <w:r>
        <w:t xml:space="preserve">Where countless birds and beasts are found, </w:t>
      </w:r>
    </w:p>
    <w:p w14:paraId="7D3C3B38" w14:textId="6F0675DF" w:rsidR="00BD6E04" w:rsidRDefault="00BD6E04" w:rsidP="00F85F76">
      <w:pPr>
        <w:pStyle w:val="Poetry"/>
      </w:pPr>
      <w:r>
        <w:t>I heed not homes of Gods on high,</w:t>
      </w:r>
    </w:p>
    <w:p w14:paraId="3CDE5372" w14:textId="77777777" w:rsidR="00F85F76" w:rsidRDefault="00BD6E04" w:rsidP="00F85F76">
      <w:pPr>
        <w:pStyle w:val="Poetry"/>
      </w:pPr>
      <w:r>
        <w:t xml:space="preserve">I heed not life that cannot die, </w:t>
      </w:r>
    </w:p>
    <w:p w14:paraId="0AB8E096" w14:textId="1935B7F1" w:rsidR="00BD6E04" w:rsidRDefault="00BD6E04" w:rsidP="00F85F76">
      <w:pPr>
        <w:pStyle w:val="Poetry"/>
      </w:pPr>
      <w:r>
        <w:rPr>
          <w:spacing w:val="-3"/>
        </w:rPr>
        <w:t xml:space="preserve">Nor </w:t>
      </w:r>
      <w:r>
        <w:t xml:space="preserve">would I wish, with thee </w:t>
      </w:r>
      <w:r>
        <w:rPr>
          <w:spacing w:val="-9"/>
        </w:rPr>
        <w:t>away,</w:t>
      </w:r>
    </w:p>
    <w:p w14:paraId="718C9D1A" w14:textId="77777777" w:rsidR="00BD6E04" w:rsidRDefault="00BD6E04" w:rsidP="00F85F76">
      <w:pPr>
        <w:pStyle w:val="Poetry"/>
      </w:pPr>
      <w:r>
        <w:t>O’er the three worlds to stretch my sway.”</w:t>
      </w:r>
    </w:p>
    <w:p w14:paraId="3FF35C8C" w14:textId="77777777" w:rsidR="00F85F76" w:rsidRDefault="00F85F76" w:rsidP="00F85F76">
      <w:pPr>
        <w:pStyle w:val="Poetry"/>
      </w:pPr>
    </w:p>
    <w:p w14:paraId="7EFA7AF1" w14:textId="77777777" w:rsidR="00F85F76" w:rsidRDefault="00BD6E04" w:rsidP="00F85F76">
      <w:pPr>
        <w:pStyle w:val="Poetry"/>
      </w:pPr>
      <w:r>
        <w:t xml:space="preserve">Thus Lakshman spake, with earnest prayer </w:t>
      </w:r>
    </w:p>
    <w:p w14:paraId="3A73DAA4" w14:textId="763233CF" w:rsidR="00BD6E04" w:rsidRDefault="00BD6E04" w:rsidP="00F85F76">
      <w:pPr>
        <w:pStyle w:val="Poetry"/>
      </w:pPr>
      <w:r>
        <w:lastRenderedPageBreak/>
        <w:t>His brother’s woodland life to share.</w:t>
      </w:r>
    </w:p>
    <w:p w14:paraId="761E04A9" w14:textId="77C22604" w:rsidR="00BD6E04" w:rsidRPr="00F85F76" w:rsidRDefault="00BD6E04" w:rsidP="00F85F76">
      <w:pPr>
        <w:pStyle w:val="Poetry"/>
      </w:pPr>
      <w:r>
        <w:t>As Rama still his prayer denied</w:t>
      </w:r>
    </w:p>
    <w:p w14:paraId="2AE8AE2D" w14:textId="77777777" w:rsidR="00F85F76" w:rsidRDefault="00BD6E04" w:rsidP="00F85F76">
      <w:pPr>
        <w:pStyle w:val="Poetry"/>
      </w:pPr>
      <w:r>
        <w:t xml:space="preserve">Thou art my refuge: O, be kind, </w:t>
      </w:r>
    </w:p>
    <w:p w14:paraId="78A5CD37" w14:textId="6E39651B" w:rsidR="00BD6E04" w:rsidRDefault="00BD6E04" w:rsidP="00F85F76">
      <w:pPr>
        <w:pStyle w:val="Poetry"/>
      </w:pPr>
      <w:r>
        <w:t>Leave me not, dear my lord, behind.</w:t>
      </w:r>
    </w:p>
    <w:p w14:paraId="23E624C0" w14:textId="77777777" w:rsidR="00F85F76" w:rsidRDefault="00BD6E04" w:rsidP="00F85F76">
      <w:pPr>
        <w:pStyle w:val="Poetry"/>
      </w:pPr>
      <w:r>
        <w:t xml:space="preserve">Thou canst not, brother, if thou choose </w:t>
      </w:r>
    </w:p>
    <w:p w14:paraId="0BBEA0B5" w14:textId="3B6EC772" w:rsidR="00BD6E04" w:rsidRDefault="00BD6E04" w:rsidP="00F85F76">
      <w:pPr>
        <w:pStyle w:val="Poetry"/>
      </w:pPr>
      <w:r>
        <w:t>That I still live, my wish refuse.”</w:t>
      </w:r>
    </w:p>
    <w:p w14:paraId="1928904B" w14:textId="77777777" w:rsidR="00F85F76" w:rsidRDefault="00BD6E04" w:rsidP="00F85F76">
      <w:pPr>
        <w:pStyle w:val="Poetry"/>
        <w:rPr>
          <w:spacing w:val="-3"/>
        </w:rPr>
      </w:pPr>
      <w:r>
        <w:t>The glorious chief his speech</w:t>
      </w:r>
      <w:r>
        <w:rPr>
          <w:spacing w:val="-21"/>
        </w:rPr>
        <w:t xml:space="preserve"> </w:t>
      </w:r>
      <w:r>
        <w:rPr>
          <w:spacing w:val="-3"/>
        </w:rPr>
        <w:t xml:space="preserve">renewed </w:t>
      </w:r>
    </w:p>
    <w:p w14:paraId="2B27FE9F" w14:textId="4F1CA667" w:rsidR="00BD6E04" w:rsidRDefault="00BD6E04" w:rsidP="00F85F76">
      <w:pPr>
        <w:pStyle w:val="Poetry"/>
      </w:pPr>
      <w:r>
        <w:rPr>
          <w:spacing w:val="-11"/>
        </w:rPr>
        <w:t xml:space="preserve">To </w:t>
      </w:r>
      <w:r>
        <w:t>faithful Lakshman as he</w:t>
      </w:r>
      <w:r>
        <w:rPr>
          <w:spacing w:val="8"/>
        </w:rPr>
        <w:t xml:space="preserve"> </w:t>
      </w:r>
      <w:r>
        <w:t>sued,</w:t>
      </w:r>
    </w:p>
    <w:p w14:paraId="230891DD" w14:textId="77777777" w:rsidR="00F85F76" w:rsidRDefault="00BD6E04" w:rsidP="00F85F76">
      <w:pPr>
        <w:pStyle w:val="Poetry"/>
      </w:pPr>
      <w:r>
        <w:t xml:space="preserve">And on the eyes of Rama gazed </w:t>
      </w:r>
    </w:p>
    <w:p w14:paraId="50251C43" w14:textId="77777777" w:rsidR="00F85F76" w:rsidRDefault="00BD6E04" w:rsidP="00F85F76">
      <w:pPr>
        <w:pStyle w:val="Poetry"/>
      </w:pPr>
      <w:r>
        <w:t>Longing to lead, with hands</w:t>
      </w:r>
      <w:r>
        <w:rPr>
          <w:spacing w:val="-22"/>
        </w:rPr>
        <w:t xml:space="preserve"> </w:t>
      </w:r>
      <w:r>
        <w:t xml:space="preserve">upraised: </w:t>
      </w:r>
    </w:p>
    <w:p w14:paraId="126F9F54" w14:textId="77777777" w:rsidR="00F85F76" w:rsidRDefault="00BD6E04" w:rsidP="00F85F76">
      <w:pPr>
        <w:pStyle w:val="Poetry"/>
        <w:rPr>
          <w:spacing w:val="-3"/>
        </w:rPr>
      </w:pPr>
      <w:r>
        <w:t xml:space="preserve">“Thou art a hero just and </w:t>
      </w:r>
      <w:r>
        <w:rPr>
          <w:spacing w:val="-3"/>
        </w:rPr>
        <w:t xml:space="preserve">dear, </w:t>
      </w:r>
    </w:p>
    <w:p w14:paraId="3A6419BC" w14:textId="77777777" w:rsidR="00F85F76" w:rsidRDefault="00BD6E04" w:rsidP="00F85F76">
      <w:pPr>
        <w:pStyle w:val="Poetry"/>
      </w:pPr>
      <w:r>
        <w:t xml:space="preserve">Whose steps to </w:t>
      </w:r>
      <w:r>
        <w:rPr>
          <w:spacing w:val="-5"/>
        </w:rPr>
        <w:t xml:space="preserve">virtue’s </w:t>
      </w:r>
      <w:r>
        <w:t xml:space="preserve">path adhere, </w:t>
      </w:r>
    </w:p>
    <w:p w14:paraId="385FDC73" w14:textId="5F4021F8" w:rsidR="00BD6E04" w:rsidRDefault="00BD6E04" w:rsidP="00F85F76">
      <w:pPr>
        <w:pStyle w:val="Poetry"/>
      </w:pPr>
      <w:r>
        <w:t xml:space="preserve">Loved as </w:t>
      </w:r>
      <w:r>
        <w:rPr>
          <w:spacing w:val="-3"/>
        </w:rPr>
        <w:t xml:space="preserve">my </w:t>
      </w:r>
      <w:r>
        <w:t>life till life shall</w:t>
      </w:r>
      <w:r>
        <w:rPr>
          <w:spacing w:val="-2"/>
        </w:rPr>
        <w:t xml:space="preserve"> </w:t>
      </w:r>
      <w:r>
        <w:t>end,</w:t>
      </w:r>
    </w:p>
    <w:p w14:paraId="7565A555" w14:textId="77777777" w:rsidR="00F85F76" w:rsidRDefault="00BD6E04" w:rsidP="00F85F76">
      <w:pPr>
        <w:pStyle w:val="Poetry"/>
      </w:pPr>
      <w:r>
        <w:rPr>
          <w:spacing w:val="-4"/>
        </w:rPr>
        <w:t xml:space="preserve">My </w:t>
      </w:r>
      <w:r>
        <w:t xml:space="preserve">faithful brother and </w:t>
      </w:r>
      <w:r>
        <w:rPr>
          <w:spacing w:val="-3"/>
        </w:rPr>
        <w:t xml:space="preserve">my </w:t>
      </w:r>
      <w:r>
        <w:t xml:space="preserve">friend. </w:t>
      </w:r>
    </w:p>
    <w:p w14:paraId="17AFB209" w14:textId="77777777" w:rsidR="00F85F76" w:rsidRDefault="00BD6E04" w:rsidP="00F85F76">
      <w:pPr>
        <w:pStyle w:val="Poetry"/>
      </w:pPr>
      <w:r>
        <w:t xml:space="preserve">If to the woods thou take thy way </w:t>
      </w:r>
    </w:p>
    <w:p w14:paraId="229F2C9A" w14:textId="77777777" w:rsidR="00F85F76" w:rsidRDefault="00BD6E04" w:rsidP="00F85F76">
      <w:pPr>
        <w:pStyle w:val="Poetry"/>
        <w:rPr>
          <w:spacing w:val="-4"/>
        </w:rPr>
      </w:pPr>
      <w:r>
        <w:rPr>
          <w:spacing w:val="-3"/>
        </w:rPr>
        <w:t xml:space="preserve">With </w:t>
      </w:r>
      <w:r>
        <w:t xml:space="preserve">Sita and with me </w:t>
      </w:r>
      <w:r>
        <w:rPr>
          <w:spacing w:val="-4"/>
        </w:rPr>
        <w:t xml:space="preserve">to-day, </w:t>
      </w:r>
    </w:p>
    <w:p w14:paraId="528DF92F" w14:textId="77777777" w:rsidR="00F85F76" w:rsidRDefault="00BD6E04" w:rsidP="00F85F76">
      <w:pPr>
        <w:pStyle w:val="Poetry"/>
      </w:pPr>
      <w:r>
        <w:t xml:space="preserve">Who for Kauśalya will provide, </w:t>
      </w:r>
    </w:p>
    <w:p w14:paraId="4DEB5F0D" w14:textId="77777777" w:rsidR="00F85F76" w:rsidRDefault="00BD6E04" w:rsidP="00F85F76">
      <w:pPr>
        <w:pStyle w:val="Poetry"/>
        <w:rPr>
          <w:spacing w:val="-3"/>
        </w:rPr>
      </w:pPr>
      <w:r>
        <w:t xml:space="preserve">And guard the good </w:t>
      </w:r>
      <w:r>
        <w:rPr>
          <w:spacing w:val="-5"/>
        </w:rPr>
        <w:t xml:space="preserve">Sumitra’s </w:t>
      </w:r>
      <w:r>
        <w:rPr>
          <w:spacing w:val="-3"/>
        </w:rPr>
        <w:t xml:space="preserve">side? </w:t>
      </w:r>
    </w:p>
    <w:p w14:paraId="5098F494" w14:textId="2B9D55A5" w:rsidR="00BD6E04" w:rsidRDefault="00BD6E04" w:rsidP="00F85F76">
      <w:pPr>
        <w:pStyle w:val="Poetry"/>
      </w:pPr>
      <w:r>
        <w:t>The lord of earth, of mighty</w:t>
      </w:r>
      <w:r>
        <w:rPr>
          <w:spacing w:val="-24"/>
        </w:rPr>
        <w:t xml:space="preserve"> </w:t>
      </w:r>
      <w:r>
        <w:rPr>
          <w:spacing w:val="-4"/>
        </w:rPr>
        <w:t>power,</w:t>
      </w:r>
    </w:p>
    <w:p w14:paraId="765EF19C" w14:textId="77777777" w:rsidR="00F85F76" w:rsidRDefault="00BD6E04" w:rsidP="00F85F76">
      <w:pPr>
        <w:pStyle w:val="Poetry"/>
      </w:pPr>
      <w:r>
        <w:t xml:space="preserve">Who sends good things in plenteous shower, </w:t>
      </w:r>
    </w:p>
    <w:p w14:paraId="16EBB293" w14:textId="59AA53D5" w:rsidR="00BD6E04" w:rsidRDefault="00BD6E04" w:rsidP="00F85F76">
      <w:pPr>
        <w:pStyle w:val="Poetry"/>
      </w:pPr>
      <w:r>
        <w:t>As Indra pours the grateful rain,</w:t>
      </w:r>
    </w:p>
    <w:p w14:paraId="3457251F" w14:textId="77777777" w:rsidR="00F85F76" w:rsidRDefault="00BD6E04" w:rsidP="00F85F76">
      <w:pPr>
        <w:pStyle w:val="Poetry"/>
        <w:rPr>
          <w:spacing w:val="-3"/>
        </w:rPr>
      </w:pPr>
      <w:r>
        <w:t xml:space="preserve">A captive lies in </w:t>
      </w:r>
      <w:r>
        <w:rPr>
          <w:spacing w:val="-5"/>
        </w:rPr>
        <w:t xml:space="preserve">passion’s </w:t>
      </w:r>
      <w:r>
        <w:rPr>
          <w:spacing w:val="-3"/>
        </w:rPr>
        <w:t xml:space="preserve">chain. </w:t>
      </w:r>
    </w:p>
    <w:p w14:paraId="11A716C5" w14:textId="77777777" w:rsidR="00F85F76" w:rsidRDefault="00BD6E04" w:rsidP="00F85F76">
      <w:pPr>
        <w:pStyle w:val="Poetry"/>
      </w:pPr>
      <w:r>
        <w:t xml:space="preserve">The power imperial for her son </w:t>
      </w:r>
    </w:p>
    <w:p w14:paraId="6B2E7EF3" w14:textId="4341130C" w:rsidR="00BD6E04" w:rsidRDefault="00BD6E04" w:rsidP="00F85F76">
      <w:pPr>
        <w:pStyle w:val="Poetry"/>
      </w:pPr>
      <w:r>
        <w:rPr>
          <w:spacing w:val="-3"/>
        </w:rPr>
        <w:t xml:space="preserve">Has </w:t>
      </w:r>
      <w:r>
        <w:rPr>
          <w:spacing w:val="-4"/>
        </w:rPr>
        <w:t xml:space="preserve">Aśvapati’s </w:t>
      </w:r>
      <w:r>
        <w:t>daughter</w:t>
      </w:r>
      <w:r w:rsidR="00F85F76">
        <w:rPr>
          <w:rStyle w:val="FootnoteReference"/>
        </w:rPr>
        <w:footnoteReference w:id="22"/>
      </w:r>
      <w:r w:rsidR="00F85F76">
        <w:t xml:space="preserve"> </w:t>
      </w:r>
      <w:r>
        <w:t>won,</w:t>
      </w:r>
    </w:p>
    <w:p w14:paraId="1BF3EBF5" w14:textId="77777777" w:rsidR="00FF15BC" w:rsidRDefault="00BD6E04" w:rsidP="00F85F76">
      <w:pPr>
        <w:pStyle w:val="Poetry"/>
      </w:pPr>
      <w:r>
        <w:t xml:space="preserve">And she, proud queen, will little heed </w:t>
      </w:r>
    </w:p>
    <w:p w14:paraId="71C93067" w14:textId="41ACC44F" w:rsidR="00BD6E04" w:rsidRDefault="00BD6E04" w:rsidP="00F85F76">
      <w:pPr>
        <w:pStyle w:val="Poetry"/>
      </w:pPr>
      <w:r>
        <w:t>Her miserable rivals’ need.</w:t>
      </w:r>
    </w:p>
    <w:p w14:paraId="4E52D0A2" w14:textId="77777777" w:rsidR="00BD6E04" w:rsidRDefault="00BD6E04" w:rsidP="00F85F76">
      <w:pPr>
        <w:pStyle w:val="Poetry"/>
      </w:pPr>
      <w:r>
        <w:t>So Bharat, ruler of the land,</w:t>
      </w:r>
    </w:p>
    <w:p w14:paraId="158DDC92" w14:textId="77777777" w:rsidR="00F85F76" w:rsidRDefault="00BD6E04" w:rsidP="00F85F76">
      <w:pPr>
        <w:pStyle w:val="Poetry"/>
      </w:pPr>
      <w:r>
        <w:t xml:space="preserve">By Queen Kaikeyi’s side will stand, </w:t>
      </w:r>
    </w:p>
    <w:p w14:paraId="684A4D86" w14:textId="77777777" w:rsidR="00F85F76" w:rsidRDefault="00BD6E04" w:rsidP="00F85F76">
      <w:pPr>
        <w:pStyle w:val="Poetry"/>
      </w:pPr>
      <w:r>
        <w:t xml:space="preserve">Nor of those two will ever think, </w:t>
      </w:r>
    </w:p>
    <w:p w14:paraId="0BAB9332" w14:textId="77777777" w:rsidR="00F85F76" w:rsidRDefault="00BD6E04" w:rsidP="00F85F76">
      <w:pPr>
        <w:pStyle w:val="Poetry"/>
      </w:pPr>
      <w:r>
        <w:t xml:space="preserve">While grieving in despair they sink. </w:t>
      </w:r>
    </w:p>
    <w:p w14:paraId="74464E81" w14:textId="77777777" w:rsidR="00F85F76" w:rsidRDefault="00BD6E04" w:rsidP="00F85F76">
      <w:pPr>
        <w:pStyle w:val="Poetry"/>
      </w:pPr>
      <w:r>
        <w:t xml:space="preserve">Now, Lakshman, as thy love decrees, </w:t>
      </w:r>
    </w:p>
    <w:p w14:paraId="25BA0DFF" w14:textId="77777777" w:rsidR="00F85F76" w:rsidRDefault="00BD6E04" w:rsidP="00F85F76">
      <w:pPr>
        <w:pStyle w:val="Poetry"/>
      </w:pPr>
      <w:r>
        <w:t xml:space="preserve">Or else the monarch’s heart to please, </w:t>
      </w:r>
    </w:p>
    <w:p w14:paraId="5A1AC25F" w14:textId="483EA12D" w:rsidR="00BD6E04" w:rsidRDefault="00BD6E04" w:rsidP="00F85F76">
      <w:pPr>
        <w:pStyle w:val="Poetry"/>
      </w:pPr>
      <w:r>
        <w:lastRenderedPageBreak/>
        <w:t>Follow this counsel and protect</w:t>
      </w:r>
    </w:p>
    <w:p w14:paraId="3AFBEA0F" w14:textId="77777777" w:rsidR="00F85F76" w:rsidRDefault="00BD6E04" w:rsidP="00F85F76">
      <w:pPr>
        <w:pStyle w:val="Poetry"/>
      </w:pPr>
      <w:r>
        <w:t xml:space="preserve">My honoured mother from neglect. </w:t>
      </w:r>
    </w:p>
    <w:p w14:paraId="4F9FA973" w14:textId="6DB7B086" w:rsidR="00BD6E04" w:rsidRDefault="00BD6E04" w:rsidP="00F85F76">
      <w:pPr>
        <w:pStyle w:val="Poetry"/>
      </w:pPr>
      <w:r>
        <w:t>So thou, while not to me alone</w:t>
      </w:r>
    </w:p>
    <w:p w14:paraId="0D780756" w14:textId="77777777" w:rsidR="00F85F76" w:rsidRDefault="00BD6E04" w:rsidP="00F85F76">
      <w:pPr>
        <w:pStyle w:val="Poetry"/>
      </w:pPr>
      <w:r>
        <w:t xml:space="preserve">Thy great affection will be shown, </w:t>
      </w:r>
    </w:p>
    <w:p w14:paraId="3B34930B" w14:textId="6D4F1225" w:rsidR="00BD6E04" w:rsidRDefault="00BD6E04" w:rsidP="00F85F76">
      <w:pPr>
        <w:pStyle w:val="Poetry"/>
      </w:pPr>
      <w:r>
        <w:t>To highest duty wilt adhere</w:t>
      </w:r>
    </w:p>
    <w:p w14:paraId="29AA5B4F" w14:textId="77777777" w:rsidR="00F85F76" w:rsidRDefault="00BD6E04" w:rsidP="00F85F76">
      <w:pPr>
        <w:pStyle w:val="Poetry"/>
      </w:pPr>
      <w:r>
        <w:t xml:space="preserve">By serving those thou shouldst revere. </w:t>
      </w:r>
    </w:p>
    <w:p w14:paraId="6AF9E6E8" w14:textId="50BE2550" w:rsidR="00BD6E04" w:rsidRDefault="00BD6E04" w:rsidP="00F85F76">
      <w:pPr>
        <w:pStyle w:val="Poetry"/>
      </w:pPr>
      <w:r>
        <w:t>Now, son of Raghu, for my sake</w:t>
      </w:r>
    </w:p>
    <w:p w14:paraId="7D32ADEC" w14:textId="77777777" w:rsidR="00F85F76" w:rsidRDefault="00BD6E04" w:rsidP="00F85F76">
      <w:pPr>
        <w:pStyle w:val="Poetry"/>
      </w:pPr>
      <w:r>
        <w:t xml:space="preserve">Obey this one request I make, </w:t>
      </w:r>
    </w:p>
    <w:p w14:paraId="7460D7EE" w14:textId="77777777" w:rsidR="00F85F76" w:rsidRDefault="00BD6E04" w:rsidP="00F85F76">
      <w:pPr>
        <w:pStyle w:val="Poetry"/>
      </w:pPr>
      <w:r>
        <w:t xml:space="preserve">Or, of her darling son bereft, </w:t>
      </w:r>
    </w:p>
    <w:p w14:paraId="101C514A" w14:textId="1C473FA2" w:rsidR="00BD6E04" w:rsidRDefault="00BD6E04" w:rsidP="00F85F76">
      <w:pPr>
        <w:pStyle w:val="Poetry"/>
      </w:pPr>
      <w:r>
        <w:t>Kauśalya has no comfort left.”</w:t>
      </w:r>
    </w:p>
    <w:p w14:paraId="7B278FD9" w14:textId="77777777" w:rsidR="00F85F76" w:rsidRDefault="00F85F76" w:rsidP="00F85F76">
      <w:pPr>
        <w:pStyle w:val="Poetry"/>
      </w:pPr>
    </w:p>
    <w:p w14:paraId="50460DA4" w14:textId="77777777" w:rsidR="00F85F76" w:rsidRDefault="00BD6E04" w:rsidP="00F85F76">
      <w:pPr>
        <w:pStyle w:val="Poetry"/>
        <w:rPr>
          <w:spacing w:val="-3"/>
        </w:rPr>
      </w:pPr>
      <w:r>
        <w:t xml:space="preserve">The faithful Lakshman, thus </w:t>
      </w:r>
      <w:r>
        <w:rPr>
          <w:spacing w:val="-3"/>
        </w:rPr>
        <w:t xml:space="preserve">addressed </w:t>
      </w:r>
    </w:p>
    <w:p w14:paraId="75B95CD8" w14:textId="77777777" w:rsidR="00F85F76" w:rsidRDefault="00BD6E04" w:rsidP="00F85F76">
      <w:pPr>
        <w:pStyle w:val="Poetry"/>
      </w:pPr>
      <w:r>
        <w:t xml:space="preserve">In gentle words which love expressed, </w:t>
      </w:r>
    </w:p>
    <w:p w14:paraId="213363DC" w14:textId="77777777" w:rsidR="00F85F76" w:rsidRDefault="00BD6E04" w:rsidP="00F85F76">
      <w:pPr>
        <w:pStyle w:val="Poetry"/>
      </w:pPr>
      <w:r>
        <w:rPr>
          <w:spacing w:val="-11"/>
        </w:rPr>
        <w:t xml:space="preserve">To </w:t>
      </w:r>
      <w:r>
        <w:t xml:space="preserve">him in lore of language learned, </w:t>
      </w:r>
    </w:p>
    <w:p w14:paraId="296732DD" w14:textId="632BC50D" w:rsidR="00BD6E04" w:rsidRDefault="00BD6E04" w:rsidP="00F85F76">
      <w:pPr>
        <w:pStyle w:val="Poetry"/>
      </w:pPr>
      <w:r>
        <w:t xml:space="preserve">His </w:t>
      </w:r>
      <w:r>
        <w:rPr>
          <w:spacing w:val="-3"/>
        </w:rPr>
        <w:t xml:space="preserve">answer, </w:t>
      </w:r>
      <w:r>
        <w:t>eloquent,</w:t>
      </w:r>
      <w:r>
        <w:rPr>
          <w:spacing w:val="-1"/>
        </w:rPr>
        <w:t xml:space="preserve"> </w:t>
      </w:r>
      <w:r>
        <w:t>returned:</w:t>
      </w:r>
    </w:p>
    <w:p w14:paraId="20C711C1" w14:textId="77777777" w:rsidR="00F85F76" w:rsidRDefault="00F85F76" w:rsidP="00F85F76">
      <w:pPr>
        <w:pStyle w:val="Poetry"/>
        <w:rPr>
          <w:spacing w:val="-7"/>
        </w:rPr>
      </w:pPr>
    </w:p>
    <w:p w14:paraId="0CAF4C42" w14:textId="77777777" w:rsidR="00F85F76" w:rsidRDefault="00BD6E04" w:rsidP="00F85F76">
      <w:pPr>
        <w:pStyle w:val="Poetry"/>
      </w:pPr>
      <w:r>
        <w:rPr>
          <w:spacing w:val="-7"/>
        </w:rPr>
        <w:t xml:space="preserve">“Nay, </w:t>
      </w:r>
      <w:r>
        <w:t xml:space="preserve">through thy might each queen will share </w:t>
      </w:r>
    </w:p>
    <w:p w14:paraId="77171DDA" w14:textId="1000E073" w:rsidR="00BD6E04" w:rsidRDefault="00BD6E04" w:rsidP="00F85F76">
      <w:pPr>
        <w:pStyle w:val="Poetry"/>
      </w:pPr>
      <w:r>
        <w:rPr>
          <w:spacing w:val="-3"/>
        </w:rPr>
        <w:t xml:space="preserve">Attentive </w:t>
      </w:r>
      <w:r>
        <w:rPr>
          <w:spacing w:val="-5"/>
        </w:rPr>
        <w:t xml:space="preserve">Bharat’s </w:t>
      </w:r>
      <w:r>
        <w:t>love and</w:t>
      </w:r>
      <w:r>
        <w:rPr>
          <w:spacing w:val="6"/>
        </w:rPr>
        <w:t xml:space="preserve"> </w:t>
      </w:r>
      <w:r>
        <w:t>care,</w:t>
      </w:r>
    </w:p>
    <w:p w14:paraId="647B3848" w14:textId="77777777" w:rsidR="00F85F76" w:rsidRDefault="00BD6E04" w:rsidP="00F85F76">
      <w:pPr>
        <w:pStyle w:val="Poetry"/>
      </w:pPr>
      <w:r>
        <w:t xml:space="preserve">Should Bharat, raised as king to sway </w:t>
      </w:r>
    </w:p>
    <w:p w14:paraId="1BD58302" w14:textId="77777777" w:rsidR="00F85F76" w:rsidRDefault="00BD6E04" w:rsidP="00F85F76">
      <w:pPr>
        <w:pStyle w:val="Poetry"/>
      </w:pPr>
      <w:r>
        <w:t xml:space="preserve">This noblest realm, his trust betray, </w:t>
      </w:r>
    </w:p>
    <w:p w14:paraId="16DD8F6B" w14:textId="77777777" w:rsidR="00F85F76" w:rsidRDefault="00BD6E04" w:rsidP="00F85F76">
      <w:pPr>
        <w:pStyle w:val="Poetry"/>
      </w:pPr>
      <w:r>
        <w:t xml:space="preserve">Nor for their safety well provide, </w:t>
      </w:r>
    </w:p>
    <w:p w14:paraId="713F8C63" w14:textId="77777777" w:rsidR="00F85F76" w:rsidRDefault="00BD6E04" w:rsidP="00F85F76">
      <w:pPr>
        <w:pStyle w:val="Poetry"/>
      </w:pPr>
      <w:r>
        <w:t xml:space="preserve">Seduced by ill-suggesting pride, </w:t>
      </w:r>
    </w:p>
    <w:p w14:paraId="5E579766" w14:textId="77777777" w:rsidR="00F85F76" w:rsidRDefault="00BD6E04" w:rsidP="00F85F76">
      <w:pPr>
        <w:pStyle w:val="Poetry"/>
      </w:pPr>
      <w:r>
        <w:t xml:space="preserve">Doubt not my vengeful hand shall kill </w:t>
      </w:r>
    </w:p>
    <w:p w14:paraId="0B49029D" w14:textId="77777777" w:rsidR="00F85F76" w:rsidRDefault="00BD6E04" w:rsidP="00F85F76">
      <w:pPr>
        <w:pStyle w:val="Poetry"/>
      </w:pPr>
      <w:r>
        <w:t xml:space="preserve">The cruel wretch who counsels ill— </w:t>
      </w:r>
    </w:p>
    <w:p w14:paraId="511D772A" w14:textId="0AF5E9CD" w:rsidR="00BD6E04" w:rsidRPr="00F85F76" w:rsidRDefault="00BD6E04" w:rsidP="00F85F76">
      <w:pPr>
        <w:pStyle w:val="Poetry"/>
      </w:pPr>
      <w:r>
        <w:t>Kill him and all who lend him aid,</w:t>
      </w:r>
    </w:p>
    <w:p w14:paraId="69DE185D" w14:textId="77777777" w:rsidR="00F85F76" w:rsidRDefault="00BD6E04" w:rsidP="00F85F76">
      <w:pPr>
        <w:pStyle w:val="Poetry"/>
      </w:pPr>
      <w:r>
        <w:t xml:space="preserve">And the three worlds in league arrayed. </w:t>
      </w:r>
    </w:p>
    <w:p w14:paraId="72716C15" w14:textId="171709C2" w:rsidR="00BD6E04" w:rsidRDefault="00BD6E04" w:rsidP="00F85F76">
      <w:pPr>
        <w:pStyle w:val="Poetry"/>
      </w:pPr>
      <w:r>
        <w:t>And good Kauśalya well can fee</w:t>
      </w:r>
    </w:p>
    <w:p w14:paraId="6E8954E1" w14:textId="77777777" w:rsidR="00F85F76" w:rsidRDefault="00BD6E04" w:rsidP="00F85F76">
      <w:pPr>
        <w:pStyle w:val="Poetry"/>
      </w:pPr>
      <w:r>
        <w:t xml:space="preserve">A thousand champions like to me. </w:t>
      </w:r>
    </w:p>
    <w:p w14:paraId="3FFA0307" w14:textId="77777777" w:rsidR="00F85F76" w:rsidRDefault="00BD6E04" w:rsidP="00F85F76">
      <w:pPr>
        <w:pStyle w:val="Poetry"/>
      </w:pPr>
      <w:r>
        <w:t xml:space="preserve">A thousand hamlets rich in grain </w:t>
      </w:r>
    </w:p>
    <w:p w14:paraId="09F51F9E" w14:textId="77777777" w:rsidR="00F85F76" w:rsidRDefault="00BD6E04" w:rsidP="00F85F76">
      <w:pPr>
        <w:pStyle w:val="Poetry"/>
      </w:pPr>
      <w:r>
        <w:t xml:space="preserve">The station of that queen maintain. </w:t>
      </w:r>
    </w:p>
    <w:p w14:paraId="4659ECEE" w14:textId="77777777" w:rsidR="00F85F76" w:rsidRDefault="00BD6E04" w:rsidP="00F85F76">
      <w:pPr>
        <w:pStyle w:val="Poetry"/>
      </w:pPr>
      <w:r>
        <w:t xml:space="preserve">She may, and my dear mother too, </w:t>
      </w:r>
    </w:p>
    <w:p w14:paraId="044C5C11" w14:textId="1BCA98F0" w:rsidR="00BD6E04" w:rsidRDefault="00BD6E04" w:rsidP="00F85F76">
      <w:pPr>
        <w:pStyle w:val="Poetry"/>
      </w:pPr>
      <w:r>
        <w:t>Live on the ample revenue.</w:t>
      </w:r>
    </w:p>
    <w:p w14:paraId="0074A42A" w14:textId="77777777" w:rsidR="00BD6E04" w:rsidRDefault="00BD6E04" w:rsidP="00F85F76">
      <w:pPr>
        <w:pStyle w:val="Poetry"/>
      </w:pPr>
      <w:r>
        <w:t>Then let me follow thee: herein:</w:t>
      </w:r>
    </w:p>
    <w:p w14:paraId="6143B15F" w14:textId="77777777" w:rsidR="00F85F76" w:rsidRDefault="00BD6E04" w:rsidP="00F85F76">
      <w:pPr>
        <w:pStyle w:val="Poetry"/>
      </w:pPr>
      <w:r>
        <w:t xml:space="preserve">Is naught that may resemble sin. </w:t>
      </w:r>
    </w:p>
    <w:p w14:paraId="15CA8446" w14:textId="02E333B7" w:rsidR="00BD6E04" w:rsidRDefault="00BD6E04" w:rsidP="00F85F76">
      <w:pPr>
        <w:pStyle w:val="Poetry"/>
      </w:pPr>
      <w:r>
        <w:lastRenderedPageBreak/>
        <w:t>So shall I in my wish succeed,</w:t>
      </w:r>
    </w:p>
    <w:p w14:paraId="603C1A0A" w14:textId="77777777" w:rsidR="00F85F76" w:rsidRDefault="00BD6E04" w:rsidP="00F85F76">
      <w:pPr>
        <w:pStyle w:val="Poetry"/>
      </w:pPr>
      <w:r>
        <w:t xml:space="preserve">And aid, perhaps, my brother’s need. </w:t>
      </w:r>
    </w:p>
    <w:p w14:paraId="69A4FC4F" w14:textId="77777777" w:rsidR="00F85F76" w:rsidRDefault="00BD6E04" w:rsidP="00F85F76">
      <w:pPr>
        <w:pStyle w:val="Poetry"/>
      </w:pPr>
      <w:r>
        <w:t xml:space="preserve">My bow and quiver well supplied </w:t>
      </w:r>
    </w:p>
    <w:p w14:paraId="154140EF" w14:textId="7CBFEAF0" w:rsidR="00BD6E04" w:rsidRDefault="00BD6E04" w:rsidP="00F85F76">
      <w:pPr>
        <w:pStyle w:val="Poetry"/>
      </w:pPr>
      <w:r>
        <w:t>With arrows hanging at my side,</w:t>
      </w:r>
    </w:p>
    <w:p w14:paraId="66D711DD" w14:textId="77777777" w:rsidR="00F85F76" w:rsidRDefault="00BD6E04" w:rsidP="00F85F76">
      <w:pPr>
        <w:pStyle w:val="Poetry"/>
      </w:pPr>
      <w:r>
        <w:t xml:space="preserve">My hands shall spade and basket bear, </w:t>
      </w:r>
    </w:p>
    <w:p w14:paraId="0364C517" w14:textId="79705E1A" w:rsidR="00BD6E04" w:rsidRDefault="00BD6E04" w:rsidP="00F85F76">
      <w:pPr>
        <w:pStyle w:val="Poetry"/>
      </w:pPr>
      <w:r>
        <w:t>And for thy feet the way prepare.</w:t>
      </w:r>
    </w:p>
    <w:p w14:paraId="07FA54E1" w14:textId="77777777" w:rsidR="00F85F76" w:rsidRDefault="00BD6E04" w:rsidP="00F85F76">
      <w:pPr>
        <w:pStyle w:val="Poetry"/>
      </w:pPr>
      <w:r>
        <w:t xml:space="preserve">I’ll bring thee roots and berries sweet. </w:t>
      </w:r>
    </w:p>
    <w:p w14:paraId="20130F41" w14:textId="77777777" w:rsidR="00F85F76" w:rsidRDefault="00BD6E04" w:rsidP="00F85F76">
      <w:pPr>
        <w:pStyle w:val="Poetry"/>
        <w:rPr>
          <w:spacing w:val="-4"/>
        </w:rPr>
      </w:pPr>
      <w:r>
        <w:t xml:space="preserve">And woodland fare which hermits </w:t>
      </w:r>
      <w:r>
        <w:rPr>
          <w:spacing w:val="-4"/>
        </w:rPr>
        <w:t xml:space="preserve">eat. </w:t>
      </w:r>
    </w:p>
    <w:p w14:paraId="3E0EDE17" w14:textId="77777777" w:rsidR="00F85F76" w:rsidRDefault="00BD6E04" w:rsidP="00F85F76">
      <w:pPr>
        <w:pStyle w:val="Poetry"/>
      </w:pPr>
      <w:r>
        <w:t xml:space="preserve">Thou shall with thy </w:t>
      </w:r>
      <w:r>
        <w:rPr>
          <w:spacing w:val="-3"/>
        </w:rPr>
        <w:t xml:space="preserve">Videhan </w:t>
      </w:r>
      <w:r>
        <w:t xml:space="preserve">spouse </w:t>
      </w:r>
    </w:p>
    <w:p w14:paraId="301102E4" w14:textId="77777777" w:rsidR="00F85F76" w:rsidRDefault="00BD6E04" w:rsidP="00F85F76">
      <w:pPr>
        <w:pStyle w:val="Poetry"/>
      </w:pPr>
      <w:r>
        <w:t xml:space="preserve">Recline upon the </w:t>
      </w:r>
      <w:r>
        <w:rPr>
          <w:spacing w:val="-5"/>
        </w:rPr>
        <w:t xml:space="preserve">mountain’s </w:t>
      </w:r>
      <w:r>
        <w:t xml:space="preserve">brows; </w:t>
      </w:r>
    </w:p>
    <w:p w14:paraId="3CD31862" w14:textId="77777777" w:rsidR="00F85F76" w:rsidRDefault="00BD6E04" w:rsidP="00F85F76">
      <w:pPr>
        <w:pStyle w:val="Poetry"/>
      </w:pPr>
      <w:r>
        <w:t xml:space="preserve">Be mine the toil, be mine to keep </w:t>
      </w:r>
    </w:p>
    <w:p w14:paraId="4BE9BE49" w14:textId="17A8ABCA" w:rsidR="00BD6E04" w:rsidRDefault="00BD6E04" w:rsidP="00F85F76">
      <w:pPr>
        <w:pStyle w:val="Poetry"/>
      </w:pPr>
      <w:r>
        <w:rPr>
          <w:spacing w:val="-7"/>
        </w:rPr>
        <w:t xml:space="preserve">Watch </w:t>
      </w:r>
      <w:r>
        <w:rPr>
          <w:spacing w:val="-12"/>
        </w:rPr>
        <w:t xml:space="preserve">o’er </w:t>
      </w:r>
      <w:r>
        <w:t>thee waking or</w:t>
      </w:r>
      <w:r>
        <w:rPr>
          <w:spacing w:val="-19"/>
        </w:rPr>
        <w:t xml:space="preserve"> </w:t>
      </w:r>
      <w:r>
        <w:rPr>
          <w:spacing w:val="-5"/>
        </w:rPr>
        <w:t>asleep.”</w:t>
      </w:r>
    </w:p>
    <w:p w14:paraId="0D4099D9" w14:textId="77777777" w:rsidR="00F85F76" w:rsidRDefault="00F85F76" w:rsidP="00F85F76">
      <w:pPr>
        <w:pStyle w:val="Poetry"/>
      </w:pPr>
    </w:p>
    <w:p w14:paraId="6F2A30E3" w14:textId="77777777" w:rsidR="00F85F76" w:rsidRDefault="00BD6E04" w:rsidP="00F85F76">
      <w:pPr>
        <w:pStyle w:val="Poetry"/>
      </w:pPr>
      <w:r>
        <w:t xml:space="preserve">Filled by his speech with joy and pride, </w:t>
      </w:r>
    </w:p>
    <w:p w14:paraId="6135DE2E" w14:textId="025AC452" w:rsidR="00BD6E04" w:rsidRDefault="00BD6E04" w:rsidP="00F85F76">
      <w:pPr>
        <w:pStyle w:val="Poetry"/>
      </w:pPr>
      <w:r>
        <w:t>Rama to Lakshman thus replied:</w:t>
      </w:r>
    </w:p>
    <w:p w14:paraId="32B074D1" w14:textId="77777777" w:rsidR="00F85F76" w:rsidRDefault="00BD6E04" w:rsidP="00F85F76">
      <w:pPr>
        <w:pStyle w:val="Poetry"/>
      </w:pPr>
      <w:r>
        <w:t xml:space="preserve">“Go then, my brother, bid adieu </w:t>
      </w:r>
    </w:p>
    <w:p w14:paraId="6A998331" w14:textId="40A27006" w:rsidR="00BD6E04" w:rsidRDefault="00BD6E04" w:rsidP="00F85F76">
      <w:pPr>
        <w:pStyle w:val="Poetry"/>
      </w:pPr>
      <w:r>
        <w:t>To all thy friends and retinue.</w:t>
      </w:r>
    </w:p>
    <w:p w14:paraId="2365AACE" w14:textId="77777777" w:rsidR="00F85F76" w:rsidRDefault="00BD6E04" w:rsidP="00F85F76">
      <w:pPr>
        <w:pStyle w:val="Poetry"/>
        <w:rPr>
          <w:spacing w:val="-3"/>
        </w:rPr>
      </w:pPr>
      <w:r>
        <w:t xml:space="preserve">And those two bows of fearful </w:t>
      </w:r>
      <w:r>
        <w:rPr>
          <w:spacing w:val="-3"/>
        </w:rPr>
        <w:t xml:space="preserve">might, </w:t>
      </w:r>
    </w:p>
    <w:p w14:paraId="1A5E6E68" w14:textId="77777777" w:rsidR="00E63E81" w:rsidRDefault="00BD6E04" w:rsidP="00F85F76">
      <w:pPr>
        <w:pStyle w:val="Poetry"/>
      </w:pPr>
      <w:r>
        <w:t xml:space="preserve">Celestial, which, </w:t>
      </w:r>
      <w:r>
        <w:rPr>
          <w:spacing w:val="-3"/>
        </w:rPr>
        <w:t xml:space="preserve">at </w:t>
      </w:r>
      <w:r>
        <w:t xml:space="preserve">that famed rite, </w:t>
      </w:r>
    </w:p>
    <w:p w14:paraId="1E4AF201" w14:textId="12607B14" w:rsidR="00BD6E04" w:rsidRDefault="00BD6E04" w:rsidP="00F85F76">
      <w:pPr>
        <w:pStyle w:val="Poetry"/>
      </w:pPr>
      <w:r>
        <w:t xml:space="preserve">Lord </w:t>
      </w:r>
      <w:r>
        <w:rPr>
          <w:spacing w:val="-5"/>
        </w:rPr>
        <w:t xml:space="preserve">Varun </w:t>
      </w:r>
      <w:r>
        <w:t>gave to Janak,</w:t>
      </w:r>
      <w:r>
        <w:rPr>
          <w:spacing w:val="-2"/>
        </w:rPr>
        <w:t xml:space="preserve"> </w:t>
      </w:r>
      <w:r>
        <w:t>king</w:t>
      </w:r>
    </w:p>
    <w:p w14:paraId="3C32C5DD" w14:textId="77777777" w:rsidR="00BD6E04" w:rsidRDefault="00BD6E04" w:rsidP="00F85F76">
      <w:pPr>
        <w:pStyle w:val="Poetry"/>
      </w:pPr>
      <w:r>
        <w:t xml:space="preserve">Of fair </w:t>
      </w:r>
      <w:r>
        <w:rPr>
          <w:spacing w:val="-4"/>
        </w:rPr>
        <w:t xml:space="preserve">Vedeha </w:t>
      </w:r>
      <w:r>
        <w:t>with thee</w:t>
      </w:r>
      <w:r>
        <w:rPr>
          <w:spacing w:val="-2"/>
        </w:rPr>
        <w:t xml:space="preserve"> </w:t>
      </w:r>
      <w:r>
        <w:t>bring,</w:t>
      </w:r>
    </w:p>
    <w:p w14:paraId="27567894" w14:textId="77777777" w:rsidR="00E63E81" w:rsidRDefault="00BD6E04" w:rsidP="00F85F76">
      <w:pPr>
        <w:pStyle w:val="Poetry"/>
      </w:pPr>
      <w:r>
        <w:t xml:space="preserve">With heavenly coats of sword-proof mail, </w:t>
      </w:r>
    </w:p>
    <w:p w14:paraId="02DD7D4A" w14:textId="33BE51D7" w:rsidR="00BD6E04" w:rsidRDefault="00BD6E04" w:rsidP="00F85F76">
      <w:pPr>
        <w:pStyle w:val="Poetry"/>
      </w:pPr>
      <w:r>
        <w:t>Quivers, whose arrows never fail,</w:t>
      </w:r>
    </w:p>
    <w:p w14:paraId="67A3BA2C" w14:textId="77777777" w:rsidR="00E63E81" w:rsidRDefault="00BD6E04" w:rsidP="00F85F76">
      <w:pPr>
        <w:pStyle w:val="Poetry"/>
      </w:pPr>
      <w:r>
        <w:t xml:space="preserve">And golden-hilted swords so keen, </w:t>
      </w:r>
    </w:p>
    <w:p w14:paraId="061C36BC" w14:textId="3B5C8694" w:rsidR="00BD6E04" w:rsidRDefault="00BD6E04" w:rsidP="00F85F76">
      <w:pPr>
        <w:pStyle w:val="Poetry"/>
      </w:pPr>
      <w:r>
        <w:t>The rivals of the sun in sheen.</w:t>
      </w:r>
    </w:p>
    <w:p w14:paraId="5EDDCDE7" w14:textId="77777777" w:rsidR="00E63E81" w:rsidRDefault="00BD6E04" w:rsidP="00F85F76">
      <w:pPr>
        <w:pStyle w:val="Poetry"/>
      </w:pPr>
      <w:r>
        <w:t xml:space="preserve">Tended with care these arms are all </w:t>
      </w:r>
    </w:p>
    <w:p w14:paraId="036C7C48" w14:textId="0F2A2518" w:rsidR="00BD6E04" w:rsidRDefault="00BD6E04" w:rsidP="00F85F76">
      <w:pPr>
        <w:pStyle w:val="Poetry"/>
      </w:pPr>
      <w:r>
        <w:t>Preserved in my preceptor’s hall.</w:t>
      </w:r>
    </w:p>
    <w:p w14:paraId="384040C0" w14:textId="77777777" w:rsidR="00E63E81" w:rsidRDefault="00BD6E04" w:rsidP="00F85F76">
      <w:pPr>
        <w:pStyle w:val="Poetry"/>
      </w:pPr>
      <w:r>
        <w:t xml:space="preserve">With speed, O Lakshman, go, produce, </w:t>
      </w:r>
    </w:p>
    <w:p w14:paraId="73E8802E" w14:textId="7E30FBFE" w:rsidR="00BD6E04" w:rsidRDefault="00BD6E04" w:rsidP="00F85F76">
      <w:pPr>
        <w:pStyle w:val="Poetry"/>
      </w:pPr>
      <w:r>
        <w:t>And bring them hither for our use.”</w:t>
      </w:r>
    </w:p>
    <w:p w14:paraId="398A51D6" w14:textId="77777777" w:rsidR="00BD6E04" w:rsidRDefault="00BD6E04" w:rsidP="00F85F76">
      <w:pPr>
        <w:pStyle w:val="Poetry"/>
      </w:pPr>
      <w:r>
        <w:t>So on a woodland life intent,</w:t>
      </w:r>
    </w:p>
    <w:p w14:paraId="0A724BB2" w14:textId="77777777" w:rsidR="00BD6E04" w:rsidRDefault="00BD6E04" w:rsidP="00F85F76">
      <w:pPr>
        <w:pStyle w:val="Poetry"/>
      </w:pPr>
      <w:r>
        <w:t>To see his faithful friends he went,</w:t>
      </w:r>
    </w:p>
    <w:p w14:paraId="7FD67DCD" w14:textId="77777777" w:rsidR="00E63E81" w:rsidRDefault="00BD6E04" w:rsidP="00F85F76">
      <w:pPr>
        <w:pStyle w:val="Poetry"/>
      </w:pPr>
      <w:r>
        <w:t xml:space="preserve">And brought the heavenly arms which lay </w:t>
      </w:r>
    </w:p>
    <w:p w14:paraId="5DCEB40B" w14:textId="1400DACC" w:rsidR="00BD6E04" w:rsidRDefault="00BD6E04" w:rsidP="00F85F76">
      <w:pPr>
        <w:pStyle w:val="Poetry"/>
      </w:pPr>
      <w:r>
        <w:t>By Rama’s teacher stored away.</w:t>
      </w:r>
    </w:p>
    <w:p w14:paraId="5DDDF5AB" w14:textId="77777777" w:rsidR="00BD6E04" w:rsidRDefault="00BD6E04" w:rsidP="00F85F76">
      <w:pPr>
        <w:pStyle w:val="Poetry"/>
      </w:pPr>
      <w:r>
        <w:t>And Raghu’s son to Rama showed</w:t>
      </w:r>
    </w:p>
    <w:p w14:paraId="734084A5" w14:textId="77777777" w:rsidR="00E63E81" w:rsidRDefault="00BD6E04" w:rsidP="00F85F76">
      <w:pPr>
        <w:pStyle w:val="Poetry"/>
      </w:pPr>
      <w:r>
        <w:lastRenderedPageBreak/>
        <w:t xml:space="preserve">Those wondrous arms which gleamed and glowed, </w:t>
      </w:r>
    </w:p>
    <w:p w14:paraId="27267BA3" w14:textId="62A51C6E" w:rsidR="00BD6E04" w:rsidRDefault="00BD6E04" w:rsidP="00F85F76">
      <w:pPr>
        <w:pStyle w:val="Poetry"/>
      </w:pPr>
      <w:r>
        <w:t>Well kept, adorned with many a wreath</w:t>
      </w:r>
    </w:p>
    <w:p w14:paraId="2AB587AD" w14:textId="77777777" w:rsidR="00E63E81" w:rsidRDefault="00BD6E04" w:rsidP="00F85F76">
      <w:pPr>
        <w:pStyle w:val="Poetry"/>
      </w:pPr>
      <w:r>
        <w:t xml:space="preserve">Of flowers on case, and hilt, and sheath. </w:t>
      </w:r>
    </w:p>
    <w:p w14:paraId="0037BA16" w14:textId="77777777" w:rsidR="00E63E81" w:rsidRDefault="00BD6E04" w:rsidP="00F85F76">
      <w:pPr>
        <w:pStyle w:val="Poetry"/>
      </w:pPr>
      <w:r>
        <w:t xml:space="preserve">The prudent Rama at the sight </w:t>
      </w:r>
    </w:p>
    <w:p w14:paraId="672BCB22" w14:textId="77777777" w:rsidR="00E63E81" w:rsidRDefault="00BD6E04" w:rsidP="00F85F76">
      <w:pPr>
        <w:pStyle w:val="Poetry"/>
      </w:pPr>
      <w:r>
        <w:t xml:space="preserve">Addressed his brother with delight: </w:t>
      </w:r>
    </w:p>
    <w:p w14:paraId="6A5B41B5" w14:textId="77777777" w:rsidR="00E63E81" w:rsidRDefault="00BD6E04" w:rsidP="00F85F76">
      <w:pPr>
        <w:pStyle w:val="Poetry"/>
      </w:pPr>
      <w:r>
        <w:t xml:space="preserve">“Well art thou come, my brother dear, </w:t>
      </w:r>
    </w:p>
    <w:p w14:paraId="0A61DFE1" w14:textId="161CCFC4" w:rsidR="00BD6E04" w:rsidRDefault="00BD6E04" w:rsidP="00F85F76">
      <w:pPr>
        <w:pStyle w:val="Poetry"/>
      </w:pPr>
      <w:r>
        <w:t>For much I longed to see thee here.</w:t>
      </w:r>
    </w:p>
    <w:p w14:paraId="67D66F09" w14:textId="77777777" w:rsidR="00BD6E04" w:rsidRDefault="00BD6E04" w:rsidP="00F85F76">
      <w:pPr>
        <w:pStyle w:val="Poetry"/>
      </w:pPr>
      <w:r>
        <w:t>For with thine aid, before I go,</w:t>
      </w:r>
    </w:p>
    <w:p w14:paraId="482DCC49" w14:textId="77777777" w:rsidR="00E63E81" w:rsidRDefault="00BD6E04" w:rsidP="00F85F76">
      <w:pPr>
        <w:pStyle w:val="Poetry"/>
      </w:pPr>
      <w:r>
        <w:t xml:space="preserve">I would my gold and wealth bestow </w:t>
      </w:r>
    </w:p>
    <w:p w14:paraId="2B549D33" w14:textId="77777777" w:rsidR="00E63E81" w:rsidRDefault="00BD6E04" w:rsidP="00F85F76">
      <w:pPr>
        <w:pStyle w:val="Poetry"/>
      </w:pPr>
      <w:r>
        <w:t xml:space="preserve">Upon the Brahmans sage, who school </w:t>
      </w:r>
    </w:p>
    <w:p w14:paraId="286EA43B" w14:textId="2002ED41" w:rsidR="00BD6E04" w:rsidRDefault="00BD6E04" w:rsidP="00F85F76">
      <w:pPr>
        <w:pStyle w:val="Poetry"/>
      </w:pPr>
      <w:r>
        <w:t>Their lives by stern devotion’s rule.</w:t>
      </w:r>
    </w:p>
    <w:p w14:paraId="17746E0E" w14:textId="77777777" w:rsidR="00E63E81" w:rsidRDefault="00BD6E04" w:rsidP="00F85F76">
      <w:pPr>
        <w:pStyle w:val="Poetry"/>
      </w:pPr>
      <w:r>
        <w:t xml:space="preserve">And for all those who ever dwell </w:t>
      </w:r>
    </w:p>
    <w:p w14:paraId="147ED392" w14:textId="77777777" w:rsidR="00E63E81" w:rsidRDefault="00BD6E04" w:rsidP="00F85F76">
      <w:pPr>
        <w:pStyle w:val="Poetry"/>
      </w:pPr>
      <w:r>
        <w:t xml:space="preserve">Within my house and serve me well, </w:t>
      </w:r>
    </w:p>
    <w:p w14:paraId="7497420A" w14:textId="60875570" w:rsidR="00BD6E04" w:rsidRPr="00E63E81" w:rsidRDefault="00BD6E04" w:rsidP="00E63E81">
      <w:pPr>
        <w:pStyle w:val="Poetry"/>
      </w:pPr>
      <w:r>
        <w:t>Devoted servants, true and good,</w:t>
      </w:r>
    </w:p>
    <w:p w14:paraId="69CD7D0E" w14:textId="77777777" w:rsidR="00BD6E04" w:rsidRDefault="00BD6E04" w:rsidP="00E63E81">
      <w:pPr>
        <w:pStyle w:val="Poetry"/>
      </w:pPr>
      <w:r>
        <w:t>Will I provide a livelihood.</w:t>
      </w:r>
    </w:p>
    <w:p w14:paraId="7D99D9AE" w14:textId="77777777" w:rsidR="00E63E81" w:rsidRDefault="00BD6E04" w:rsidP="00E63E81">
      <w:pPr>
        <w:pStyle w:val="Poetry"/>
      </w:pPr>
      <w:r>
        <w:t xml:space="preserve">Quick, go and summon to this place </w:t>
      </w:r>
    </w:p>
    <w:p w14:paraId="0B4380CB" w14:textId="42E59BE1" w:rsidR="00BD6E04" w:rsidRDefault="00BD6E04" w:rsidP="00E63E81">
      <w:pPr>
        <w:pStyle w:val="Poetry"/>
      </w:pPr>
      <w:r>
        <w:t>The good Vaśish</w:t>
      </w:r>
      <w:r>
        <w:rPr>
          <w:rFonts w:ascii="Times New Roman" w:hAnsi="Times New Roman"/>
        </w:rPr>
        <w:t>ṭ</w:t>
      </w:r>
      <w:r>
        <w:t>ha’s son,</w:t>
      </w:r>
    </w:p>
    <w:p w14:paraId="5F911749" w14:textId="77777777" w:rsidR="00E63E81" w:rsidRDefault="00BD6E04" w:rsidP="00E63E81">
      <w:pPr>
        <w:pStyle w:val="Poetry"/>
        <w:rPr>
          <w:spacing w:val="-4"/>
        </w:rPr>
      </w:pPr>
      <w:r>
        <w:t>Suyaj</w:t>
      </w:r>
      <w:r>
        <w:rPr>
          <w:rFonts w:ascii="Times New Roman" w:hAnsi="Times New Roman"/>
        </w:rPr>
        <w:t>ǹ</w:t>
      </w:r>
      <w:r>
        <w:t xml:space="preserve">a, of the Brahman </w:t>
      </w:r>
      <w:r>
        <w:rPr>
          <w:spacing w:val="-4"/>
        </w:rPr>
        <w:t xml:space="preserve">race </w:t>
      </w:r>
    </w:p>
    <w:p w14:paraId="37B0A524" w14:textId="1240EB57" w:rsidR="00BD6E04" w:rsidRDefault="00BD6E04" w:rsidP="00E63E81">
      <w:pPr>
        <w:pStyle w:val="Poetry"/>
      </w:pPr>
      <w:r>
        <w:t>The first and holiest</w:t>
      </w:r>
      <w:r>
        <w:rPr>
          <w:spacing w:val="-15"/>
        </w:rPr>
        <w:t xml:space="preserve"> </w:t>
      </w:r>
      <w:r>
        <w:t>one.</w:t>
      </w:r>
    </w:p>
    <w:p w14:paraId="4B8FA15C" w14:textId="77777777" w:rsidR="00E63E81" w:rsidRDefault="00BD6E04" w:rsidP="00E63E81">
      <w:pPr>
        <w:pStyle w:val="Poetry"/>
        <w:rPr>
          <w:spacing w:val="-4"/>
        </w:rPr>
      </w:pPr>
      <w:r>
        <w:rPr>
          <w:spacing w:val="-11"/>
        </w:rPr>
        <w:t xml:space="preserve">To </w:t>
      </w:r>
      <w:r>
        <w:t xml:space="preserve">all the Brahmans wise and </w:t>
      </w:r>
      <w:r>
        <w:rPr>
          <w:spacing w:val="-4"/>
        </w:rPr>
        <w:t xml:space="preserve">good </w:t>
      </w:r>
    </w:p>
    <w:p w14:paraId="0EBC352A" w14:textId="5C372B94" w:rsidR="00BD6E04" w:rsidRDefault="00BD6E04" w:rsidP="00E63E81">
      <w:pPr>
        <w:pStyle w:val="Poetry"/>
      </w:pPr>
      <w:r>
        <w:t>Will I due reverence</w:t>
      </w:r>
      <w:r>
        <w:rPr>
          <w:spacing w:val="-4"/>
        </w:rPr>
        <w:t xml:space="preserve"> </w:t>
      </w:r>
      <w:r>
        <w:rPr>
          <w:spacing w:val="-5"/>
        </w:rPr>
        <w:t>pay,</w:t>
      </w:r>
    </w:p>
    <w:p w14:paraId="6502D73A" w14:textId="77777777" w:rsidR="00E63E81" w:rsidRDefault="00BD6E04" w:rsidP="00E63E81">
      <w:pPr>
        <w:pStyle w:val="Poetry"/>
      </w:pPr>
      <w:r>
        <w:t xml:space="preserve">Then to the solitary wood </w:t>
      </w:r>
    </w:p>
    <w:p w14:paraId="655052FD" w14:textId="602E2308" w:rsidR="00BD6E04" w:rsidRDefault="00BD6E04" w:rsidP="00E63E81">
      <w:pPr>
        <w:pStyle w:val="Poetry"/>
      </w:pPr>
      <w:r>
        <w:t>With thee will take my way.”</w:t>
      </w:r>
    </w:p>
    <w:p w14:paraId="558C9FBB" w14:textId="77777777" w:rsidR="00BD6E04" w:rsidRDefault="00BD6E04" w:rsidP="00BD6E04">
      <w:pPr>
        <w:pStyle w:val="BodyText"/>
        <w:spacing w:before="5"/>
        <w:rPr>
          <w:sz w:val="38"/>
        </w:rPr>
      </w:pPr>
    </w:p>
    <w:p w14:paraId="7588CC68" w14:textId="77777777" w:rsidR="00E63E81" w:rsidRDefault="00BD6E04" w:rsidP="00E63E81">
      <w:pPr>
        <w:pStyle w:val="Heading3"/>
        <w:rPr>
          <w:u w:color="231F20"/>
        </w:rPr>
      </w:pPr>
      <w:r>
        <w:rPr>
          <w:u w:color="231F20"/>
        </w:rPr>
        <w:t xml:space="preserve">Book III: </w:t>
      </w:r>
    </w:p>
    <w:p w14:paraId="0ED8B163" w14:textId="3907A66F" w:rsidR="00BD6E04" w:rsidRPr="00E63E81" w:rsidRDefault="00BD6E04" w:rsidP="00E63E81">
      <w:pPr>
        <w:pStyle w:val="Heading4"/>
      </w:pPr>
      <w:r w:rsidRPr="00E63E81">
        <w:t>Aranya Kanda (“The Book of the Forest”): Selections</w:t>
      </w:r>
    </w:p>
    <w:p w14:paraId="2A19DE62" w14:textId="77777777" w:rsidR="00BD6E04" w:rsidRPr="00E63E81" w:rsidRDefault="00BD6E04" w:rsidP="00E63E81">
      <w:pPr>
        <w:pStyle w:val="Bodynoindent"/>
        <w:jc w:val="left"/>
        <w:rPr>
          <w:i/>
          <w:iCs/>
        </w:rPr>
      </w:pPr>
      <w:r w:rsidRPr="00E63E81">
        <w:rPr>
          <w:i/>
          <w:iCs/>
        </w:rPr>
        <w:t>The forest exile of Rama with Sita and Lakshmana. The kidnapping of Sita by the demon king Rava</w:t>
      </w:r>
      <w:r w:rsidRPr="00E63E81">
        <w:rPr>
          <w:rFonts w:ascii="Times New Roman"/>
          <w:i/>
          <w:iCs/>
        </w:rPr>
        <w:t>n</w:t>
      </w:r>
      <w:r w:rsidRPr="00E63E81">
        <w:rPr>
          <w:i/>
          <w:iCs/>
        </w:rPr>
        <w:t>a.</w:t>
      </w:r>
    </w:p>
    <w:p w14:paraId="3D753104" w14:textId="1682BB9F" w:rsidR="00BD6E04" w:rsidRDefault="00BD6E04" w:rsidP="00E63E81">
      <w:pPr>
        <w:pStyle w:val="Body"/>
      </w:pPr>
      <w:r>
        <w:t xml:space="preserve">Rama, Sita, and Lakshmana journey southward along the banks of river Godavari, where they build cottages and live off the land. </w:t>
      </w:r>
      <w:r>
        <w:rPr>
          <w:spacing w:val="-5"/>
        </w:rPr>
        <w:t xml:space="preserve">At </w:t>
      </w:r>
      <w:r>
        <w:t xml:space="preserve">the Panchavati Forest, the she-demon Surpanakha </w:t>
      </w:r>
      <w:r>
        <w:rPr>
          <w:spacing w:val="-3"/>
        </w:rPr>
        <w:t xml:space="preserve">attempts </w:t>
      </w:r>
      <w:r>
        <w:t xml:space="preserve">to seduce the brothers, fails, and then tries to kill Sita. Lakshmana saves Sita by cutting off </w:t>
      </w:r>
      <w:r>
        <w:rPr>
          <w:spacing w:val="-4"/>
        </w:rPr>
        <w:t xml:space="preserve">Surpanakha’s </w:t>
      </w:r>
      <w:r>
        <w:t>nose and ears. Hearing about Surpana</w:t>
      </w:r>
      <w:r>
        <w:rPr>
          <w:spacing w:val="-8"/>
        </w:rPr>
        <w:t>kha’s</w:t>
      </w:r>
      <w:r>
        <w:rPr>
          <w:spacing w:val="-4"/>
        </w:rPr>
        <w:t xml:space="preserve"> </w:t>
      </w:r>
      <w:r>
        <w:t>mutilation,</w:t>
      </w:r>
      <w:r>
        <w:rPr>
          <w:spacing w:val="-4"/>
        </w:rPr>
        <w:t xml:space="preserve"> </w:t>
      </w:r>
      <w:r>
        <w:t>her</w:t>
      </w:r>
      <w:r>
        <w:rPr>
          <w:spacing w:val="-3"/>
        </w:rPr>
        <w:t xml:space="preserve"> brother,</w:t>
      </w:r>
      <w:r>
        <w:rPr>
          <w:spacing w:val="-4"/>
        </w:rPr>
        <w:t xml:space="preserve"> </w:t>
      </w:r>
      <w:r>
        <w:t>Khara,</w:t>
      </w:r>
      <w:r>
        <w:rPr>
          <w:spacing w:val="-4"/>
        </w:rPr>
        <w:t xml:space="preserve"> </w:t>
      </w:r>
      <w:r>
        <w:t>organizes</w:t>
      </w:r>
      <w:r>
        <w:rPr>
          <w:spacing w:val="-3"/>
        </w:rPr>
        <w:t xml:space="preserve"> </w:t>
      </w:r>
      <w:r>
        <w:t>an</w:t>
      </w:r>
      <w:r>
        <w:rPr>
          <w:spacing w:val="-4"/>
        </w:rPr>
        <w:t xml:space="preserve"> </w:t>
      </w:r>
      <w:r>
        <w:t>attack</w:t>
      </w:r>
      <w:r>
        <w:rPr>
          <w:spacing w:val="-4"/>
        </w:rPr>
        <w:t xml:space="preserve"> </w:t>
      </w:r>
      <w:r>
        <w:t>against</w:t>
      </w:r>
      <w:r>
        <w:rPr>
          <w:spacing w:val="-3"/>
        </w:rPr>
        <w:t xml:space="preserve"> </w:t>
      </w:r>
      <w:r>
        <w:t>the</w:t>
      </w:r>
      <w:r>
        <w:rPr>
          <w:spacing w:val="-4"/>
        </w:rPr>
        <w:t xml:space="preserve"> </w:t>
      </w:r>
      <w:r>
        <w:t>princes.</w:t>
      </w:r>
      <w:r>
        <w:rPr>
          <w:spacing w:val="-4"/>
        </w:rPr>
        <w:t xml:space="preserve"> </w:t>
      </w:r>
      <w:r>
        <w:t>Rama</w:t>
      </w:r>
      <w:r>
        <w:rPr>
          <w:spacing w:val="-3"/>
        </w:rPr>
        <w:t xml:space="preserve"> </w:t>
      </w:r>
      <w:r>
        <w:t>annihilates</w:t>
      </w:r>
      <w:r>
        <w:rPr>
          <w:spacing w:val="-4"/>
        </w:rPr>
        <w:t xml:space="preserve"> </w:t>
      </w:r>
      <w:r>
        <w:t>Khara</w:t>
      </w:r>
      <w:r>
        <w:rPr>
          <w:spacing w:val="-3"/>
        </w:rPr>
        <w:t xml:space="preserve"> </w:t>
      </w:r>
      <w:r>
        <w:t>and</w:t>
      </w:r>
      <w:r>
        <w:rPr>
          <w:spacing w:val="-4"/>
        </w:rPr>
        <w:t xml:space="preserve"> </w:t>
      </w:r>
      <w:r>
        <w:t>his</w:t>
      </w:r>
      <w:r>
        <w:rPr>
          <w:spacing w:val="-4"/>
        </w:rPr>
        <w:t xml:space="preserve"> </w:t>
      </w:r>
      <w:r>
        <w:t>demon minions.</w:t>
      </w:r>
    </w:p>
    <w:p w14:paraId="40F2E94D" w14:textId="7D88C8B5" w:rsidR="00BD6E04" w:rsidRDefault="00BD6E04" w:rsidP="00E63E81">
      <w:pPr>
        <w:pStyle w:val="Body"/>
      </w:pPr>
      <w:r>
        <w:lastRenderedPageBreak/>
        <w:t>When news of these events reaches Rava</w:t>
      </w:r>
      <w:r>
        <w:rPr>
          <w:rFonts w:ascii="Times New Roman" w:hAnsi="Times New Roman"/>
        </w:rPr>
        <w:t>n</w:t>
      </w:r>
      <w:r>
        <w:t>a, brother to Surpanakha and Khara, he resolves to destroy Rama by capturing Sita with the aid of another demon, Maricha, who assuming the form of a golden deer, captivates Sita’s attention. Entranced by the beauty of the deer, Sita pleads with Rama to capture it. Rama, aware that this is a ploy of the demons, cannot dissuade Sita from her desire and chases the deer into the forest, leaving Sita under Lakshmana’s guard. After some time, Sita hears Rama calling out to her; afraid for his life, she insists that Lakshmana rush</w:t>
      </w:r>
      <w:r w:rsidR="00E63E81">
        <w:t xml:space="preserve"> </w:t>
      </w:r>
      <w:r>
        <w:t xml:space="preserve">to his aid. Lakshmana tries to assure her that Rama is invincible and that it is best if he continues to follow </w:t>
      </w:r>
      <w:r>
        <w:rPr>
          <w:spacing w:val="-7"/>
        </w:rPr>
        <w:t xml:space="preserve">Rama’s </w:t>
      </w:r>
      <w:r>
        <w:t xml:space="preserve">orders to protect </w:t>
      </w:r>
      <w:r>
        <w:rPr>
          <w:spacing w:val="-4"/>
        </w:rPr>
        <w:t xml:space="preserve">her. </w:t>
      </w:r>
      <w:r>
        <w:t xml:space="preserve">On the verge of hysterics, Sita insists that it is not she but Rama who needs </w:t>
      </w:r>
      <w:r>
        <w:rPr>
          <w:spacing w:val="-4"/>
        </w:rPr>
        <w:t xml:space="preserve">Lakshmana’s </w:t>
      </w:r>
      <w:r>
        <w:rPr>
          <w:spacing w:val="-3"/>
        </w:rPr>
        <w:t xml:space="preserve">help. He </w:t>
      </w:r>
      <w:r>
        <w:t xml:space="preserve">obeys her wish but stipulates that she is not to leave the cottage or entertain </w:t>
      </w:r>
      <w:r>
        <w:rPr>
          <w:spacing w:val="-3"/>
        </w:rPr>
        <w:t xml:space="preserve">any </w:t>
      </w:r>
      <w:r>
        <w:t xml:space="preserve">strangers. </w:t>
      </w:r>
      <w:r>
        <w:rPr>
          <w:spacing w:val="-3"/>
        </w:rPr>
        <w:t xml:space="preserve">He </w:t>
      </w:r>
      <w:r>
        <w:t xml:space="preserve">draws a line in chalk around the cottage and casts a spell on it that prevents </w:t>
      </w:r>
      <w:r>
        <w:rPr>
          <w:spacing w:val="-3"/>
        </w:rPr>
        <w:t xml:space="preserve">anyone </w:t>
      </w:r>
      <w:r>
        <w:t xml:space="preserve">from entering the boundary but allows people to exit. </w:t>
      </w:r>
      <w:r>
        <w:rPr>
          <w:spacing w:val="-3"/>
        </w:rPr>
        <w:t xml:space="preserve">With </w:t>
      </w:r>
      <w:r>
        <w:t xml:space="preserve">the coast finally </w:t>
      </w:r>
      <w:r>
        <w:rPr>
          <w:spacing w:val="-3"/>
        </w:rPr>
        <w:t xml:space="preserve">clear, </w:t>
      </w:r>
      <w:r>
        <w:t>Rava</w:t>
      </w:r>
      <w:r>
        <w:rPr>
          <w:rFonts w:ascii="Times New Roman" w:hAnsi="Times New Roman"/>
        </w:rPr>
        <w:t>n</w:t>
      </w:r>
      <w:r>
        <w:t xml:space="preserve">a appears in the guise of an ascetic requesting </w:t>
      </w:r>
      <w:r>
        <w:rPr>
          <w:spacing w:val="-8"/>
        </w:rPr>
        <w:t xml:space="preserve">Sita’s </w:t>
      </w:r>
      <w:r>
        <w:rPr>
          <w:spacing w:val="-3"/>
        </w:rPr>
        <w:t xml:space="preserve">hospitality. </w:t>
      </w:r>
      <w:r>
        <w:t>Thus Rava</w:t>
      </w:r>
      <w:r>
        <w:rPr>
          <w:rFonts w:ascii="Times New Roman" w:hAnsi="Times New Roman"/>
        </w:rPr>
        <w:t>n</w:t>
      </w:r>
      <w:r>
        <w:t xml:space="preserve">a tricks Sita into leaving the protection of the cottage and forcibly carries her </w:t>
      </w:r>
      <w:r>
        <w:rPr>
          <w:spacing w:val="-5"/>
        </w:rPr>
        <w:t>away.</w:t>
      </w:r>
    </w:p>
    <w:p w14:paraId="41ED0511" w14:textId="77777777" w:rsidR="00BD6E04" w:rsidRDefault="00BD6E04" w:rsidP="00E63E81">
      <w:pPr>
        <w:pStyle w:val="Body"/>
      </w:pPr>
      <w:r>
        <w:t>Jatayus, a vulture, tries to rescue Sita but fails. At Lanka, demons keep Sita under heavy guard. Rava</w:t>
      </w:r>
      <w:r>
        <w:rPr>
          <w:rFonts w:ascii="Times New Roman" w:hAnsi="Times New Roman"/>
        </w:rPr>
        <w:t>n</w:t>
      </w:r>
      <w:r>
        <w:t>a demands that Sita marry him, but Sita, eternally devoted to Rama, refuses. Rama and Lakshmana learn about Sita’s abduction from the fatally wounded Jatayus and immediately set out to save her. During their search, they meet the demon Kabandha and the ascetic Shabari, who direct them towards Sugriva and Hanuman of the Monkey Kingdom.</w:t>
      </w:r>
    </w:p>
    <w:p w14:paraId="3CE82BB3" w14:textId="40DE5C98" w:rsidR="00BD6E04" w:rsidRDefault="00BD6E04" w:rsidP="00E63E81">
      <w:pPr>
        <w:pStyle w:val="Body"/>
        <w:rPr>
          <w:spacing w:val="-3"/>
        </w:rPr>
      </w:pPr>
      <w:r>
        <w:rPr>
          <w:spacing w:val="-3"/>
        </w:rPr>
        <w:t xml:space="preserve">In </w:t>
      </w:r>
      <w:r>
        <w:t xml:space="preserve">the </w:t>
      </w:r>
      <w:r>
        <w:rPr>
          <w:spacing w:val="-3"/>
        </w:rPr>
        <w:t xml:space="preserve">selections </w:t>
      </w:r>
      <w:r>
        <w:rPr>
          <w:spacing w:val="-4"/>
        </w:rPr>
        <w:t xml:space="preserve">for </w:t>
      </w:r>
      <w:r>
        <w:t xml:space="preserve">this </w:t>
      </w:r>
      <w:r>
        <w:rPr>
          <w:spacing w:val="-6"/>
        </w:rPr>
        <w:t xml:space="preserve">chapter, </w:t>
      </w:r>
      <w:r>
        <w:rPr>
          <w:spacing w:val="-4"/>
        </w:rPr>
        <w:t xml:space="preserve">Cantos </w:t>
      </w:r>
      <w:r>
        <w:rPr>
          <w:spacing w:val="-5"/>
        </w:rPr>
        <w:t xml:space="preserve">XLII-LVII </w:t>
      </w:r>
      <w:r>
        <w:rPr>
          <w:spacing w:val="-4"/>
        </w:rPr>
        <w:t xml:space="preserve">cover </w:t>
      </w:r>
      <w:r>
        <w:t xml:space="preserve">the </w:t>
      </w:r>
      <w:r>
        <w:rPr>
          <w:spacing w:val="-4"/>
        </w:rPr>
        <w:t xml:space="preserve">kidnapping </w:t>
      </w:r>
      <w:r>
        <w:rPr>
          <w:spacing w:val="-3"/>
        </w:rPr>
        <w:t xml:space="preserve">of Sita and her </w:t>
      </w:r>
      <w:r>
        <w:rPr>
          <w:spacing w:val="-4"/>
        </w:rPr>
        <w:t xml:space="preserve">imprisonment </w:t>
      </w:r>
      <w:r>
        <w:t xml:space="preserve">in </w:t>
      </w:r>
      <w:r>
        <w:rPr>
          <w:spacing w:val="-3"/>
        </w:rPr>
        <w:t>Lanka.</w:t>
      </w:r>
    </w:p>
    <w:p w14:paraId="2D931946" w14:textId="77777777" w:rsidR="00E63E81" w:rsidRDefault="00E63E81" w:rsidP="00E63E81">
      <w:pPr>
        <w:pStyle w:val="Body"/>
      </w:pPr>
    </w:p>
    <w:p w14:paraId="2FFDCD28" w14:textId="77777777" w:rsidR="00E63E81" w:rsidRDefault="00BD6E04" w:rsidP="00E63E81">
      <w:pPr>
        <w:pStyle w:val="Heading4"/>
      </w:pPr>
      <w:r>
        <w:t>Canto XLII</w:t>
      </w:r>
    </w:p>
    <w:p w14:paraId="31E159A8" w14:textId="36B44ADA" w:rsidR="00BD6E04" w:rsidRPr="00E63E81" w:rsidRDefault="00BD6E04" w:rsidP="00E63E81">
      <w:pPr>
        <w:pStyle w:val="Bodynoindent"/>
        <w:jc w:val="left"/>
        <w:rPr>
          <w:i/>
          <w:iCs/>
        </w:rPr>
      </w:pPr>
      <w:r w:rsidRPr="00E63E81">
        <w:rPr>
          <w:i/>
          <w:iCs/>
        </w:rPr>
        <w:t>Maricha Transformed.</w:t>
      </w:r>
    </w:p>
    <w:p w14:paraId="2D393D87" w14:textId="77777777" w:rsidR="00BD6E04" w:rsidRDefault="00BD6E04" w:rsidP="00E63E81">
      <w:pPr>
        <w:pStyle w:val="Poetry"/>
      </w:pPr>
      <w:r>
        <w:t>Maricha thus in wild unrest</w:t>
      </w:r>
    </w:p>
    <w:p w14:paraId="6EF44CD4" w14:textId="77777777" w:rsidR="00E63E81" w:rsidRDefault="00BD6E04" w:rsidP="00E63E81">
      <w:pPr>
        <w:pStyle w:val="Poetry"/>
      </w:pPr>
      <w:r>
        <w:rPr>
          <w:spacing w:val="-3"/>
        </w:rPr>
        <w:t xml:space="preserve">With </w:t>
      </w:r>
      <w:r>
        <w:t xml:space="preserve">bitter words the king addressed. </w:t>
      </w:r>
    </w:p>
    <w:p w14:paraId="496C222A" w14:textId="77777777" w:rsidR="00E63E81" w:rsidRDefault="00BD6E04" w:rsidP="00E63E81">
      <w:pPr>
        <w:pStyle w:val="Poetry"/>
      </w:pPr>
      <w:r>
        <w:t xml:space="preserve">Then to his giant lord in dread, </w:t>
      </w:r>
    </w:p>
    <w:p w14:paraId="07FA2010" w14:textId="2D3445F2" w:rsidR="00BD6E04" w:rsidRDefault="00BD6E04" w:rsidP="00E63E81">
      <w:pPr>
        <w:pStyle w:val="Poetry"/>
      </w:pPr>
      <w:r>
        <w:rPr>
          <w:spacing w:val="-5"/>
        </w:rPr>
        <w:t xml:space="preserve">“Arise, </w:t>
      </w:r>
      <w:r>
        <w:t xml:space="preserve">and let us </w:t>
      </w:r>
      <w:r>
        <w:rPr>
          <w:spacing w:val="-10"/>
        </w:rPr>
        <w:t xml:space="preserve">go,” </w:t>
      </w:r>
      <w:r>
        <w:t>he said.</w:t>
      </w:r>
    </w:p>
    <w:p w14:paraId="21ACCC3F" w14:textId="77777777" w:rsidR="00BD6E04" w:rsidRDefault="00BD6E04" w:rsidP="00E63E81">
      <w:pPr>
        <w:pStyle w:val="Poetry"/>
      </w:pPr>
      <w:r>
        <w:t>“Ah, I have met that mighty lord</w:t>
      </w:r>
    </w:p>
    <w:p w14:paraId="231341C8" w14:textId="77777777" w:rsidR="00E63E81" w:rsidRDefault="00BD6E04" w:rsidP="00E63E81">
      <w:pPr>
        <w:pStyle w:val="Poetry"/>
      </w:pPr>
      <w:r>
        <w:t xml:space="preserve">Armed with his shafts and bow and sword, </w:t>
      </w:r>
    </w:p>
    <w:p w14:paraId="7D245CD5" w14:textId="54678983" w:rsidR="00BD6E04" w:rsidRDefault="00BD6E04" w:rsidP="00E63E81">
      <w:pPr>
        <w:pStyle w:val="Poetry"/>
      </w:pPr>
      <w:r>
        <w:t>And if again that bow he bend</w:t>
      </w:r>
    </w:p>
    <w:p w14:paraId="0F88CB47" w14:textId="77777777" w:rsidR="00E63E81" w:rsidRDefault="00BD6E04" w:rsidP="00E63E81">
      <w:pPr>
        <w:pStyle w:val="Poetry"/>
      </w:pPr>
      <w:r>
        <w:t xml:space="preserve">Our lives that very hour will end. </w:t>
      </w:r>
    </w:p>
    <w:p w14:paraId="0E074F26" w14:textId="77777777" w:rsidR="00E63E81" w:rsidRDefault="00BD6E04" w:rsidP="00E63E81">
      <w:pPr>
        <w:pStyle w:val="Poetry"/>
      </w:pPr>
      <w:r>
        <w:t xml:space="preserve">For none that warrior can provoke </w:t>
      </w:r>
    </w:p>
    <w:p w14:paraId="05A935C6" w14:textId="77777777" w:rsidR="00E63E81" w:rsidRDefault="00BD6E04" w:rsidP="00E63E81">
      <w:pPr>
        <w:pStyle w:val="Poetry"/>
      </w:pPr>
      <w:r>
        <w:t xml:space="preserve">And think to fly his deadly stroke. </w:t>
      </w:r>
    </w:p>
    <w:p w14:paraId="770A504F" w14:textId="49741728" w:rsidR="00BD6E04" w:rsidRDefault="00BD6E04" w:rsidP="00E63E81">
      <w:pPr>
        <w:pStyle w:val="Poetry"/>
      </w:pPr>
      <w:r>
        <w:lastRenderedPageBreak/>
        <w:t>Like Yama with his staff is he,</w:t>
      </w:r>
    </w:p>
    <w:p w14:paraId="2A4941F7" w14:textId="77777777" w:rsidR="00E63E81" w:rsidRDefault="00BD6E04" w:rsidP="00E63E81">
      <w:pPr>
        <w:pStyle w:val="Poetry"/>
      </w:pPr>
      <w:r>
        <w:t xml:space="preserve">And his dread hand will slaughter thee. </w:t>
      </w:r>
    </w:p>
    <w:p w14:paraId="2A9D6411" w14:textId="77777777" w:rsidR="00E63E81" w:rsidRDefault="00BD6E04" w:rsidP="00E63E81">
      <w:pPr>
        <w:pStyle w:val="Poetry"/>
      </w:pPr>
      <w:r>
        <w:t xml:space="preserve">What can I more? My words can find </w:t>
      </w:r>
    </w:p>
    <w:p w14:paraId="61B7ED7E" w14:textId="57747AF1" w:rsidR="00BD6E04" w:rsidRDefault="00BD6E04" w:rsidP="00E63E81">
      <w:pPr>
        <w:pStyle w:val="Poetry"/>
      </w:pPr>
      <w:r>
        <w:t>No passage to thy stubborn mind.</w:t>
      </w:r>
    </w:p>
    <w:p w14:paraId="7A094176" w14:textId="77777777" w:rsidR="00E63E81" w:rsidRDefault="00BD6E04" w:rsidP="00E63E81">
      <w:pPr>
        <w:pStyle w:val="Poetry"/>
      </w:pPr>
      <w:r>
        <w:t xml:space="preserve">I go, great King, thy task to share, </w:t>
      </w:r>
    </w:p>
    <w:p w14:paraId="681EF248" w14:textId="7314A4F5" w:rsidR="00BD6E04" w:rsidRDefault="00BD6E04" w:rsidP="00E63E81">
      <w:pPr>
        <w:pStyle w:val="Poetry"/>
      </w:pPr>
      <w:r>
        <w:t>And may success attend thee there.”</w:t>
      </w:r>
    </w:p>
    <w:p w14:paraId="3554AB0A" w14:textId="77777777" w:rsidR="00E63E81" w:rsidRDefault="00E63E81" w:rsidP="00E63E81">
      <w:pPr>
        <w:pStyle w:val="Poetry"/>
      </w:pPr>
    </w:p>
    <w:p w14:paraId="0436AECF" w14:textId="77777777" w:rsidR="00E63E81" w:rsidRDefault="00BD6E04" w:rsidP="00E63E81">
      <w:pPr>
        <w:pStyle w:val="Poetry"/>
      </w:pPr>
      <w:r>
        <w:t>With that reply and bold consent T</w:t>
      </w:r>
    </w:p>
    <w:p w14:paraId="63F833FE" w14:textId="0C326418" w:rsidR="00BD6E04" w:rsidRPr="00E63E81" w:rsidRDefault="00BD6E04" w:rsidP="00E63E81">
      <w:pPr>
        <w:pStyle w:val="Poetry"/>
      </w:pPr>
      <w:r>
        <w:t>he giant king was well content.</w:t>
      </w:r>
    </w:p>
    <w:p w14:paraId="43EF954E" w14:textId="77777777" w:rsidR="00BD6E04" w:rsidRDefault="00BD6E04" w:rsidP="00E63E81">
      <w:pPr>
        <w:pStyle w:val="Poetry"/>
      </w:pPr>
      <w:r>
        <w:t>He strained Maricha to his breast</w:t>
      </w:r>
    </w:p>
    <w:p w14:paraId="77EDE6CF" w14:textId="77777777" w:rsidR="00E63E81" w:rsidRDefault="00BD6E04" w:rsidP="00E63E81">
      <w:pPr>
        <w:pStyle w:val="Poetry"/>
      </w:pPr>
      <w:r>
        <w:t>And thus with joyful words</w:t>
      </w:r>
      <w:r>
        <w:rPr>
          <w:spacing w:val="-22"/>
        </w:rPr>
        <w:t xml:space="preserve"> </w:t>
      </w:r>
      <w:r>
        <w:t xml:space="preserve">addressed: </w:t>
      </w:r>
    </w:p>
    <w:p w14:paraId="6725428C" w14:textId="77777777" w:rsidR="00E63E81" w:rsidRDefault="00BD6E04" w:rsidP="00E63E81">
      <w:pPr>
        <w:pStyle w:val="Poetry"/>
      </w:pPr>
      <w:r>
        <w:t xml:space="preserve">“There spoke a hero dauntless still, </w:t>
      </w:r>
    </w:p>
    <w:p w14:paraId="3862F502" w14:textId="77777777" w:rsidR="00E63E81" w:rsidRDefault="00BD6E04" w:rsidP="00E63E81">
      <w:pPr>
        <w:pStyle w:val="Poetry"/>
      </w:pPr>
      <w:r>
        <w:t xml:space="preserve">Obedient to his </w:t>
      </w:r>
      <w:r>
        <w:rPr>
          <w:spacing w:val="-4"/>
        </w:rPr>
        <w:t xml:space="preserve">master’s </w:t>
      </w:r>
      <w:r>
        <w:t xml:space="preserve">will, </w:t>
      </w:r>
    </w:p>
    <w:p w14:paraId="03A1E606" w14:textId="77777777" w:rsidR="00E63E81" w:rsidRDefault="00BD6E04" w:rsidP="00E63E81">
      <w:pPr>
        <w:pStyle w:val="Poetry"/>
      </w:pPr>
      <w:r>
        <w:rPr>
          <w:spacing w:val="-6"/>
        </w:rPr>
        <w:t xml:space="preserve">Maricha’s </w:t>
      </w:r>
      <w:r>
        <w:t xml:space="preserve">proper self once more: </w:t>
      </w:r>
    </w:p>
    <w:p w14:paraId="593F98BE" w14:textId="475E319B" w:rsidR="00BD6E04" w:rsidRDefault="00BD6E04" w:rsidP="00E63E81">
      <w:pPr>
        <w:pStyle w:val="Poetry"/>
      </w:pPr>
      <w:r>
        <w:t>Some other took thy shape</w:t>
      </w:r>
      <w:r>
        <w:rPr>
          <w:spacing w:val="-11"/>
        </w:rPr>
        <w:t xml:space="preserve"> </w:t>
      </w:r>
      <w:r>
        <w:t>before.</w:t>
      </w:r>
    </w:p>
    <w:p w14:paraId="6C62449A" w14:textId="77777777" w:rsidR="00E63E81" w:rsidRDefault="00BD6E04" w:rsidP="00E63E81">
      <w:pPr>
        <w:pStyle w:val="Poetry"/>
      </w:pPr>
      <w:r>
        <w:t xml:space="preserve">Come, mount my jewelled car that flies. </w:t>
      </w:r>
    </w:p>
    <w:p w14:paraId="2FAFD786" w14:textId="77777777" w:rsidR="00E63E81" w:rsidRDefault="00BD6E04" w:rsidP="00E63E81">
      <w:pPr>
        <w:pStyle w:val="Poetry"/>
      </w:pPr>
      <w:r>
        <w:t xml:space="preserve">Will-governed, through the yielding skies. </w:t>
      </w:r>
    </w:p>
    <w:p w14:paraId="77D38ED5" w14:textId="10EEAEAD" w:rsidR="00BD6E04" w:rsidRDefault="00BD6E04" w:rsidP="00E63E81">
      <w:pPr>
        <w:pStyle w:val="Poetry"/>
      </w:pPr>
      <w:r>
        <w:t>These asses, goblin-faced, shall bear</w:t>
      </w:r>
    </w:p>
    <w:p w14:paraId="0372B94C" w14:textId="77777777" w:rsidR="00E63E81" w:rsidRDefault="00BD6E04" w:rsidP="00E63E81">
      <w:pPr>
        <w:pStyle w:val="Poetry"/>
      </w:pPr>
      <w:r>
        <w:t xml:space="preserve">Us quickly through the fields of air. </w:t>
      </w:r>
    </w:p>
    <w:p w14:paraId="0A1B6B1B" w14:textId="07EBFDC2" w:rsidR="00BD6E04" w:rsidRDefault="00BD6E04" w:rsidP="00E63E81">
      <w:pPr>
        <w:pStyle w:val="Poetry"/>
      </w:pPr>
      <w:r>
        <w:t>Attract the lady with thy shape,</w:t>
      </w:r>
    </w:p>
    <w:p w14:paraId="740B235C" w14:textId="77777777" w:rsidR="00E63E81" w:rsidRDefault="00BD6E04" w:rsidP="00E63E81">
      <w:pPr>
        <w:pStyle w:val="Poetry"/>
      </w:pPr>
      <w:r>
        <w:t xml:space="preserve">Then through the wood, at will, escape. </w:t>
      </w:r>
    </w:p>
    <w:p w14:paraId="58E8A9AC" w14:textId="633B4677" w:rsidR="00BD6E04" w:rsidRDefault="00BD6E04" w:rsidP="00E63E81">
      <w:pPr>
        <w:pStyle w:val="Poetry"/>
      </w:pPr>
      <w:r>
        <w:t>And I, when she has no defence,</w:t>
      </w:r>
    </w:p>
    <w:p w14:paraId="70C21488" w14:textId="77777777" w:rsidR="00BD6E04" w:rsidRDefault="00BD6E04" w:rsidP="00E63E81">
      <w:pPr>
        <w:pStyle w:val="Poetry"/>
      </w:pPr>
      <w:r>
        <w:t>Will seize the dame and bear her thence.”</w:t>
      </w:r>
    </w:p>
    <w:p w14:paraId="608D68F8" w14:textId="77777777" w:rsidR="00E63E81" w:rsidRDefault="00E63E81" w:rsidP="00E63E81">
      <w:pPr>
        <w:pStyle w:val="Poetry"/>
      </w:pPr>
    </w:p>
    <w:p w14:paraId="3AACC72C" w14:textId="77777777" w:rsidR="00E63E81" w:rsidRDefault="00BD6E04" w:rsidP="00E63E81">
      <w:pPr>
        <w:pStyle w:val="Poetry"/>
      </w:pPr>
      <w:r>
        <w:t xml:space="preserve">Again Maricha made reply, </w:t>
      </w:r>
    </w:p>
    <w:p w14:paraId="6AF23AB7" w14:textId="77777777" w:rsidR="00E63E81" w:rsidRDefault="00BD6E04" w:rsidP="00E63E81">
      <w:pPr>
        <w:pStyle w:val="Poetry"/>
      </w:pPr>
      <w:r>
        <w:t xml:space="preserve">Consent and will to signify. </w:t>
      </w:r>
    </w:p>
    <w:p w14:paraId="609A9892" w14:textId="1161AB38" w:rsidR="00BD6E04" w:rsidRDefault="00BD6E04" w:rsidP="00E63E81">
      <w:pPr>
        <w:pStyle w:val="Poetry"/>
      </w:pPr>
      <w:r>
        <w:t>With rapid speed the giants two</w:t>
      </w:r>
    </w:p>
    <w:p w14:paraId="0776243A" w14:textId="77777777" w:rsidR="00E63E81" w:rsidRDefault="00BD6E04" w:rsidP="00E63E81">
      <w:pPr>
        <w:pStyle w:val="Poetry"/>
      </w:pPr>
      <w:r>
        <w:t xml:space="preserve">From the calm hermit dwelling flew, </w:t>
      </w:r>
    </w:p>
    <w:p w14:paraId="0C9A211E" w14:textId="77777777" w:rsidR="00E63E81" w:rsidRDefault="00BD6E04" w:rsidP="00E63E81">
      <w:pPr>
        <w:pStyle w:val="Poetry"/>
      </w:pPr>
      <w:r>
        <w:t xml:space="preserve">Borne in that wondrous chariot, </w:t>
      </w:r>
    </w:p>
    <w:p w14:paraId="25DBF9EC" w14:textId="5A5867FC" w:rsidR="00BD6E04" w:rsidRDefault="00BD6E04" w:rsidP="00E63E81">
      <w:pPr>
        <w:pStyle w:val="Poetry"/>
      </w:pPr>
      <w:r>
        <w:t>meet For some great God’s celestial seat.</w:t>
      </w:r>
    </w:p>
    <w:p w14:paraId="4A97B986" w14:textId="77777777" w:rsidR="00E63E81" w:rsidRDefault="00BD6E04" w:rsidP="00E63E81">
      <w:pPr>
        <w:pStyle w:val="Poetry"/>
        <w:rPr>
          <w:spacing w:val="-4"/>
        </w:rPr>
      </w:pPr>
      <w:r>
        <w:t>They from their airy path looked</w:t>
      </w:r>
      <w:r>
        <w:rPr>
          <w:spacing w:val="-21"/>
        </w:rPr>
        <w:t xml:space="preserve"> </w:t>
      </w:r>
      <w:r>
        <w:rPr>
          <w:spacing w:val="-4"/>
        </w:rPr>
        <w:t xml:space="preserve">down </w:t>
      </w:r>
    </w:p>
    <w:p w14:paraId="74AA9C4A" w14:textId="77777777" w:rsidR="00E63E81" w:rsidRDefault="00BD6E04" w:rsidP="00E63E81">
      <w:pPr>
        <w:pStyle w:val="Poetry"/>
      </w:pPr>
      <w:r>
        <w:t xml:space="preserve">On </w:t>
      </w:r>
      <w:r>
        <w:rPr>
          <w:spacing w:val="-3"/>
        </w:rPr>
        <w:t xml:space="preserve">many </w:t>
      </w:r>
      <w:r>
        <w:t xml:space="preserve">a wood and </w:t>
      </w:r>
      <w:r>
        <w:rPr>
          <w:spacing w:val="-3"/>
        </w:rPr>
        <w:t xml:space="preserve">many </w:t>
      </w:r>
      <w:r>
        <w:t xml:space="preserve">a town, </w:t>
      </w:r>
    </w:p>
    <w:p w14:paraId="030FA742" w14:textId="39B52073" w:rsidR="00BD6E04" w:rsidRDefault="00BD6E04" w:rsidP="00E63E81">
      <w:pPr>
        <w:pStyle w:val="Poetry"/>
      </w:pPr>
      <w:r>
        <w:t xml:space="preserve">On lake and </w:t>
      </w:r>
      <w:r>
        <w:rPr>
          <w:spacing w:val="-3"/>
        </w:rPr>
        <w:t xml:space="preserve">river, </w:t>
      </w:r>
      <w:r>
        <w:t>brook and</w:t>
      </w:r>
      <w:r>
        <w:rPr>
          <w:spacing w:val="-2"/>
        </w:rPr>
        <w:t xml:space="preserve"> </w:t>
      </w:r>
      <w:r>
        <w:t>rill,</w:t>
      </w:r>
    </w:p>
    <w:p w14:paraId="75DCFCE2" w14:textId="77777777" w:rsidR="00E63E81" w:rsidRDefault="00BD6E04" w:rsidP="00E63E81">
      <w:pPr>
        <w:pStyle w:val="Poetry"/>
      </w:pPr>
      <w:r>
        <w:t xml:space="preserve">City and realm and towering hill. </w:t>
      </w:r>
    </w:p>
    <w:p w14:paraId="2128CC1F" w14:textId="77777777" w:rsidR="00E63E81" w:rsidRDefault="00BD6E04" w:rsidP="00E63E81">
      <w:pPr>
        <w:pStyle w:val="Poetry"/>
      </w:pPr>
      <w:r>
        <w:lastRenderedPageBreak/>
        <w:t xml:space="preserve">Soon he whom giant hosts obeyed, </w:t>
      </w:r>
    </w:p>
    <w:p w14:paraId="0A903E43" w14:textId="39DE5327" w:rsidR="00BD6E04" w:rsidRDefault="00BD6E04" w:rsidP="00E63E81">
      <w:pPr>
        <w:pStyle w:val="Poetry"/>
      </w:pPr>
      <w:r>
        <w:t>Maricha by his side, surveyed</w:t>
      </w:r>
    </w:p>
    <w:p w14:paraId="624C4440" w14:textId="77777777" w:rsidR="00E63E81" w:rsidRDefault="00BD6E04" w:rsidP="00E63E81">
      <w:pPr>
        <w:pStyle w:val="Poetry"/>
      </w:pPr>
      <w:r>
        <w:t xml:space="preserve">The dark expanse of Dandak wood </w:t>
      </w:r>
    </w:p>
    <w:p w14:paraId="7F2C93DC" w14:textId="77777777" w:rsidR="00E63E81" w:rsidRDefault="00BD6E04" w:rsidP="00E63E81">
      <w:pPr>
        <w:pStyle w:val="Poetry"/>
      </w:pPr>
      <w:r>
        <w:t xml:space="preserve">Where </w:t>
      </w:r>
      <w:r>
        <w:rPr>
          <w:spacing w:val="-7"/>
        </w:rPr>
        <w:t xml:space="preserve">Rama’s </w:t>
      </w:r>
      <w:r>
        <w:t>hermit cottage</w:t>
      </w:r>
      <w:r>
        <w:rPr>
          <w:spacing w:val="-12"/>
        </w:rPr>
        <w:t xml:space="preserve"> </w:t>
      </w:r>
      <w:r>
        <w:t xml:space="preserve">stood. </w:t>
      </w:r>
    </w:p>
    <w:p w14:paraId="5AB1350E" w14:textId="22E325C4" w:rsidR="00BD6E04" w:rsidRDefault="00BD6E04" w:rsidP="00E63E81">
      <w:pPr>
        <w:pStyle w:val="Poetry"/>
      </w:pPr>
      <w:r>
        <w:t xml:space="preserve">They left the flying </w:t>
      </w:r>
      <w:r>
        <w:rPr>
          <w:spacing w:val="-4"/>
        </w:rPr>
        <w:t>car,</w:t>
      </w:r>
      <w:r>
        <w:rPr>
          <w:spacing w:val="-15"/>
        </w:rPr>
        <w:t xml:space="preserve"> </w:t>
      </w:r>
      <w:r>
        <w:t>whereon</w:t>
      </w:r>
    </w:p>
    <w:p w14:paraId="3D3ABF06" w14:textId="77777777" w:rsidR="00E63E81" w:rsidRDefault="00BD6E04" w:rsidP="00E63E81">
      <w:pPr>
        <w:pStyle w:val="Poetry"/>
        <w:rPr>
          <w:spacing w:val="-4"/>
        </w:rPr>
      </w:pPr>
      <w:r>
        <w:t>The wealth of gold and jewels</w:t>
      </w:r>
      <w:r>
        <w:rPr>
          <w:spacing w:val="-29"/>
        </w:rPr>
        <w:t xml:space="preserve"> </w:t>
      </w:r>
      <w:r>
        <w:rPr>
          <w:spacing w:val="-4"/>
        </w:rPr>
        <w:t xml:space="preserve">shone, </w:t>
      </w:r>
    </w:p>
    <w:p w14:paraId="6DAC3D1B" w14:textId="77777777" w:rsidR="00E63E81" w:rsidRDefault="00BD6E04" w:rsidP="00E63E81">
      <w:pPr>
        <w:pStyle w:val="Poetry"/>
      </w:pPr>
      <w:r>
        <w:t xml:space="preserve">And thus the giant king addressed </w:t>
      </w:r>
    </w:p>
    <w:p w14:paraId="5B4D4B11" w14:textId="11BF299E" w:rsidR="00BD6E04" w:rsidRDefault="00BD6E04" w:rsidP="00E63E81">
      <w:pPr>
        <w:pStyle w:val="Poetry"/>
      </w:pPr>
      <w:r>
        <w:t>Maricha as his hand he</w:t>
      </w:r>
      <w:r>
        <w:rPr>
          <w:spacing w:val="-8"/>
        </w:rPr>
        <w:t xml:space="preserve"> </w:t>
      </w:r>
      <w:r>
        <w:t>pressed:</w:t>
      </w:r>
    </w:p>
    <w:p w14:paraId="3D9F649E" w14:textId="77777777" w:rsidR="00E63E81" w:rsidRDefault="00E63E81" w:rsidP="00E63E81">
      <w:pPr>
        <w:pStyle w:val="Poetry"/>
      </w:pPr>
    </w:p>
    <w:p w14:paraId="3F45B8CC" w14:textId="03B1232F" w:rsidR="00BD6E04" w:rsidRDefault="00BD6E04" w:rsidP="00E63E81">
      <w:pPr>
        <w:pStyle w:val="Poetry"/>
      </w:pPr>
      <w:r>
        <w:t>“Maricha, look! before our</w:t>
      </w:r>
      <w:r>
        <w:rPr>
          <w:spacing w:val="-26"/>
        </w:rPr>
        <w:t xml:space="preserve"> </w:t>
      </w:r>
      <w:r>
        <w:t>eyes</w:t>
      </w:r>
    </w:p>
    <w:p w14:paraId="0CDA764B" w14:textId="77777777" w:rsidR="00E63E81" w:rsidRDefault="00BD6E04" w:rsidP="00E63E81">
      <w:pPr>
        <w:pStyle w:val="Poetry"/>
      </w:pPr>
      <w:r>
        <w:t xml:space="preserve">Round Rama’s home the plantains rise. </w:t>
      </w:r>
    </w:p>
    <w:p w14:paraId="70CF39FB" w14:textId="26E3D120" w:rsidR="00BD6E04" w:rsidRDefault="00BD6E04" w:rsidP="00E63E81">
      <w:pPr>
        <w:pStyle w:val="Poetry"/>
      </w:pPr>
      <w:r>
        <w:t>His hermitage is now in view:</w:t>
      </w:r>
    </w:p>
    <w:p w14:paraId="58F04426" w14:textId="77777777" w:rsidR="00BD6E04" w:rsidRDefault="00BD6E04" w:rsidP="00E63E81">
      <w:pPr>
        <w:pStyle w:val="Poetry"/>
      </w:pPr>
      <w:r>
        <w:t>Quick to the work we came to do!”</w:t>
      </w:r>
    </w:p>
    <w:p w14:paraId="6DF0E06A" w14:textId="77777777" w:rsidR="00E63E81" w:rsidRDefault="00E63E81" w:rsidP="00E63E81">
      <w:pPr>
        <w:pStyle w:val="Poetry"/>
      </w:pPr>
    </w:p>
    <w:p w14:paraId="05D7701D" w14:textId="77777777" w:rsidR="00E63E81" w:rsidRDefault="00BD6E04" w:rsidP="00E63E81">
      <w:pPr>
        <w:pStyle w:val="Poetry"/>
      </w:pPr>
      <w:r>
        <w:t xml:space="preserve">Thus Ravan spoke, Maricha heard </w:t>
      </w:r>
    </w:p>
    <w:p w14:paraId="2984CBCB" w14:textId="77777777" w:rsidR="00E63E81" w:rsidRDefault="00BD6E04" w:rsidP="00E63E81">
      <w:pPr>
        <w:pStyle w:val="Poetry"/>
      </w:pPr>
      <w:r>
        <w:t xml:space="preserve">Obedient to his </w:t>
      </w:r>
      <w:r>
        <w:rPr>
          <w:spacing w:val="-4"/>
        </w:rPr>
        <w:t xml:space="preserve">master’s </w:t>
      </w:r>
      <w:r>
        <w:t xml:space="preserve">word, </w:t>
      </w:r>
    </w:p>
    <w:p w14:paraId="7B02C547" w14:textId="77777777" w:rsidR="00E63E81" w:rsidRDefault="00BD6E04" w:rsidP="00E63E81">
      <w:pPr>
        <w:pStyle w:val="Poetry"/>
      </w:pPr>
      <w:r>
        <w:t xml:space="preserve">Threw off his giant shape and near </w:t>
      </w:r>
    </w:p>
    <w:p w14:paraId="0F8D987D" w14:textId="77777777" w:rsidR="00E63E81" w:rsidRDefault="00BD6E04" w:rsidP="00E63E81">
      <w:pPr>
        <w:pStyle w:val="Poetry"/>
        <w:rPr>
          <w:spacing w:val="-3"/>
        </w:rPr>
      </w:pPr>
      <w:r>
        <w:t>The</w:t>
      </w:r>
      <w:r>
        <w:rPr>
          <w:spacing w:val="-9"/>
        </w:rPr>
        <w:t xml:space="preserve"> </w:t>
      </w:r>
      <w:r>
        <w:t>cottage</w:t>
      </w:r>
      <w:r>
        <w:rPr>
          <w:spacing w:val="-8"/>
        </w:rPr>
        <w:t xml:space="preserve"> </w:t>
      </w:r>
      <w:r>
        <w:t>strayed</w:t>
      </w:r>
      <w:r>
        <w:rPr>
          <w:spacing w:val="-8"/>
        </w:rPr>
        <w:t xml:space="preserve"> </w:t>
      </w:r>
      <w:r>
        <w:t>a</w:t>
      </w:r>
      <w:r>
        <w:rPr>
          <w:spacing w:val="-8"/>
        </w:rPr>
        <w:t xml:space="preserve"> </w:t>
      </w:r>
      <w:r>
        <w:t>beauteous</w:t>
      </w:r>
      <w:r>
        <w:rPr>
          <w:spacing w:val="-8"/>
        </w:rPr>
        <w:t xml:space="preserve"> </w:t>
      </w:r>
      <w:r>
        <w:rPr>
          <w:spacing w:val="-3"/>
        </w:rPr>
        <w:t xml:space="preserve">deer. </w:t>
      </w:r>
    </w:p>
    <w:p w14:paraId="14734A49" w14:textId="34572E07" w:rsidR="00BD6E04" w:rsidRDefault="00BD6E04" w:rsidP="00E63E81">
      <w:pPr>
        <w:pStyle w:val="Poetry"/>
      </w:pPr>
      <w:r>
        <w:rPr>
          <w:spacing w:val="-3"/>
        </w:rPr>
        <w:t xml:space="preserve">With </w:t>
      </w:r>
      <w:r>
        <w:t xml:space="preserve">magic </w:t>
      </w:r>
      <w:r>
        <w:rPr>
          <w:spacing w:val="-4"/>
        </w:rPr>
        <w:t xml:space="preserve">power, </w:t>
      </w:r>
      <w:r>
        <w:t>by rapid</w:t>
      </w:r>
      <w:r>
        <w:rPr>
          <w:spacing w:val="-7"/>
        </w:rPr>
        <w:t xml:space="preserve"> </w:t>
      </w:r>
      <w:r>
        <w:t>change,</w:t>
      </w:r>
    </w:p>
    <w:p w14:paraId="49492D81" w14:textId="77777777" w:rsidR="00E63E81" w:rsidRDefault="00BD6E04" w:rsidP="00E63E81">
      <w:pPr>
        <w:pStyle w:val="Poetry"/>
      </w:pPr>
      <w:r>
        <w:t xml:space="preserve">His borrowed form was fair and strange. </w:t>
      </w:r>
    </w:p>
    <w:p w14:paraId="6170A984" w14:textId="77777777" w:rsidR="00E63E81" w:rsidRDefault="00BD6E04" w:rsidP="00E63E81">
      <w:pPr>
        <w:pStyle w:val="Poetry"/>
      </w:pPr>
      <w:r>
        <w:t xml:space="preserve">A sapphire tipped each horn with light; </w:t>
      </w:r>
    </w:p>
    <w:p w14:paraId="1669E5C9" w14:textId="77777777" w:rsidR="00E63E81" w:rsidRDefault="00BD6E04" w:rsidP="00E63E81">
      <w:pPr>
        <w:pStyle w:val="Poetry"/>
      </w:pPr>
      <w:r>
        <w:t xml:space="preserve">His face was black relieved with white. </w:t>
      </w:r>
    </w:p>
    <w:p w14:paraId="25F59C40" w14:textId="3A241C99" w:rsidR="00BD6E04" w:rsidRDefault="00BD6E04" w:rsidP="00E63E81">
      <w:pPr>
        <w:pStyle w:val="Poetry"/>
      </w:pPr>
      <w:r>
        <w:t>The turkis and the ruby shed</w:t>
      </w:r>
    </w:p>
    <w:p w14:paraId="5A7812E6" w14:textId="77777777" w:rsidR="00BD6E04" w:rsidRPr="00E63E81" w:rsidRDefault="00BD6E04" w:rsidP="00E63E81">
      <w:pPr>
        <w:pStyle w:val="Poetry"/>
      </w:pPr>
      <w:r w:rsidRPr="00E63E81">
        <w:t>A glory from his ears and</w:t>
      </w:r>
      <w:r w:rsidRPr="00E63E81">
        <w:rPr>
          <w:spacing w:val="-9"/>
        </w:rPr>
        <w:t xml:space="preserve"> </w:t>
      </w:r>
      <w:r w:rsidRPr="00E63E81">
        <w:t>head.</w:t>
      </w:r>
    </w:p>
    <w:p w14:paraId="7B402091" w14:textId="77777777" w:rsidR="00E63E81" w:rsidRDefault="00BD6E04" w:rsidP="00E63E81">
      <w:pPr>
        <w:pStyle w:val="Poetry"/>
        <w:rPr>
          <w:spacing w:val="-3"/>
        </w:rPr>
      </w:pPr>
      <w:r w:rsidRPr="00E63E81">
        <w:t>His arching neck was proudly</w:t>
      </w:r>
      <w:r w:rsidRPr="00E63E81">
        <w:rPr>
          <w:spacing w:val="-20"/>
        </w:rPr>
        <w:t xml:space="preserve"> </w:t>
      </w:r>
      <w:r w:rsidRPr="00E63E81">
        <w:rPr>
          <w:spacing w:val="-3"/>
        </w:rPr>
        <w:t xml:space="preserve">raised, </w:t>
      </w:r>
    </w:p>
    <w:p w14:paraId="4B79DE9E" w14:textId="77A11F71" w:rsidR="00BD6E04" w:rsidRPr="00E63E81" w:rsidRDefault="00BD6E04" w:rsidP="00E63E81">
      <w:pPr>
        <w:pStyle w:val="Poetry"/>
      </w:pPr>
      <w:r w:rsidRPr="00E63E81">
        <w:t>And lazulites beneath it</w:t>
      </w:r>
      <w:r w:rsidRPr="00E63E81">
        <w:rPr>
          <w:spacing w:val="-5"/>
        </w:rPr>
        <w:t xml:space="preserve"> </w:t>
      </w:r>
      <w:r w:rsidRPr="00E63E81">
        <w:t>blazed.</w:t>
      </w:r>
    </w:p>
    <w:p w14:paraId="1AEE40A9" w14:textId="77777777" w:rsidR="00E63E81" w:rsidRDefault="00BD6E04" w:rsidP="00E63E81">
      <w:pPr>
        <w:pStyle w:val="Poetry"/>
      </w:pPr>
      <w:r w:rsidRPr="00E63E81">
        <w:t xml:space="preserve">With roseate bloom his flanks were dyed, </w:t>
      </w:r>
    </w:p>
    <w:p w14:paraId="1D5E1DCE" w14:textId="662E57E1" w:rsidR="00BD6E04" w:rsidRPr="00E63E81" w:rsidRDefault="00BD6E04" w:rsidP="00E63E81">
      <w:pPr>
        <w:pStyle w:val="Poetry"/>
      </w:pPr>
      <w:r w:rsidRPr="00E63E81">
        <w:t>And lotus tints adorned his hide.</w:t>
      </w:r>
    </w:p>
    <w:p w14:paraId="3EAA2979" w14:textId="77777777" w:rsidR="00BD6E04" w:rsidRPr="00E63E81" w:rsidRDefault="00BD6E04" w:rsidP="00E63E81">
      <w:pPr>
        <w:pStyle w:val="Poetry"/>
      </w:pPr>
      <w:r w:rsidRPr="00E63E81">
        <w:t>His shape was fair, compact, and slight;</w:t>
      </w:r>
    </w:p>
    <w:p w14:paraId="69E1ABC6" w14:textId="77777777" w:rsidR="00E63E81" w:rsidRDefault="00E63E81" w:rsidP="00E63E81">
      <w:pPr>
        <w:pStyle w:val="Poetry"/>
      </w:pPr>
    </w:p>
    <w:p w14:paraId="1D97B66B" w14:textId="77777777" w:rsidR="00E63E81" w:rsidRDefault="00BD6E04" w:rsidP="00E63E81">
      <w:pPr>
        <w:pStyle w:val="Poetry"/>
      </w:pPr>
      <w:r w:rsidRPr="00E63E81">
        <w:t xml:space="preserve">His hoofs were carven lazulite. </w:t>
      </w:r>
    </w:p>
    <w:p w14:paraId="30F0CBD4" w14:textId="603DF4F2" w:rsidR="00BD6E04" w:rsidRPr="00E63E81" w:rsidRDefault="00BD6E04" w:rsidP="00E63E81">
      <w:pPr>
        <w:pStyle w:val="Poetry"/>
      </w:pPr>
      <w:r w:rsidRPr="00E63E81">
        <w:t>His tail with every changing glow</w:t>
      </w:r>
    </w:p>
    <w:p w14:paraId="21A488F1" w14:textId="77777777" w:rsidR="00E63E81" w:rsidRDefault="00BD6E04" w:rsidP="00E63E81">
      <w:pPr>
        <w:pStyle w:val="Poetry"/>
      </w:pPr>
      <w:r>
        <w:t xml:space="preserve">Displayed the hues of Indra’s bow. </w:t>
      </w:r>
    </w:p>
    <w:p w14:paraId="1658085B" w14:textId="77777777" w:rsidR="00E63E81" w:rsidRDefault="00BD6E04" w:rsidP="00E63E81">
      <w:pPr>
        <w:pStyle w:val="Poetry"/>
      </w:pPr>
      <w:r>
        <w:t xml:space="preserve">With glossy skin so strangely flecked, </w:t>
      </w:r>
    </w:p>
    <w:p w14:paraId="20C84342" w14:textId="40263F52" w:rsidR="00BD6E04" w:rsidRDefault="00BD6E04" w:rsidP="00E63E81">
      <w:pPr>
        <w:pStyle w:val="Poetry"/>
      </w:pPr>
      <w:r>
        <w:lastRenderedPageBreak/>
        <w:t>With tints of every gem bedecked.</w:t>
      </w:r>
    </w:p>
    <w:p w14:paraId="3DC8FA24" w14:textId="77777777" w:rsidR="00BD6E04" w:rsidRDefault="00BD6E04" w:rsidP="00E63E81">
      <w:pPr>
        <w:pStyle w:val="Poetry"/>
      </w:pPr>
      <w:r>
        <w:t>A light o’er Rama’s home he sent,</w:t>
      </w:r>
    </w:p>
    <w:p w14:paraId="5D4921C5" w14:textId="77777777" w:rsidR="00E63E81" w:rsidRDefault="00BD6E04" w:rsidP="00E63E81">
      <w:pPr>
        <w:pStyle w:val="Poetry"/>
      </w:pPr>
      <w:r>
        <w:t xml:space="preserve">And through the wood, where’er he went. </w:t>
      </w:r>
    </w:p>
    <w:p w14:paraId="623115A3" w14:textId="4A453D2F" w:rsidR="00BD6E04" w:rsidRDefault="00BD6E04" w:rsidP="00E63E81">
      <w:pPr>
        <w:pStyle w:val="Poetry"/>
      </w:pPr>
      <w:r>
        <w:t>The giant clad in that strange dress</w:t>
      </w:r>
    </w:p>
    <w:p w14:paraId="1DEFD8A1" w14:textId="77777777" w:rsidR="00E63E81" w:rsidRDefault="00BD6E04" w:rsidP="00E63E81">
      <w:pPr>
        <w:pStyle w:val="Poetry"/>
      </w:pPr>
      <w:r>
        <w:t>That took the soul with loveliness,</w:t>
      </w:r>
    </w:p>
    <w:p w14:paraId="1017F0E6" w14:textId="155656E8" w:rsidR="00BD6E04" w:rsidRDefault="00BD6E04" w:rsidP="00E63E81">
      <w:pPr>
        <w:pStyle w:val="Poetry"/>
      </w:pPr>
      <w:r>
        <w:t>To charm the fair Videhan’s eyes</w:t>
      </w:r>
    </w:p>
    <w:p w14:paraId="311CF0D8" w14:textId="77777777" w:rsidR="00E63E81" w:rsidRDefault="00BD6E04" w:rsidP="00E63E81">
      <w:pPr>
        <w:pStyle w:val="Poetry"/>
      </w:pPr>
      <w:r>
        <w:t xml:space="preserve">With mingled wealth of mineral dyes, </w:t>
      </w:r>
    </w:p>
    <w:p w14:paraId="2E73883A" w14:textId="77777777" w:rsidR="00E63E81" w:rsidRDefault="00BD6E04" w:rsidP="00E63E81">
      <w:pPr>
        <w:pStyle w:val="Poetry"/>
      </w:pPr>
      <w:r>
        <w:t xml:space="preserve">Moved onward, cropping in his way, </w:t>
      </w:r>
    </w:p>
    <w:p w14:paraId="5C21B9EA" w14:textId="77777777" w:rsidR="00E63E81" w:rsidRDefault="00BD6E04" w:rsidP="00E63E81">
      <w:pPr>
        <w:pStyle w:val="Poetry"/>
      </w:pPr>
      <w:r>
        <w:t xml:space="preserve">The grass and grain and tender spray. </w:t>
      </w:r>
    </w:p>
    <w:p w14:paraId="01816380" w14:textId="213DD504" w:rsidR="00BD6E04" w:rsidRDefault="00BD6E04" w:rsidP="00E63E81">
      <w:pPr>
        <w:pStyle w:val="Poetry"/>
      </w:pPr>
      <w:r>
        <w:t>His coat with drops of silver bright,</w:t>
      </w:r>
    </w:p>
    <w:p w14:paraId="6043013F" w14:textId="77777777" w:rsidR="00E63E81" w:rsidRDefault="00BD6E04" w:rsidP="00E63E81">
      <w:pPr>
        <w:pStyle w:val="Poetry"/>
      </w:pPr>
      <w:r>
        <w:t xml:space="preserve">A form to gaze on with delight, </w:t>
      </w:r>
    </w:p>
    <w:p w14:paraId="0E14AB0C" w14:textId="77777777" w:rsidR="00E63E81" w:rsidRDefault="00BD6E04" w:rsidP="00E63E81">
      <w:pPr>
        <w:pStyle w:val="Poetry"/>
      </w:pPr>
      <w:r>
        <w:t>He raised his fair neck as he went</w:t>
      </w:r>
    </w:p>
    <w:p w14:paraId="5BD2E4F7" w14:textId="49F2935F" w:rsidR="00BD6E04" w:rsidRDefault="00BD6E04" w:rsidP="00E63E81">
      <w:pPr>
        <w:pStyle w:val="Poetry"/>
      </w:pPr>
      <w:r>
        <w:t>To browse on bud and filament.</w:t>
      </w:r>
    </w:p>
    <w:p w14:paraId="4C2BF7A0" w14:textId="77777777" w:rsidR="00E63E81" w:rsidRDefault="00BD6E04" w:rsidP="00E63E81">
      <w:pPr>
        <w:pStyle w:val="Poetry"/>
        <w:rPr>
          <w:spacing w:val="-4"/>
        </w:rPr>
      </w:pPr>
      <w:r>
        <w:rPr>
          <w:spacing w:val="-4"/>
        </w:rPr>
        <w:t xml:space="preserve">Now </w:t>
      </w:r>
      <w:r>
        <w:t xml:space="preserve">in the Cassia grove he </w:t>
      </w:r>
      <w:r>
        <w:rPr>
          <w:spacing w:val="-4"/>
        </w:rPr>
        <w:t xml:space="preserve">strayed, </w:t>
      </w:r>
    </w:p>
    <w:p w14:paraId="7CEF5DF3" w14:textId="77777777" w:rsidR="00E63E81" w:rsidRDefault="00BD6E04" w:rsidP="00E63E81">
      <w:pPr>
        <w:pStyle w:val="Poetry"/>
      </w:pPr>
      <w:r>
        <w:rPr>
          <w:spacing w:val="-4"/>
        </w:rPr>
        <w:t xml:space="preserve">Now </w:t>
      </w:r>
      <w:r>
        <w:t xml:space="preserve">by the cot in </w:t>
      </w:r>
      <w:r>
        <w:rPr>
          <w:spacing w:val="-3"/>
        </w:rPr>
        <w:t xml:space="preserve">plantains’ </w:t>
      </w:r>
      <w:r>
        <w:t xml:space="preserve">shade. </w:t>
      </w:r>
    </w:p>
    <w:p w14:paraId="44A6ABCD" w14:textId="4DC796C2" w:rsidR="00BD6E04" w:rsidRDefault="00BD6E04" w:rsidP="00E63E81">
      <w:pPr>
        <w:pStyle w:val="Poetry"/>
      </w:pPr>
      <w:r>
        <w:t>Slowly and slowly on he came</w:t>
      </w:r>
    </w:p>
    <w:p w14:paraId="03599397" w14:textId="77777777" w:rsidR="00E63E81" w:rsidRDefault="00BD6E04" w:rsidP="00E63E81">
      <w:pPr>
        <w:pStyle w:val="Poetry"/>
      </w:pPr>
      <w:r>
        <w:rPr>
          <w:spacing w:val="-11"/>
        </w:rPr>
        <w:t xml:space="preserve">To </w:t>
      </w:r>
      <w:r>
        <w:t xml:space="preserve">catch the glances of the dame, </w:t>
      </w:r>
    </w:p>
    <w:p w14:paraId="26CC4BD6" w14:textId="77777777" w:rsidR="00E63E81" w:rsidRDefault="00BD6E04" w:rsidP="00E63E81">
      <w:pPr>
        <w:pStyle w:val="Poetry"/>
      </w:pPr>
      <w:r>
        <w:t xml:space="preserve">And the tall deer of splendid hue </w:t>
      </w:r>
    </w:p>
    <w:p w14:paraId="5FEC380A" w14:textId="77777777" w:rsidR="00E63E81" w:rsidRDefault="00BD6E04" w:rsidP="00E63E81">
      <w:pPr>
        <w:pStyle w:val="Poetry"/>
        <w:rPr>
          <w:spacing w:val="-4"/>
        </w:rPr>
      </w:pPr>
      <w:r>
        <w:t xml:space="preserve">Shone full </w:t>
      </w:r>
      <w:r>
        <w:rPr>
          <w:spacing w:val="-3"/>
        </w:rPr>
        <w:t xml:space="preserve">at </w:t>
      </w:r>
      <w:r>
        <w:t xml:space="preserve">length in </w:t>
      </w:r>
      <w:r>
        <w:rPr>
          <w:spacing w:val="-8"/>
        </w:rPr>
        <w:t xml:space="preserve">Sita’s </w:t>
      </w:r>
      <w:r>
        <w:rPr>
          <w:spacing w:val="-4"/>
        </w:rPr>
        <w:t xml:space="preserve">view. </w:t>
      </w:r>
    </w:p>
    <w:p w14:paraId="0EAE9CE2" w14:textId="77777777" w:rsidR="00E63E81" w:rsidRDefault="00BD6E04" w:rsidP="00E63E81">
      <w:pPr>
        <w:pStyle w:val="Poetry"/>
        <w:rPr>
          <w:spacing w:val="-4"/>
        </w:rPr>
      </w:pPr>
      <w:r>
        <w:rPr>
          <w:spacing w:val="-3"/>
        </w:rPr>
        <w:t xml:space="preserve">He </w:t>
      </w:r>
      <w:r>
        <w:t xml:space="preserve">roamed </w:t>
      </w:r>
      <w:r>
        <w:rPr>
          <w:spacing w:val="-6"/>
        </w:rPr>
        <w:t xml:space="preserve">where’er </w:t>
      </w:r>
      <w:r>
        <w:t xml:space="preserve">his fancy </w:t>
      </w:r>
      <w:r>
        <w:rPr>
          <w:spacing w:val="-4"/>
        </w:rPr>
        <w:t xml:space="preserve">chose </w:t>
      </w:r>
    </w:p>
    <w:p w14:paraId="4919B522" w14:textId="042EB3A6" w:rsidR="00BD6E04" w:rsidRDefault="00BD6E04" w:rsidP="00E63E81">
      <w:pPr>
        <w:pStyle w:val="Poetry"/>
      </w:pPr>
      <w:r>
        <w:t xml:space="preserve">Where </w:t>
      </w:r>
      <w:r>
        <w:rPr>
          <w:spacing w:val="-7"/>
        </w:rPr>
        <w:t xml:space="preserve">Rama’s </w:t>
      </w:r>
      <w:r>
        <w:t>leafy cottage rose.</w:t>
      </w:r>
    </w:p>
    <w:p w14:paraId="381D50D8" w14:textId="77777777" w:rsidR="00E63E81" w:rsidRDefault="00BD6E04" w:rsidP="00E63E81">
      <w:pPr>
        <w:pStyle w:val="Poetry"/>
      </w:pPr>
      <w:r>
        <w:rPr>
          <w:spacing w:val="-4"/>
        </w:rPr>
        <w:t xml:space="preserve">Now near, </w:t>
      </w:r>
      <w:r>
        <w:t xml:space="preserve">now </w:t>
      </w:r>
      <w:r>
        <w:rPr>
          <w:spacing w:val="-4"/>
        </w:rPr>
        <w:t xml:space="preserve">far, </w:t>
      </w:r>
      <w:r>
        <w:t xml:space="preserve">in careless ease, </w:t>
      </w:r>
    </w:p>
    <w:p w14:paraId="13BEB250" w14:textId="77777777" w:rsidR="00E63E81" w:rsidRDefault="00BD6E04" w:rsidP="00E63E81">
      <w:pPr>
        <w:pStyle w:val="Poetry"/>
        <w:rPr>
          <w:spacing w:val="-4"/>
        </w:rPr>
      </w:pPr>
      <w:r>
        <w:rPr>
          <w:spacing w:val="-3"/>
        </w:rPr>
        <w:t xml:space="preserve">He </w:t>
      </w:r>
      <w:r>
        <w:t xml:space="preserve">came and went among the </w:t>
      </w:r>
      <w:r>
        <w:rPr>
          <w:spacing w:val="-4"/>
        </w:rPr>
        <w:t xml:space="preserve">trees. </w:t>
      </w:r>
    </w:p>
    <w:p w14:paraId="38CFAA1A" w14:textId="77777777" w:rsidR="00E63E81" w:rsidRDefault="00BD6E04" w:rsidP="00E63E81">
      <w:pPr>
        <w:pStyle w:val="Poetry"/>
        <w:rPr>
          <w:spacing w:val="-5"/>
        </w:rPr>
      </w:pPr>
      <w:r>
        <w:rPr>
          <w:spacing w:val="-4"/>
        </w:rPr>
        <w:t xml:space="preserve">Now </w:t>
      </w:r>
      <w:r>
        <w:t xml:space="preserve">with light feet he turned to </w:t>
      </w:r>
      <w:r>
        <w:rPr>
          <w:spacing w:val="-5"/>
        </w:rPr>
        <w:t xml:space="preserve">fly, </w:t>
      </w:r>
    </w:p>
    <w:p w14:paraId="7A46B523" w14:textId="15CB718B" w:rsidR="00BD6E04" w:rsidRDefault="00BD6E04" w:rsidP="00E63E81">
      <w:pPr>
        <w:pStyle w:val="Poetry"/>
      </w:pPr>
      <w:r>
        <w:rPr>
          <w:spacing w:val="-7"/>
        </w:rPr>
        <w:t xml:space="preserve">Now, </w:t>
      </w:r>
      <w:r>
        <w:t>reassured, again drew nigh:</w:t>
      </w:r>
    </w:p>
    <w:p w14:paraId="2E23FE8C" w14:textId="77777777" w:rsidR="00E63E81" w:rsidRPr="00FF15BC" w:rsidRDefault="00BD6E04" w:rsidP="00E63E81">
      <w:pPr>
        <w:pStyle w:val="Poetry"/>
      </w:pPr>
      <w:r w:rsidRPr="00FF15BC">
        <w:rPr>
          <w:spacing w:val="-4"/>
        </w:rPr>
        <w:t xml:space="preserve">Now </w:t>
      </w:r>
      <w:r w:rsidRPr="00FF15BC">
        <w:t>gambolled close with leap and</w:t>
      </w:r>
      <w:r w:rsidRPr="00FF15BC">
        <w:rPr>
          <w:spacing w:val="-13"/>
        </w:rPr>
        <w:t xml:space="preserve"> </w:t>
      </w:r>
      <w:r w:rsidRPr="00FF15BC">
        <w:t xml:space="preserve">bound, </w:t>
      </w:r>
    </w:p>
    <w:p w14:paraId="059FED1D" w14:textId="11BD81AA" w:rsidR="00BD6E04" w:rsidRPr="00FF15BC" w:rsidRDefault="00BD6E04" w:rsidP="00E63E81">
      <w:pPr>
        <w:pStyle w:val="Poetry"/>
      </w:pPr>
      <w:r w:rsidRPr="00FF15BC">
        <w:rPr>
          <w:spacing w:val="-4"/>
        </w:rPr>
        <w:t xml:space="preserve">Now </w:t>
      </w:r>
      <w:r w:rsidRPr="00FF15BC">
        <w:t>lay upon the grassy ground:</w:t>
      </w:r>
    </w:p>
    <w:p w14:paraId="478A5B0A" w14:textId="77777777" w:rsidR="00E63E81" w:rsidRPr="00FF15BC" w:rsidRDefault="00BD6E04" w:rsidP="00E63E81">
      <w:pPr>
        <w:pStyle w:val="Poetry"/>
      </w:pPr>
      <w:r w:rsidRPr="00FF15BC">
        <w:t xml:space="preserve">Now sought the door, devoid of fear, </w:t>
      </w:r>
    </w:p>
    <w:p w14:paraId="475B901E" w14:textId="77777777" w:rsidR="00E63E81" w:rsidRPr="00FF15BC" w:rsidRDefault="00BD6E04" w:rsidP="00E63E81">
      <w:pPr>
        <w:pStyle w:val="Poetry"/>
      </w:pPr>
      <w:r w:rsidRPr="00FF15BC">
        <w:t xml:space="preserve">And mingled with the troop of deer; </w:t>
      </w:r>
    </w:p>
    <w:p w14:paraId="162FB003" w14:textId="77777777" w:rsidR="00E63E81" w:rsidRPr="00FF15BC" w:rsidRDefault="00BD6E04" w:rsidP="00E63E81">
      <w:pPr>
        <w:pStyle w:val="Poetry"/>
      </w:pPr>
      <w:r w:rsidRPr="00FF15BC">
        <w:t xml:space="preserve">Led them a little way, and thence </w:t>
      </w:r>
    </w:p>
    <w:p w14:paraId="63582C80" w14:textId="1EB4B926" w:rsidR="00BD6E04" w:rsidRPr="00FF15BC" w:rsidRDefault="00BD6E04" w:rsidP="00E63E81">
      <w:pPr>
        <w:pStyle w:val="Poetry"/>
      </w:pPr>
      <w:r w:rsidRPr="00FF15BC">
        <w:t>Again returned with confidence.</w:t>
      </w:r>
    </w:p>
    <w:p w14:paraId="5597CBB2" w14:textId="77777777" w:rsidR="00E63E81" w:rsidRPr="00FF15BC" w:rsidRDefault="00BD6E04" w:rsidP="00E63E81">
      <w:pPr>
        <w:pStyle w:val="Poetry"/>
      </w:pPr>
      <w:r w:rsidRPr="00FF15BC">
        <w:rPr>
          <w:spacing w:val="-4"/>
        </w:rPr>
        <w:t xml:space="preserve">Now </w:t>
      </w:r>
      <w:r w:rsidRPr="00FF15BC">
        <w:t xml:space="preserve">flying </w:t>
      </w:r>
      <w:r w:rsidRPr="00FF15BC">
        <w:rPr>
          <w:spacing w:val="-4"/>
        </w:rPr>
        <w:t xml:space="preserve">far, </w:t>
      </w:r>
      <w:r w:rsidRPr="00FF15BC">
        <w:t xml:space="preserve">now turning back </w:t>
      </w:r>
    </w:p>
    <w:p w14:paraId="1378347E" w14:textId="77777777" w:rsidR="00E63E81" w:rsidRPr="00FF15BC" w:rsidRDefault="00BD6E04" w:rsidP="00E63E81">
      <w:pPr>
        <w:pStyle w:val="Poetry"/>
        <w:rPr>
          <w:spacing w:val="-4"/>
        </w:rPr>
      </w:pPr>
      <w:r w:rsidRPr="00FF15BC">
        <w:t xml:space="preserve">Emboldened on his former </w:t>
      </w:r>
      <w:r w:rsidRPr="00FF15BC">
        <w:rPr>
          <w:spacing w:val="-4"/>
        </w:rPr>
        <w:t xml:space="preserve">track, </w:t>
      </w:r>
    </w:p>
    <w:p w14:paraId="48B028D4" w14:textId="3B6E59CF" w:rsidR="00BD6E04" w:rsidRPr="00FF15BC" w:rsidRDefault="00BD6E04" w:rsidP="00E63E81">
      <w:pPr>
        <w:pStyle w:val="Poetry"/>
      </w:pPr>
      <w:r w:rsidRPr="00FF15BC">
        <w:t xml:space="preserve">Seeking to win the </w:t>
      </w:r>
      <w:r w:rsidRPr="00FF15BC">
        <w:rPr>
          <w:spacing w:val="-4"/>
        </w:rPr>
        <w:t xml:space="preserve">lady’s </w:t>
      </w:r>
      <w:r w:rsidRPr="00FF15BC">
        <w:t>glance</w:t>
      </w:r>
    </w:p>
    <w:p w14:paraId="78BD4611" w14:textId="77777777" w:rsidR="00E63E81" w:rsidRDefault="00BD6E04" w:rsidP="00E63E81">
      <w:pPr>
        <w:pStyle w:val="Poetry"/>
      </w:pPr>
      <w:r>
        <w:rPr>
          <w:spacing w:val="-3"/>
        </w:rPr>
        <w:lastRenderedPageBreak/>
        <w:t xml:space="preserve">He </w:t>
      </w:r>
      <w:r>
        <w:t xml:space="preserve">wandered through the green expanse. </w:t>
      </w:r>
    </w:p>
    <w:p w14:paraId="006BDD3B" w14:textId="77777777" w:rsidR="00E63E81" w:rsidRDefault="00BD6E04" w:rsidP="00E63E81">
      <w:pPr>
        <w:pStyle w:val="Poetry"/>
        <w:rPr>
          <w:spacing w:val="-3"/>
        </w:rPr>
      </w:pPr>
      <w:r>
        <w:t>Then thronging round, the woodland</w:t>
      </w:r>
      <w:r>
        <w:rPr>
          <w:spacing w:val="-34"/>
        </w:rPr>
        <w:t xml:space="preserve"> </w:t>
      </w:r>
      <w:r>
        <w:rPr>
          <w:spacing w:val="-3"/>
        </w:rPr>
        <w:t xml:space="preserve">deer </w:t>
      </w:r>
    </w:p>
    <w:p w14:paraId="7D1391EE" w14:textId="77777777" w:rsidR="00E63E81" w:rsidRDefault="00BD6E04" w:rsidP="00E63E81">
      <w:pPr>
        <w:pStyle w:val="Poetry"/>
      </w:pPr>
      <w:r>
        <w:t xml:space="preserve">Gazed on his form with wondering fear; </w:t>
      </w:r>
    </w:p>
    <w:p w14:paraId="291B304C" w14:textId="4512CB71" w:rsidR="00BD6E04" w:rsidRDefault="00BD6E04" w:rsidP="00E63E81">
      <w:pPr>
        <w:pStyle w:val="Poetry"/>
      </w:pPr>
      <w:r>
        <w:t>A while they followed where he</w:t>
      </w:r>
      <w:r>
        <w:rPr>
          <w:spacing w:val="-4"/>
        </w:rPr>
        <w:t xml:space="preserve"> </w:t>
      </w:r>
      <w:r>
        <w:t>led,</w:t>
      </w:r>
    </w:p>
    <w:p w14:paraId="072CCC88" w14:textId="77777777" w:rsidR="00E63E81" w:rsidRDefault="00BD6E04" w:rsidP="00E63E81">
      <w:pPr>
        <w:pStyle w:val="Poetry"/>
      </w:pPr>
      <w:r>
        <w:t xml:space="preserve">Then snuffed the tainted gale and fled. </w:t>
      </w:r>
    </w:p>
    <w:p w14:paraId="4688F012" w14:textId="77777777" w:rsidR="00E63E81" w:rsidRDefault="00BD6E04" w:rsidP="00E63E81">
      <w:pPr>
        <w:pStyle w:val="Poetry"/>
      </w:pPr>
      <w:r>
        <w:t xml:space="preserve">The giant, though he longed to slay </w:t>
      </w:r>
    </w:p>
    <w:p w14:paraId="46804677" w14:textId="77777777" w:rsidR="00E63E81" w:rsidRDefault="00BD6E04" w:rsidP="00E63E81">
      <w:pPr>
        <w:pStyle w:val="Poetry"/>
      </w:pPr>
      <w:r>
        <w:t xml:space="preserve">The </w:t>
      </w:r>
      <w:r w:rsidRPr="00E63E81">
        <w:t xml:space="preserve">startled quarry, spared the prey, </w:t>
      </w:r>
    </w:p>
    <w:p w14:paraId="1318A0F0" w14:textId="0E6EAA19" w:rsidR="00BD6E04" w:rsidRPr="00E63E81" w:rsidRDefault="00BD6E04" w:rsidP="00E63E81">
      <w:pPr>
        <w:pStyle w:val="Poetry"/>
      </w:pPr>
      <w:r w:rsidRPr="00E63E81">
        <w:t>And mindful of the shape he wore</w:t>
      </w:r>
    </w:p>
    <w:p w14:paraId="4CB94005" w14:textId="77777777" w:rsidR="00E63E81" w:rsidRDefault="00BD6E04" w:rsidP="00E63E81">
      <w:pPr>
        <w:pStyle w:val="Poetry"/>
      </w:pPr>
      <w:r>
        <w:t xml:space="preserve">To veil his nature, still forbore. </w:t>
      </w:r>
    </w:p>
    <w:p w14:paraId="35ADD1A3" w14:textId="77777777" w:rsidR="00E63E81" w:rsidRDefault="00BD6E04" w:rsidP="00E63E81">
      <w:pPr>
        <w:pStyle w:val="Poetry"/>
      </w:pPr>
      <w:r>
        <w:t xml:space="preserve">Then Sita of the glorious eye, </w:t>
      </w:r>
    </w:p>
    <w:p w14:paraId="32E2DC0C" w14:textId="79D9DADA" w:rsidR="00BD6E04" w:rsidRDefault="00BD6E04" w:rsidP="00E63E81">
      <w:pPr>
        <w:pStyle w:val="Poetry"/>
      </w:pPr>
      <w:r>
        <w:t>Returning from her task drew nigh;</w:t>
      </w:r>
    </w:p>
    <w:p w14:paraId="63BC7EDD" w14:textId="77777777" w:rsidR="00E63E81" w:rsidRDefault="00BD6E04" w:rsidP="00E63E81">
      <w:pPr>
        <w:pStyle w:val="Poetry"/>
      </w:pPr>
      <w:r>
        <w:rPr>
          <w:spacing w:val="-3"/>
        </w:rPr>
        <w:t xml:space="preserve">For </w:t>
      </w:r>
      <w:r>
        <w:t xml:space="preserve">she had sought the wood to bring </w:t>
      </w:r>
    </w:p>
    <w:p w14:paraId="4D0EA472" w14:textId="77777777" w:rsidR="00E63E81" w:rsidRDefault="00BD6E04" w:rsidP="00E63E81">
      <w:pPr>
        <w:pStyle w:val="Poetry"/>
      </w:pPr>
      <w:r>
        <w:t xml:space="preserve">Each loveliest flower of early spring. </w:t>
      </w:r>
    </w:p>
    <w:p w14:paraId="10C134C6" w14:textId="77777777" w:rsidR="00E63E81" w:rsidRDefault="00BD6E04" w:rsidP="00E63E81">
      <w:pPr>
        <w:pStyle w:val="Poetry"/>
      </w:pPr>
      <w:r>
        <w:rPr>
          <w:spacing w:val="-4"/>
        </w:rPr>
        <w:t xml:space="preserve">Now </w:t>
      </w:r>
      <w:r>
        <w:t xml:space="preserve">would the bright-eyed lady choose </w:t>
      </w:r>
    </w:p>
    <w:p w14:paraId="5ACD7D29" w14:textId="77777777" w:rsidR="00E63E81" w:rsidRDefault="00BD6E04" w:rsidP="00E63E81">
      <w:pPr>
        <w:pStyle w:val="Poetry"/>
      </w:pPr>
      <w:r>
        <w:t xml:space="preserve">Some gorgeous bud with blending hues, </w:t>
      </w:r>
    </w:p>
    <w:p w14:paraId="05E4EEAA" w14:textId="77777777" w:rsidR="00E63E81" w:rsidRDefault="00BD6E04" w:rsidP="00E63E81">
      <w:pPr>
        <w:pStyle w:val="Poetry"/>
      </w:pPr>
      <w:r>
        <w:rPr>
          <w:spacing w:val="-4"/>
        </w:rPr>
        <w:t xml:space="preserve">Now </w:t>
      </w:r>
      <w:r>
        <w:t xml:space="preserve">plucked the </w:t>
      </w:r>
      <w:r>
        <w:rPr>
          <w:spacing w:val="-7"/>
        </w:rPr>
        <w:t xml:space="preserve">mango’s </w:t>
      </w:r>
      <w:r>
        <w:rPr>
          <w:spacing w:val="-5"/>
        </w:rPr>
        <w:t xml:space="preserve">spray, </w:t>
      </w:r>
      <w:r>
        <w:t>and now</w:t>
      </w:r>
    </w:p>
    <w:p w14:paraId="44208F6D" w14:textId="3AA4984B" w:rsidR="00BD6E04" w:rsidRDefault="00BD6E04" w:rsidP="00E63E81">
      <w:pPr>
        <w:pStyle w:val="Poetry"/>
      </w:pPr>
      <w:r>
        <w:t>The bloom from an Aśoka</w:t>
      </w:r>
      <w:r>
        <w:rPr>
          <w:spacing w:val="-10"/>
        </w:rPr>
        <w:t xml:space="preserve"> </w:t>
      </w:r>
      <w:r>
        <w:t>bough.</w:t>
      </w:r>
    </w:p>
    <w:p w14:paraId="7F379EF1" w14:textId="77777777" w:rsidR="00E63E81" w:rsidRDefault="00BD6E04" w:rsidP="00E63E81">
      <w:pPr>
        <w:pStyle w:val="Poetry"/>
      </w:pPr>
      <w:r>
        <w:t xml:space="preserve">She with her beauteous form, unmeet </w:t>
      </w:r>
    </w:p>
    <w:p w14:paraId="1C2FE2F6" w14:textId="77777777" w:rsidR="00E63E81" w:rsidRDefault="00BD6E04" w:rsidP="00E63E81">
      <w:pPr>
        <w:pStyle w:val="Poetry"/>
      </w:pPr>
      <w:r>
        <w:t xml:space="preserve">For woodland life and lone retreat, </w:t>
      </w:r>
    </w:p>
    <w:p w14:paraId="302B24FC" w14:textId="13D98E2C" w:rsidR="00BD6E04" w:rsidRDefault="00BD6E04" w:rsidP="00E63E81">
      <w:pPr>
        <w:pStyle w:val="Poetry"/>
      </w:pPr>
      <w:r>
        <w:t>That wondrous dappled deer beheld</w:t>
      </w:r>
    </w:p>
    <w:p w14:paraId="35C32DAD" w14:textId="7422BAF3" w:rsidR="00BD6E04" w:rsidRPr="00E63E81" w:rsidRDefault="00BD6E04" w:rsidP="00E63E81">
      <w:pPr>
        <w:pStyle w:val="Poetry"/>
      </w:pPr>
      <w:r>
        <w:t>Gemmed with rich pearls, unparalleled,</w:t>
      </w:r>
    </w:p>
    <w:p w14:paraId="1BBC15D4" w14:textId="77777777" w:rsidR="00BD6E04" w:rsidRPr="00E63E81" w:rsidRDefault="00BD6E04" w:rsidP="00E63E81">
      <w:pPr>
        <w:pStyle w:val="Poetry"/>
      </w:pPr>
      <w:r w:rsidRPr="00E63E81">
        <w:t>His silver hair the lady saw,</w:t>
      </w:r>
    </w:p>
    <w:p w14:paraId="69791708" w14:textId="77777777" w:rsidR="00E63E81" w:rsidRDefault="00BD6E04" w:rsidP="00E63E81">
      <w:pPr>
        <w:pStyle w:val="Poetry"/>
      </w:pPr>
      <w:r w:rsidRPr="00E63E81">
        <w:t xml:space="preserve">His radiant teeth and lips and jaw, </w:t>
      </w:r>
    </w:p>
    <w:p w14:paraId="69BCDB22" w14:textId="77777777" w:rsidR="00E63E81" w:rsidRDefault="00BD6E04" w:rsidP="00E63E81">
      <w:pPr>
        <w:pStyle w:val="Poetry"/>
      </w:pPr>
      <w:r w:rsidRPr="00E63E81">
        <w:t xml:space="preserve">And gazed with rapture as her eyes </w:t>
      </w:r>
    </w:p>
    <w:p w14:paraId="199E19A5" w14:textId="65758D5B" w:rsidR="00BD6E04" w:rsidRPr="00E63E81" w:rsidRDefault="00BD6E04" w:rsidP="00E63E81">
      <w:pPr>
        <w:pStyle w:val="Poetry"/>
      </w:pPr>
      <w:r w:rsidRPr="00E63E81">
        <w:t>Expanded in their glad surprise.</w:t>
      </w:r>
    </w:p>
    <w:p w14:paraId="7897C01E" w14:textId="77777777" w:rsidR="00E63E81" w:rsidRDefault="00BD6E04" w:rsidP="00E63E81">
      <w:pPr>
        <w:pStyle w:val="Poetry"/>
      </w:pPr>
      <w:r w:rsidRPr="00E63E81">
        <w:t xml:space="preserve">And when the false deer’s glances fell </w:t>
      </w:r>
    </w:p>
    <w:p w14:paraId="7E9677EF" w14:textId="77777777" w:rsidR="00E63E81" w:rsidRDefault="00BD6E04" w:rsidP="00E63E81">
      <w:pPr>
        <w:pStyle w:val="Poetry"/>
      </w:pPr>
      <w:r w:rsidRPr="00E63E81">
        <w:t xml:space="preserve">On her whom Rama loved so well, </w:t>
      </w:r>
    </w:p>
    <w:p w14:paraId="7D1C024E" w14:textId="77777777" w:rsidR="00E63E81" w:rsidRDefault="00BD6E04" w:rsidP="00E63E81">
      <w:pPr>
        <w:pStyle w:val="Poetry"/>
      </w:pPr>
      <w:r w:rsidRPr="00E63E81">
        <w:t xml:space="preserve">He wandered here and there, and cast </w:t>
      </w:r>
    </w:p>
    <w:p w14:paraId="614A882F" w14:textId="6D840761" w:rsidR="00BD6E04" w:rsidRPr="00E63E81" w:rsidRDefault="00BD6E04" w:rsidP="00E63E81">
      <w:pPr>
        <w:pStyle w:val="Poetry"/>
      </w:pPr>
      <w:r w:rsidRPr="00E63E81">
        <w:t>A luminous beauty as he passed;</w:t>
      </w:r>
    </w:p>
    <w:p w14:paraId="02B9CD01" w14:textId="77777777" w:rsidR="00E63E81" w:rsidRDefault="00BD6E04" w:rsidP="00E63E81">
      <w:pPr>
        <w:pStyle w:val="Poetry"/>
      </w:pPr>
      <w:r w:rsidRPr="00E63E81">
        <w:t xml:space="preserve">And Janak’s child with strange delight </w:t>
      </w:r>
    </w:p>
    <w:p w14:paraId="03576A97" w14:textId="2D32E3CB" w:rsidR="00BD6E04" w:rsidRDefault="00BD6E04" w:rsidP="00E63E81">
      <w:pPr>
        <w:pStyle w:val="Poetry"/>
      </w:pPr>
      <w:r w:rsidRPr="00E63E81">
        <w:t>Kept gazing on the unwonted sight.</w:t>
      </w:r>
    </w:p>
    <w:p w14:paraId="1459A702" w14:textId="77777777" w:rsidR="00E63E81" w:rsidRPr="00E63E81" w:rsidRDefault="00E63E81" w:rsidP="00E63E81">
      <w:pPr>
        <w:pStyle w:val="Poetry"/>
      </w:pPr>
    </w:p>
    <w:p w14:paraId="7E6DDCD5" w14:textId="77777777" w:rsidR="00E63E81" w:rsidRDefault="00BD6E04" w:rsidP="00E63E81">
      <w:pPr>
        <w:pStyle w:val="Heading4"/>
      </w:pPr>
      <w:r>
        <w:t>Canto XLIII</w:t>
      </w:r>
    </w:p>
    <w:p w14:paraId="4BA0CB77" w14:textId="57BDC479" w:rsidR="00BD6E04" w:rsidRPr="00E63E81" w:rsidRDefault="00BD6E04" w:rsidP="00E63E81">
      <w:pPr>
        <w:pStyle w:val="Bodynoindent"/>
        <w:jc w:val="left"/>
        <w:rPr>
          <w:i/>
          <w:iCs/>
        </w:rPr>
      </w:pPr>
      <w:r w:rsidRPr="00E63E81">
        <w:rPr>
          <w:i/>
          <w:iCs/>
        </w:rPr>
        <w:lastRenderedPageBreak/>
        <w:t>The Wondrous Deer.</w:t>
      </w:r>
    </w:p>
    <w:p w14:paraId="36A5F24F" w14:textId="77777777" w:rsidR="00F707EB" w:rsidRDefault="00BD6E04" w:rsidP="00F707EB">
      <w:pPr>
        <w:pStyle w:val="Poetry"/>
      </w:pPr>
      <w:r>
        <w:t xml:space="preserve">She stooped, her hands with flowers to fill, </w:t>
      </w:r>
    </w:p>
    <w:p w14:paraId="72AA7F4D" w14:textId="78DC4DEA" w:rsidR="00BD6E04" w:rsidRDefault="00BD6E04" w:rsidP="00F707EB">
      <w:pPr>
        <w:pStyle w:val="Poetry"/>
      </w:pPr>
      <w:r>
        <w:t>But gazed upon the marvel still:</w:t>
      </w:r>
    </w:p>
    <w:p w14:paraId="16487C27" w14:textId="77777777" w:rsidR="00F707EB" w:rsidRDefault="00BD6E04" w:rsidP="00F707EB">
      <w:pPr>
        <w:pStyle w:val="Poetry"/>
      </w:pPr>
      <w:r>
        <w:t xml:space="preserve">Gazed on its back and sparkling side </w:t>
      </w:r>
    </w:p>
    <w:p w14:paraId="3B520013" w14:textId="77777777" w:rsidR="00F707EB" w:rsidRDefault="00BD6E04" w:rsidP="00F707EB">
      <w:pPr>
        <w:pStyle w:val="Poetry"/>
      </w:pPr>
      <w:r>
        <w:t xml:space="preserve">Where silver hues with golden vied. </w:t>
      </w:r>
    </w:p>
    <w:p w14:paraId="6188763F" w14:textId="77777777" w:rsidR="00F707EB" w:rsidRDefault="00BD6E04" w:rsidP="00F707EB">
      <w:pPr>
        <w:pStyle w:val="Poetry"/>
      </w:pPr>
      <w:r>
        <w:t xml:space="preserve">Joyous was she of faultless mould, </w:t>
      </w:r>
    </w:p>
    <w:p w14:paraId="201866E1" w14:textId="77777777" w:rsidR="00F707EB" w:rsidRDefault="00BD6E04" w:rsidP="00F707EB">
      <w:pPr>
        <w:pStyle w:val="Poetry"/>
      </w:pPr>
      <w:r>
        <w:t xml:space="preserve">With glossy skin like polished gold. </w:t>
      </w:r>
    </w:p>
    <w:p w14:paraId="11E29C78" w14:textId="4B2D335D" w:rsidR="00BD6E04" w:rsidRDefault="00BD6E04" w:rsidP="00F707EB">
      <w:pPr>
        <w:pStyle w:val="Poetry"/>
      </w:pPr>
      <w:r>
        <w:t>And loudly to her husband cried</w:t>
      </w:r>
    </w:p>
    <w:p w14:paraId="3382D407" w14:textId="77777777" w:rsidR="00F707EB" w:rsidRDefault="00BD6E04" w:rsidP="00F707EB">
      <w:pPr>
        <w:pStyle w:val="Poetry"/>
      </w:pPr>
      <w:r>
        <w:t xml:space="preserve">And bow-armed Lakshman by his side: </w:t>
      </w:r>
    </w:p>
    <w:p w14:paraId="3D9965DC" w14:textId="632F9563" w:rsidR="00BD6E04" w:rsidRDefault="00BD6E04" w:rsidP="00F707EB">
      <w:pPr>
        <w:pStyle w:val="Poetry"/>
      </w:pPr>
      <w:r>
        <w:t>Again, again she called in glee:</w:t>
      </w:r>
    </w:p>
    <w:p w14:paraId="31385DEA" w14:textId="77777777" w:rsidR="00F707EB" w:rsidRDefault="00BD6E04" w:rsidP="00F707EB">
      <w:pPr>
        <w:pStyle w:val="Poetry"/>
      </w:pPr>
      <w:r>
        <w:t xml:space="preserve">“O come this glorious creature see; </w:t>
      </w:r>
    </w:p>
    <w:p w14:paraId="3DE7D5BF" w14:textId="77777777" w:rsidR="00F707EB" w:rsidRDefault="00BD6E04" w:rsidP="00F707EB">
      <w:pPr>
        <w:pStyle w:val="Poetry"/>
      </w:pPr>
      <w:r>
        <w:t xml:space="preserve">Quick, quick, my lord, this deer to view. </w:t>
      </w:r>
    </w:p>
    <w:p w14:paraId="40E58097" w14:textId="5A77B857" w:rsidR="00BD6E04" w:rsidRDefault="00BD6E04" w:rsidP="00F707EB">
      <w:pPr>
        <w:pStyle w:val="Poetry"/>
      </w:pPr>
      <w:r>
        <w:t>And bring thy brother Lakshman too.”</w:t>
      </w:r>
    </w:p>
    <w:p w14:paraId="4CC31301" w14:textId="77777777" w:rsidR="00F707EB" w:rsidRDefault="00BD6E04" w:rsidP="00F707EB">
      <w:pPr>
        <w:pStyle w:val="Poetry"/>
      </w:pPr>
      <w:r>
        <w:t>As through the wood her clear tones</w:t>
      </w:r>
      <w:r>
        <w:rPr>
          <w:spacing w:val="-22"/>
        </w:rPr>
        <w:t xml:space="preserve"> </w:t>
      </w:r>
      <w:r>
        <w:t xml:space="preserve">rang, </w:t>
      </w:r>
    </w:p>
    <w:p w14:paraId="3F82E843" w14:textId="01FFC8B2" w:rsidR="00BD6E04" w:rsidRDefault="00BD6E04" w:rsidP="00F707EB">
      <w:pPr>
        <w:pStyle w:val="Poetry"/>
      </w:pPr>
      <w:r>
        <w:t>Swift to her side the brothers</w:t>
      </w:r>
      <w:r>
        <w:rPr>
          <w:spacing w:val="-12"/>
        </w:rPr>
        <w:t xml:space="preserve"> </w:t>
      </w:r>
      <w:r>
        <w:t>sprang.</w:t>
      </w:r>
    </w:p>
    <w:p w14:paraId="54B6964A" w14:textId="77777777" w:rsidR="00F707EB" w:rsidRDefault="00BD6E04" w:rsidP="00F707EB">
      <w:pPr>
        <w:pStyle w:val="Poetry"/>
      </w:pPr>
      <w:r>
        <w:rPr>
          <w:spacing w:val="-3"/>
        </w:rPr>
        <w:t xml:space="preserve">With </w:t>
      </w:r>
      <w:r>
        <w:t>eager eyes the grove they</w:t>
      </w:r>
      <w:r>
        <w:rPr>
          <w:spacing w:val="-10"/>
        </w:rPr>
        <w:t xml:space="preserve"> </w:t>
      </w:r>
      <w:r>
        <w:t xml:space="preserve">scanned, </w:t>
      </w:r>
    </w:p>
    <w:p w14:paraId="1C153027" w14:textId="72BCEBFF" w:rsidR="00BD6E04" w:rsidRDefault="00BD6E04" w:rsidP="00F707EB">
      <w:pPr>
        <w:pStyle w:val="Poetry"/>
      </w:pPr>
      <w:r>
        <w:t>And saw the deer before them</w:t>
      </w:r>
      <w:r>
        <w:rPr>
          <w:spacing w:val="-9"/>
        </w:rPr>
        <w:t xml:space="preserve"> </w:t>
      </w:r>
      <w:r>
        <w:t>stand.</w:t>
      </w:r>
    </w:p>
    <w:p w14:paraId="39E248E6" w14:textId="77777777" w:rsidR="00F707EB" w:rsidRDefault="00BD6E04" w:rsidP="00F707EB">
      <w:pPr>
        <w:pStyle w:val="Poetry"/>
      </w:pPr>
      <w:r>
        <w:t xml:space="preserve">But doubt was strong in Lakshman’s breast, </w:t>
      </w:r>
    </w:p>
    <w:p w14:paraId="73E50B87" w14:textId="7BB06A13" w:rsidR="00BD6E04" w:rsidRDefault="00BD6E04" w:rsidP="00F707EB">
      <w:pPr>
        <w:pStyle w:val="Poetry"/>
      </w:pPr>
      <w:r>
        <w:t>Who thus his thought and fear expressed:</w:t>
      </w:r>
    </w:p>
    <w:p w14:paraId="391F80A5" w14:textId="77777777" w:rsidR="00F707EB" w:rsidRDefault="00F707EB" w:rsidP="00F707EB">
      <w:pPr>
        <w:pStyle w:val="Poetry"/>
      </w:pPr>
    </w:p>
    <w:p w14:paraId="22FC1E14" w14:textId="77777777" w:rsidR="00F707EB" w:rsidRDefault="00BD6E04" w:rsidP="00F707EB">
      <w:pPr>
        <w:pStyle w:val="Poetry"/>
      </w:pPr>
      <w:r>
        <w:t xml:space="preserve">“Stay, for the wondrous deer we see </w:t>
      </w:r>
    </w:p>
    <w:p w14:paraId="34F81F32" w14:textId="0896F9DC" w:rsidR="00BD6E04" w:rsidRDefault="00BD6E04" w:rsidP="00F707EB">
      <w:pPr>
        <w:pStyle w:val="Poetry"/>
      </w:pPr>
      <w:r>
        <w:t>The fiend Maricha’s self may be.</w:t>
      </w:r>
    </w:p>
    <w:p w14:paraId="41487859" w14:textId="77777777" w:rsidR="00F707EB" w:rsidRDefault="00BD6E04" w:rsidP="00F707EB">
      <w:pPr>
        <w:pStyle w:val="Poetry"/>
      </w:pPr>
      <w:r>
        <w:t xml:space="preserve">Ere now have kings who sought this place </w:t>
      </w:r>
    </w:p>
    <w:p w14:paraId="2DD1A366" w14:textId="3D1A9EBC" w:rsidR="00BD6E04" w:rsidRDefault="00BD6E04" w:rsidP="00F707EB">
      <w:pPr>
        <w:pStyle w:val="Poetry"/>
      </w:pPr>
      <w:r>
        <w:t>To take their pastime in the chase,</w:t>
      </w:r>
    </w:p>
    <w:p w14:paraId="2379B789" w14:textId="77777777" w:rsidR="00F707EB" w:rsidRDefault="00BD6E04" w:rsidP="00F707EB">
      <w:pPr>
        <w:pStyle w:val="Poetry"/>
      </w:pPr>
      <w:r>
        <w:t xml:space="preserve">Met from his wicked art defeat, </w:t>
      </w:r>
    </w:p>
    <w:p w14:paraId="5E76388D" w14:textId="143DD74F" w:rsidR="00BD6E04" w:rsidRDefault="00BD6E04" w:rsidP="00F707EB">
      <w:pPr>
        <w:pStyle w:val="Poetry"/>
      </w:pPr>
      <w:r>
        <w:t>And fallen slain by like deceit.</w:t>
      </w:r>
    </w:p>
    <w:p w14:paraId="263FCD6C" w14:textId="77777777" w:rsidR="00F707EB" w:rsidRDefault="00BD6E04" w:rsidP="00F707EB">
      <w:pPr>
        <w:pStyle w:val="Poetry"/>
      </w:pPr>
      <w:r>
        <w:t xml:space="preserve">He wears, well trained in magic guile, </w:t>
      </w:r>
    </w:p>
    <w:p w14:paraId="78645169" w14:textId="0F82C157" w:rsidR="00BD6E04" w:rsidRDefault="00BD6E04" w:rsidP="00F707EB">
      <w:pPr>
        <w:pStyle w:val="Poetry"/>
      </w:pPr>
      <w:r>
        <w:t>The figure of a deer a while,</w:t>
      </w:r>
    </w:p>
    <w:p w14:paraId="542760D7" w14:textId="77777777" w:rsidR="00F707EB" w:rsidRDefault="00BD6E04" w:rsidP="00F707EB">
      <w:pPr>
        <w:pStyle w:val="Poetry"/>
      </w:pPr>
      <w:r>
        <w:t>Bright as the very sun, or place</w:t>
      </w:r>
    </w:p>
    <w:p w14:paraId="6E641B41" w14:textId="77777777" w:rsidR="00F707EB" w:rsidRDefault="00BD6E04" w:rsidP="00F707EB">
      <w:pPr>
        <w:pStyle w:val="Poetry"/>
      </w:pPr>
      <w:r>
        <w:t xml:space="preserve">Where dwell the gay Gandharva race. </w:t>
      </w:r>
    </w:p>
    <w:p w14:paraId="3B942155" w14:textId="70259F7B" w:rsidR="00BD6E04" w:rsidRDefault="00BD6E04" w:rsidP="00F707EB">
      <w:pPr>
        <w:pStyle w:val="Poetry"/>
      </w:pPr>
      <w:r>
        <w:t>No deer, O Rama, e’er was seen</w:t>
      </w:r>
    </w:p>
    <w:p w14:paraId="0BA34413" w14:textId="77777777" w:rsidR="00F707EB" w:rsidRDefault="00BD6E04" w:rsidP="00F707EB">
      <w:pPr>
        <w:pStyle w:val="Poetry"/>
        <w:rPr>
          <w:color w:val="231F20"/>
        </w:rPr>
      </w:pPr>
      <w:r>
        <w:rPr>
          <w:color w:val="231F20"/>
        </w:rPr>
        <w:t xml:space="preserve">Thus decked with gold and jewels’ sheen. </w:t>
      </w:r>
    </w:p>
    <w:p w14:paraId="3CCF7AD8" w14:textId="11768A45" w:rsidR="00BD6E04" w:rsidRDefault="00BD6E04" w:rsidP="00F707EB">
      <w:pPr>
        <w:pStyle w:val="Poetry"/>
      </w:pPr>
      <w:r>
        <w:rPr>
          <w:color w:val="231F20"/>
        </w:rPr>
        <w:t>‘Tis magic, for the world has ne’er,</w:t>
      </w:r>
    </w:p>
    <w:p w14:paraId="7EA87673" w14:textId="77777777" w:rsidR="00BD6E04" w:rsidRDefault="00BD6E04" w:rsidP="00F707EB">
      <w:pPr>
        <w:pStyle w:val="Poetry"/>
      </w:pPr>
      <w:r>
        <w:rPr>
          <w:color w:val="231F20"/>
        </w:rPr>
        <w:lastRenderedPageBreak/>
        <w:t>Lord of the world, shown aught so fair.”</w:t>
      </w:r>
    </w:p>
    <w:p w14:paraId="25E806AE" w14:textId="77777777" w:rsidR="00F707EB" w:rsidRDefault="00F707EB" w:rsidP="00F707EB">
      <w:pPr>
        <w:pStyle w:val="Poetry"/>
        <w:rPr>
          <w:color w:val="231F20"/>
        </w:rPr>
      </w:pPr>
    </w:p>
    <w:p w14:paraId="479FC30B" w14:textId="77777777" w:rsidR="00F707EB" w:rsidRPr="00FF15BC" w:rsidRDefault="00BD6E04" w:rsidP="00F707EB">
      <w:pPr>
        <w:pStyle w:val="Poetry"/>
      </w:pPr>
      <w:r w:rsidRPr="00FF15BC">
        <w:t xml:space="preserve">But Sita of the lovely smile, </w:t>
      </w:r>
    </w:p>
    <w:p w14:paraId="1FD50CA5" w14:textId="515511FC" w:rsidR="00BD6E04" w:rsidRPr="00FF15BC" w:rsidRDefault="00BD6E04" w:rsidP="00F707EB">
      <w:pPr>
        <w:pStyle w:val="Poetry"/>
      </w:pPr>
      <w:r w:rsidRPr="00FF15BC">
        <w:t>A captive to the giant’s wile,</w:t>
      </w:r>
    </w:p>
    <w:p w14:paraId="429E0252" w14:textId="77777777" w:rsidR="00F707EB" w:rsidRPr="00FF15BC" w:rsidRDefault="00BD6E04" w:rsidP="00F707EB">
      <w:pPr>
        <w:pStyle w:val="Poetry"/>
        <w:rPr>
          <w:spacing w:val="-4"/>
        </w:rPr>
      </w:pPr>
      <w:r w:rsidRPr="00FF15BC">
        <w:rPr>
          <w:spacing w:val="-4"/>
        </w:rPr>
        <w:t xml:space="preserve">Turned Lakshman’s </w:t>
      </w:r>
      <w:r w:rsidRPr="00FF15BC">
        <w:t xml:space="preserve">prudent speech </w:t>
      </w:r>
      <w:r w:rsidRPr="00FF15BC">
        <w:rPr>
          <w:spacing w:val="-4"/>
        </w:rPr>
        <w:t xml:space="preserve">aside </w:t>
      </w:r>
    </w:p>
    <w:p w14:paraId="4B52DAF3" w14:textId="570A564F" w:rsidR="00BD6E04" w:rsidRPr="00FF15BC" w:rsidRDefault="00BD6E04" w:rsidP="00F707EB">
      <w:pPr>
        <w:pStyle w:val="Poetry"/>
      </w:pPr>
      <w:r w:rsidRPr="00FF15BC">
        <w:t>And thus with eager words</w:t>
      </w:r>
      <w:r w:rsidRPr="00FF15BC">
        <w:rPr>
          <w:spacing w:val="-8"/>
        </w:rPr>
        <w:t xml:space="preserve"> </w:t>
      </w:r>
      <w:r w:rsidRPr="00FF15BC">
        <w:t>replied:</w:t>
      </w:r>
    </w:p>
    <w:p w14:paraId="2083EC5D" w14:textId="77777777" w:rsidR="00F707EB" w:rsidRPr="00FF15BC" w:rsidRDefault="00BD6E04" w:rsidP="00F707EB">
      <w:pPr>
        <w:pStyle w:val="Poetry"/>
      </w:pPr>
      <w:r w:rsidRPr="00FF15BC">
        <w:rPr>
          <w:spacing w:val="-5"/>
        </w:rPr>
        <w:t xml:space="preserve">“My </w:t>
      </w:r>
      <w:r w:rsidRPr="00FF15BC">
        <w:t xml:space="preserve">honoured lord, this deer I see </w:t>
      </w:r>
    </w:p>
    <w:p w14:paraId="6A5BACC6" w14:textId="77777777" w:rsidR="00F707EB" w:rsidRPr="00FF15BC" w:rsidRDefault="00BD6E04" w:rsidP="00F707EB">
      <w:pPr>
        <w:pStyle w:val="Poetry"/>
      </w:pPr>
      <w:r w:rsidRPr="00FF15BC">
        <w:rPr>
          <w:spacing w:val="-3"/>
        </w:rPr>
        <w:t xml:space="preserve">With </w:t>
      </w:r>
      <w:r w:rsidRPr="00FF15BC">
        <w:t xml:space="preserve">beauty rare enraptures me. </w:t>
      </w:r>
    </w:p>
    <w:p w14:paraId="5227AA23" w14:textId="77777777" w:rsidR="00F707EB" w:rsidRPr="00FF15BC" w:rsidRDefault="00BD6E04" w:rsidP="00F707EB">
      <w:pPr>
        <w:pStyle w:val="Poetry"/>
      </w:pPr>
      <w:r w:rsidRPr="00FF15BC">
        <w:t xml:space="preserve">Go, chief of mighty arm, and bring </w:t>
      </w:r>
    </w:p>
    <w:p w14:paraId="3E787BF1" w14:textId="77777777" w:rsidR="00F707EB" w:rsidRPr="00FF15BC" w:rsidRDefault="00BD6E04" w:rsidP="00F707EB">
      <w:pPr>
        <w:pStyle w:val="Poetry"/>
      </w:pPr>
      <w:r w:rsidRPr="00FF15BC">
        <w:rPr>
          <w:spacing w:val="-3"/>
        </w:rPr>
        <w:t xml:space="preserve">For my </w:t>
      </w:r>
      <w:r w:rsidRPr="00FF15BC">
        <w:t xml:space="preserve">delight this precious thing. </w:t>
      </w:r>
    </w:p>
    <w:p w14:paraId="04140638" w14:textId="77777777" w:rsidR="00F707EB" w:rsidRPr="00FF15BC" w:rsidRDefault="00BD6E04" w:rsidP="00F707EB">
      <w:pPr>
        <w:pStyle w:val="Poetry"/>
        <w:rPr>
          <w:spacing w:val="-5"/>
        </w:rPr>
      </w:pPr>
      <w:r w:rsidRPr="00FF15BC">
        <w:t>Fair creatures of the woodland</w:t>
      </w:r>
      <w:r w:rsidRPr="00FF15BC">
        <w:rPr>
          <w:spacing w:val="-21"/>
        </w:rPr>
        <w:t xml:space="preserve"> </w:t>
      </w:r>
      <w:r w:rsidRPr="00FF15BC">
        <w:rPr>
          <w:spacing w:val="-5"/>
        </w:rPr>
        <w:t xml:space="preserve">roam </w:t>
      </w:r>
    </w:p>
    <w:p w14:paraId="67D9A865" w14:textId="0F3F5808" w:rsidR="00BD6E04" w:rsidRPr="00FF15BC" w:rsidRDefault="00BD6E04" w:rsidP="00F707EB">
      <w:pPr>
        <w:pStyle w:val="Poetry"/>
      </w:pPr>
      <w:r w:rsidRPr="00FF15BC">
        <w:rPr>
          <w:spacing w:val="-3"/>
        </w:rPr>
        <w:t xml:space="preserve">Untroubled </w:t>
      </w:r>
      <w:r w:rsidRPr="00FF15BC">
        <w:t>near our hermit</w:t>
      </w:r>
      <w:r w:rsidRPr="00FF15BC">
        <w:rPr>
          <w:spacing w:val="-2"/>
        </w:rPr>
        <w:t xml:space="preserve"> </w:t>
      </w:r>
      <w:r w:rsidRPr="00FF15BC">
        <w:t>home.</w:t>
      </w:r>
    </w:p>
    <w:p w14:paraId="6392EC30" w14:textId="77777777" w:rsidR="00F707EB" w:rsidRDefault="00BD6E04" w:rsidP="00F707EB">
      <w:pPr>
        <w:pStyle w:val="Poetry"/>
      </w:pPr>
      <w:r>
        <w:t xml:space="preserve">The forest cow and stag are there, </w:t>
      </w:r>
    </w:p>
    <w:p w14:paraId="26003BD0" w14:textId="77777777" w:rsidR="00F707EB" w:rsidRDefault="00BD6E04" w:rsidP="00F707EB">
      <w:pPr>
        <w:pStyle w:val="Poetry"/>
      </w:pPr>
      <w:r>
        <w:t xml:space="preserve">The fawn, the monkey, and the bear, </w:t>
      </w:r>
    </w:p>
    <w:p w14:paraId="241E292C" w14:textId="167BC9FA" w:rsidR="00BD6E04" w:rsidRDefault="00BD6E04" w:rsidP="00F707EB">
      <w:pPr>
        <w:pStyle w:val="Poetry"/>
      </w:pPr>
      <w:r>
        <w:t>Where spotted deer delight to play,</w:t>
      </w:r>
    </w:p>
    <w:p w14:paraId="0487DF4A" w14:textId="27B27738" w:rsidR="00F707EB" w:rsidRDefault="00BD6E04" w:rsidP="00F707EB">
      <w:pPr>
        <w:pStyle w:val="Poetry"/>
      </w:pPr>
      <w:r>
        <w:t>And strong and beauteous Kinnars</w:t>
      </w:r>
      <w:r w:rsidR="00F707EB">
        <w:rPr>
          <w:rStyle w:val="FootnoteReference"/>
        </w:rPr>
        <w:footnoteReference w:id="23"/>
      </w:r>
      <w:r w:rsidR="00F707EB">
        <w:t xml:space="preserve"> </w:t>
      </w:r>
      <w:r>
        <w:t xml:space="preserve">stray. </w:t>
      </w:r>
    </w:p>
    <w:p w14:paraId="341E47D7" w14:textId="720352AE" w:rsidR="00BD6E04" w:rsidRDefault="00BD6E04" w:rsidP="00F707EB">
      <w:pPr>
        <w:pStyle w:val="Poetry"/>
      </w:pPr>
      <w:r>
        <w:t>But never, as they wandered by,</w:t>
      </w:r>
    </w:p>
    <w:p w14:paraId="3BEEFE5E" w14:textId="77777777" w:rsidR="00F707EB" w:rsidRDefault="00BD6E04" w:rsidP="00F707EB">
      <w:pPr>
        <w:pStyle w:val="Poetry"/>
      </w:pPr>
      <w:r>
        <w:rPr>
          <w:spacing w:val="-3"/>
        </w:rPr>
        <w:t xml:space="preserve">Has </w:t>
      </w:r>
      <w:r>
        <w:t>such a beauty charmed mine</w:t>
      </w:r>
      <w:r>
        <w:rPr>
          <w:spacing w:val="-11"/>
        </w:rPr>
        <w:t xml:space="preserve"> </w:t>
      </w:r>
      <w:r>
        <w:t xml:space="preserve">eye </w:t>
      </w:r>
    </w:p>
    <w:p w14:paraId="75508033" w14:textId="77777777" w:rsidR="00F707EB" w:rsidRDefault="00BD6E04" w:rsidP="00F707EB">
      <w:pPr>
        <w:pStyle w:val="Poetry"/>
      </w:pPr>
      <w:r>
        <w:t xml:space="preserve">As this with limbs so fair and slight, </w:t>
      </w:r>
    </w:p>
    <w:p w14:paraId="08B6C831" w14:textId="5AA133E3" w:rsidR="00BD6E04" w:rsidRDefault="00BD6E04" w:rsidP="00F707EB">
      <w:pPr>
        <w:pStyle w:val="Poetry"/>
      </w:pPr>
      <w:r>
        <w:t>So gentle, beautiful and</w:t>
      </w:r>
      <w:r>
        <w:rPr>
          <w:spacing w:val="-5"/>
        </w:rPr>
        <w:t xml:space="preserve"> </w:t>
      </w:r>
      <w:r>
        <w:t>bright.</w:t>
      </w:r>
    </w:p>
    <w:p w14:paraId="0CAF2BF1" w14:textId="77777777" w:rsidR="00F707EB" w:rsidRDefault="00BD6E04" w:rsidP="00F707EB">
      <w:pPr>
        <w:pStyle w:val="Poetry"/>
      </w:pPr>
      <w:r>
        <w:t xml:space="preserve">O see, how fair it is to view </w:t>
      </w:r>
    </w:p>
    <w:p w14:paraId="672AC568" w14:textId="2C532495" w:rsidR="00BD6E04" w:rsidRDefault="00BD6E04" w:rsidP="00F707EB">
      <w:pPr>
        <w:pStyle w:val="Poetry"/>
      </w:pPr>
      <w:r>
        <w:rPr>
          <w:spacing w:val="-3"/>
        </w:rPr>
        <w:t xml:space="preserve">With </w:t>
      </w:r>
      <w:r>
        <w:t>jewels of each varied</w:t>
      </w:r>
      <w:r>
        <w:rPr>
          <w:spacing w:val="2"/>
        </w:rPr>
        <w:t xml:space="preserve"> </w:t>
      </w:r>
      <w:r>
        <w:rPr>
          <w:spacing w:val="-5"/>
        </w:rPr>
        <w:t>hue:</w:t>
      </w:r>
    </w:p>
    <w:p w14:paraId="1A4DD4BE" w14:textId="77777777" w:rsidR="00F707EB" w:rsidRDefault="00BD6E04" w:rsidP="00F707EB">
      <w:pPr>
        <w:pStyle w:val="Poetry"/>
      </w:pPr>
      <w:r>
        <w:t xml:space="preserve">Bright as the rising moon it glows, </w:t>
      </w:r>
    </w:p>
    <w:p w14:paraId="6EE41D2A" w14:textId="37357ECA" w:rsidR="00BD6E04" w:rsidRDefault="00BD6E04" w:rsidP="00F707EB">
      <w:pPr>
        <w:pStyle w:val="Poetry"/>
      </w:pPr>
      <w:r>
        <w:t>Lighting the wood where’er it goes.</w:t>
      </w:r>
    </w:p>
    <w:p w14:paraId="5D3C9BAE" w14:textId="77777777" w:rsidR="00F707EB" w:rsidRDefault="00BD6E04" w:rsidP="00F707EB">
      <w:pPr>
        <w:pStyle w:val="Poetry"/>
      </w:pPr>
      <w:r>
        <w:t xml:space="preserve">Ah me, what form and grace are there! </w:t>
      </w:r>
    </w:p>
    <w:p w14:paraId="403FD429" w14:textId="36E729D5" w:rsidR="00BD6E04" w:rsidRDefault="00BD6E04" w:rsidP="00F707EB">
      <w:pPr>
        <w:pStyle w:val="Poetry"/>
      </w:pPr>
      <w:r>
        <w:t>Its limbs how fine, its hues how fair!</w:t>
      </w:r>
    </w:p>
    <w:p w14:paraId="5A8D4C0D" w14:textId="77777777" w:rsidR="00F707EB" w:rsidRDefault="00BD6E04" w:rsidP="00F707EB">
      <w:pPr>
        <w:pStyle w:val="Poetry"/>
      </w:pPr>
      <w:r>
        <w:t xml:space="preserve">Transcending all that words express, </w:t>
      </w:r>
    </w:p>
    <w:p w14:paraId="6BBB0521" w14:textId="792D511A" w:rsidR="00BD6E04" w:rsidRDefault="00BD6E04" w:rsidP="00F707EB">
      <w:pPr>
        <w:pStyle w:val="Poetry"/>
      </w:pPr>
      <w:r>
        <w:t>It takes my soul with loveliness.</w:t>
      </w:r>
    </w:p>
    <w:p w14:paraId="447778B4" w14:textId="77777777" w:rsidR="00F707EB" w:rsidRDefault="00BD6E04" w:rsidP="00F707EB">
      <w:pPr>
        <w:pStyle w:val="Poetry"/>
      </w:pPr>
      <w:r>
        <w:t xml:space="preserve">O, if thou would, to please me, strive </w:t>
      </w:r>
    </w:p>
    <w:p w14:paraId="00C0B3D6" w14:textId="79AB876E" w:rsidR="00BD6E04" w:rsidRDefault="00BD6E04" w:rsidP="00F707EB">
      <w:pPr>
        <w:pStyle w:val="Poetry"/>
      </w:pPr>
      <w:r>
        <w:t>To take the beauteous thing alive,</w:t>
      </w:r>
    </w:p>
    <w:p w14:paraId="5DBD99B1" w14:textId="77777777" w:rsidR="00F707EB" w:rsidRDefault="00BD6E04" w:rsidP="00F707EB">
      <w:pPr>
        <w:pStyle w:val="Poetry"/>
      </w:pPr>
      <w:r>
        <w:t xml:space="preserve">How thou wouldst gaze with wondering eyes </w:t>
      </w:r>
    </w:p>
    <w:p w14:paraId="7BBFBB22" w14:textId="365E610A" w:rsidR="00BD6E04" w:rsidRDefault="00BD6E04" w:rsidP="00F707EB">
      <w:pPr>
        <w:pStyle w:val="Poetry"/>
      </w:pPr>
      <w:r>
        <w:t>Delighted on the lovely prize!</w:t>
      </w:r>
    </w:p>
    <w:p w14:paraId="683B28A7" w14:textId="77777777" w:rsidR="00F707EB" w:rsidRDefault="00BD6E04" w:rsidP="00F707EB">
      <w:pPr>
        <w:pStyle w:val="Poetry"/>
        <w:rPr>
          <w:spacing w:val="-13"/>
        </w:rPr>
      </w:pPr>
      <w:r>
        <w:lastRenderedPageBreak/>
        <w:t xml:space="preserve">And when our woodland life is </w:t>
      </w:r>
      <w:r>
        <w:rPr>
          <w:spacing w:val="-13"/>
        </w:rPr>
        <w:t xml:space="preserve">o’er, </w:t>
      </w:r>
    </w:p>
    <w:p w14:paraId="76BD5F9D" w14:textId="77777777" w:rsidR="00F707EB" w:rsidRDefault="00BD6E04" w:rsidP="00F707EB">
      <w:pPr>
        <w:pStyle w:val="Poetry"/>
      </w:pPr>
      <w:r>
        <w:t>And we enjoy our realm once</w:t>
      </w:r>
      <w:r>
        <w:rPr>
          <w:spacing w:val="-28"/>
        </w:rPr>
        <w:t xml:space="preserve"> </w:t>
      </w:r>
      <w:r>
        <w:t xml:space="preserve">more, </w:t>
      </w:r>
    </w:p>
    <w:p w14:paraId="4CAAE9C1" w14:textId="77777777" w:rsidR="00F707EB" w:rsidRDefault="00BD6E04" w:rsidP="00F707EB">
      <w:pPr>
        <w:pStyle w:val="Poetry"/>
      </w:pPr>
      <w:r>
        <w:t xml:space="preserve">The wondrous animal will grace </w:t>
      </w:r>
    </w:p>
    <w:p w14:paraId="63C944B3" w14:textId="77777777" w:rsidR="00F707EB" w:rsidRDefault="00BD6E04" w:rsidP="00F707EB">
      <w:pPr>
        <w:pStyle w:val="Poetry"/>
      </w:pPr>
      <w:r>
        <w:t>The chambers of</w:t>
      </w:r>
      <w:r>
        <w:rPr>
          <w:spacing w:val="-36"/>
        </w:rPr>
        <w:t xml:space="preserve"> </w:t>
      </w:r>
      <w:r>
        <w:rPr>
          <w:spacing w:val="-3"/>
        </w:rPr>
        <w:t xml:space="preserve">my </w:t>
      </w:r>
      <w:r>
        <w:t xml:space="preserve">dwelling-place, </w:t>
      </w:r>
    </w:p>
    <w:p w14:paraId="057AEF82" w14:textId="53D66ABA" w:rsidR="00BD6E04" w:rsidRDefault="00BD6E04" w:rsidP="00F707EB">
      <w:pPr>
        <w:pStyle w:val="Poetry"/>
      </w:pPr>
      <w:r>
        <w:t>And a dear treasure will it</w:t>
      </w:r>
      <w:r>
        <w:rPr>
          <w:spacing w:val="-4"/>
        </w:rPr>
        <w:t xml:space="preserve"> </w:t>
      </w:r>
      <w:r>
        <w:t>be</w:t>
      </w:r>
    </w:p>
    <w:p w14:paraId="0A2301C3" w14:textId="77777777" w:rsidR="00F707EB" w:rsidRPr="00FF15BC" w:rsidRDefault="00BD6E04" w:rsidP="00F707EB">
      <w:pPr>
        <w:pStyle w:val="Poetry"/>
      </w:pPr>
      <w:r w:rsidRPr="00FF15BC">
        <w:t xml:space="preserve">To Bharat and the queens and me, </w:t>
      </w:r>
    </w:p>
    <w:p w14:paraId="3E0D602D" w14:textId="77777777" w:rsidR="00F707EB" w:rsidRPr="00FF15BC" w:rsidRDefault="00BD6E04" w:rsidP="00F707EB">
      <w:pPr>
        <w:pStyle w:val="Poetry"/>
      </w:pPr>
      <w:r w:rsidRPr="00FF15BC">
        <w:t xml:space="preserve">And all with rapture and amaze </w:t>
      </w:r>
    </w:p>
    <w:p w14:paraId="125C1887" w14:textId="77777777" w:rsidR="00F707EB" w:rsidRPr="00FF15BC" w:rsidRDefault="00BD6E04" w:rsidP="00F707EB">
      <w:pPr>
        <w:pStyle w:val="Poetry"/>
      </w:pPr>
      <w:r w:rsidRPr="00FF15BC">
        <w:t xml:space="preserve">Upon its heavenly form will gaze. </w:t>
      </w:r>
    </w:p>
    <w:p w14:paraId="28865898" w14:textId="77777777" w:rsidR="00F707EB" w:rsidRPr="00FF15BC" w:rsidRDefault="00BD6E04" w:rsidP="00F707EB">
      <w:pPr>
        <w:pStyle w:val="Poetry"/>
      </w:pPr>
      <w:r w:rsidRPr="00FF15BC">
        <w:t xml:space="preserve">But if the beauteous deer, pursued, </w:t>
      </w:r>
    </w:p>
    <w:p w14:paraId="682EB392" w14:textId="77777777" w:rsidR="00F707EB" w:rsidRPr="00FF15BC" w:rsidRDefault="00BD6E04" w:rsidP="00F707EB">
      <w:pPr>
        <w:pStyle w:val="Poetry"/>
      </w:pPr>
      <w:r w:rsidRPr="00FF15BC">
        <w:t xml:space="preserve">Thine arts to take it still elude, </w:t>
      </w:r>
    </w:p>
    <w:p w14:paraId="73255BCD" w14:textId="77777777" w:rsidR="00F707EB" w:rsidRPr="00FF15BC" w:rsidRDefault="00BD6E04" w:rsidP="00F707EB">
      <w:pPr>
        <w:pStyle w:val="Poetry"/>
      </w:pPr>
      <w:r w:rsidRPr="00FF15BC">
        <w:t xml:space="preserve">Strike it, O chieftain, and the skin </w:t>
      </w:r>
    </w:p>
    <w:p w14:paraId="5842F94F" w14:textId="62ABC805" w:rsidR="00BD6E04" w:rsidRPr="00FF15BC" w:rsidRDefault="00BD6E04" w:rsidP="00F707EB">
      <w:pPr>
        <w:pStyle w:val="Poetry"/>
      </w:pPr>
      <w:r w:rsidRPr="00FF15BC">
        <w:t>Will be a treasure, laid within.</w:t>
      </w:r>
    </w:p>
    <w:p w14:paraId="59E47DB2" w14:textId="77777777" w:rsidR="00F707EB" w:rsidRPr="00FF15BC" w:rsidRDefault="00BD6E04" w:rsidP="00F707EB">
      <w:pPr>
        <w:pStyle w:val="Poetry"/>
      </w:pPr>
      <w:r w:rsidRPr="00FF15BC">
        <w:t xml:space="preserve">O, how I long my time to pass </w:t>
      </w:r>
    </w:p>
    <w:p w14:paraId="1C63368D" w14:textId="7B3FCE91" w:rsidR="00BD6E04" w:rsidRPr="00FF15BC" w:rsidRDefault="00BD6E04" w:rsidP="00F707EB">
      <w:pPr>
        <w:pStyle w:val="Poetry"/>
      </w:pPr>
      <w:r w:rsidRPr="00FF15BC">
        <w:t>Sitting upon the tender grass,</w:t>
      </w:r>
    </w:p>
    <w:p w14:paraId="5FB86665" w14:textId="77777777" w:rsidR="00F707EB" w:rsidRDefault="00BD6E04" w:rsidP="00F707EB">
      <w:pPr>
        <w:pStyle w:val="Poetry"/>
      </w:pPr>
      <w:r>
        <w:t xml:space="preserve">With that soft fell beneath me spread </w:t>
      </w:r>
    </w:p>
    <w:p w14:paraId="014E0F22" w14:textId="77777777" w:rsidR="00F707EB" w:rsidRDefault="00BD6E04" w:rsidP="00F707EB">
      <w:pPr>
        <w:pStyle w:val="Poetry"/>
      </w:pPr>
      <w:r>
        <w:t xml:space="preserve">Bright with its hair of golden thread! </w:t>
      </w:r>
    </w:p>
    <w:p w14:paraId="6D671995" w14:textId="77777777" w:rsidR="00F707EB" w:rsidRDefault="00BD6E04" w:rsidP="00F707EB">
      <w:pPr>
        <w:pStyle w:val="Poetry"/>
      </w:pPr>
      <w:r>
        <w:t xml:space="preserve">This strong desire, this eager will, </w:t>
      </w:r>
    </w:p>
    <w:p w14:paraId="25307373" w14:textId="2AA740A1" w:rsidR="00BD6E04" w:rsidRDefault="00BD6E04" w:rsidP="00F707EB">
      <w:pPr>
        <w:pStyle w:val="Poetry"/>
      </w:pPr>
      <w:r>
        <w:t>Befits a gentle lady ill:</w:t>
      </w:r>
    </w:p>
    <w:p w14:paraId="5E23D6DE" w14:textId="77777777" w:rsidR="00F707EB" w:rsidRDefault="00BD6E04" w:rsidP="00F707EB">
      <w:pPr>
        <w:pStyle w:val="Poetry"/>
      </w:pPr>
      <w:r>
        <w:t xml:space="preserve">But when I first beheld, its look </w:t>
      </w:r>
    </w:p>
    <w:p w14:paraId="5DAECAFC" w14:textId="77777777" w:rsidR="00F707EB" w:rsidRDefault="00BD6E04" w:rsidP="00F707EB">
      <w:pPr>
        <w:pStyle w:val="Poetry"/>
      </w:pPr>
      <w:r>
        <w:t xml:space="preserve">My breast with fascination took. </w:t>
      </w:r>
    </w:p>
    <w:p w14:paraId="4EC9CD68" w14:textId="1FF6E4A8" w:rsidR="00BD6E04" w:rsidRDefault="00BD6E04" w:rsidP="00F707EB">
      <w:pPr>
        <w:pStyle w:val="Poetry"/>
      </w:pPr>
      <w:r>
        <w:t>See, golden hair its flank adorns,</w:t>
      </w:r>
    </w:p>
    <w:p w14:paraId="50C65824" w14:textId="77777777" w:rsidR="00F707EB" w:rsidRDefault="00BD6E04" w:rsidP="00F707EB">
      <w:pPr>
        <w:pStyle w:val="Poetry"/>
      </w:pPr>
      <w:r>
        <w:t xml:space="preserve">And sapphires tip its branching horns. </w:t>
      </w:r>
    </w:p>
    <w:p w14:paraId="2ED9E553" w14:textId="15AE0A1B" w:rsidR="00BD6E04" w:rsidRDefault="00BD6E04" w:rsidP="00F707EB">
      <w:pPr>
        <w:pStyle w:val="Poetry"/>
      </w:pPr>
      <w:r>
        <w:t>Resplendent as the lunar way,</w:t>
      </w:r>
    </w:p>
    <w:p w14:paraId="2C525D88" w14:textId="77777777" w:rsidR="00F707EB" w:rsidRDefault="00BD6E04" w:rsidP="00F707EB">
      <w:pPr>
        <w:pStyle w:val="Poetry"/>
      </w:pPr>
      <w:r>
        <w:t xml:space="preserve">Or the first blush of opening day, </w:t>
      </w:r>
    </w:p>
    <w:p w14:paraId="783F731F" w14:textId="64304EF8" w:rsidR="00BD6E04" w:rsidRDefault="00BD6E04" w:rsidP="00F707EB">
      <w:pPr>
        <w:pStyle w:val="Poetry"/>
      </w:pPr>
      <w:r>
        <w:t>With graceful form and radiant hue</w:t>
      </w:r>
    </w:p>
    <w:p w14:paraId="35306187" w14:textId="77777777" w:rsidR="00BD6E04" w:rsidRDefault="00BD6E04" w:rsidP="00F707EB">
      <w:pPr>
        <w:pStyle w:val="Poetry"/>
      </w:pPr>
      <w:r>
        <w:t>It charmed thy heart, O chieftain, too.”</w:t>
      </w:r>
    </w:p>
    <w:p w14:paraId="4D4A2567" w14:textId="77777777" w:rsidR="00F707EB" w:rsidRDefault="00F707EB" w:rsidP="00F707EB">
      <w:pPr>
        <w:pStyle w:val="Poetry"/>
      </w:pPr>
    </w:p>
    <w:p w14:paraId="2D4B5834" w14:textId="77777777" w:rsidR="00F707EB" w:rsidRDefault="00BD6E04" w:rsidP="00F707EB">
      <w:pPr>
        <w:pStyle w:val="Poetry"/>
      </w:pPr>
      <w:r>
        <w:t xml:space="preserve">He heard her speech with willing ear, </w:t>
      </w:r>
    </w:p>
    <w:p w14:paraId="1C1A35DD" w14:textId="3089B0AB" w:rsidR="00BD6E04" w:rsidRDefault="00BD6E04" w:rsidP="00F707EB">
      <w:pPr>
        <w:pStyle w:val="Poetry"/>
      </w:pPr>
      <w:r>
        <w:t>He looked again upon the deer.</w:t>
      </w:r>
    </w:p>
    <w:p w14:paraId="589F54EF" w14:textId="77777777" w:rsidR="00F707EB" w:rsidRDefault="00BD6E04" w:rsidP="00F707EB">
      <w:pPr>
        <w:pStyle w:val="Poetry"/>
      </w:pPr>
      <w:r>
        <w:rPr>
          <w:spacing w:val="-3"/>
        </w:rPr>
        <w:t xml:space="preserve">Its </w:t>
      </w:r>
      <w:r>
        <w:t xml:space="preserve">lovely shape his breast beguiled </w:t>
      </w:r>
    </w:p>
    <w:p w14:paraId="19606816" w14:textId="77777777" w:rsidR="00F707EB" w:rsidRDefault="00BD6E04" w:rsidP="00F707EB">
      <w:pPr>
        <w:pStyle w:val="Poetry"/>
      </w:pPr>
      <w:r>
        <w:rPr>
          <w:spacing w:val="-3"/>
        </w:rPr>
        <w:t xml:space="preserve">Moved </w:t>
      </w:r>
      <w:r>
        <w:t xml:space="preserve">by the prayer of </w:t>
      </w:r>
      <w:r>
        <w:rPr>
          <w:spacing w:val="-6"/>
        </w:rPr>
        <w:t xml:space="preserve">Janak’s </w:t>
      </w:r>
      <w:r>
        <w:t xml:space="preserve">child, </w:t>
      </w:r>
    </w:p>
    <w:p w14:paraId="00E61C68" w14:textId="77777777" w:rsidR="00F707EB" w:rsidRDefault="00BD6E04" w:rsidP="00F707EB">
      <w:pPr>
        <w:pStyle w:val="Poetry"/>
      </w:pPr>
      <w:r>
        <w:t xml:space="preserve">And yielding for her </w:t>
      </w:r>
      <w:r>
        <w:rPr>
          <w:spacing w:val="-5"/>
        </w:rPr>
        <w:t xml:space="preserve">pleasure’s </w:t>
      </w:r>
      <w:r>
        <w:t xml:space="preserve">sake, </w:t>
      </w:r>
    </w:p>
    <w:p w14:paraId="34910D24" w14:textId="2285C513" w:rsidR="00BD6E04" w:rsidRDefault="00BD6E04" w:rsidP="00F707EB">
      <w:pPr>
        <w:pStyle w:val="Poetry"/>
      </w:pPr>
      <w:r>
        <w:rPr>
          <w:spacing w:val="-11"/>
        </w:rPr>
        <w:t xml:space="preserve">To </w:t>
      </w:r>
      <w:r>
        <w:t>Lakshman Rama turned and</w:t>
      </w:r>
      <w:r>
        <w:rPr>
          <w:spacing w:val="11"/>
        </w:rPr>
        <w:t xml:space="preserve"> </w:t>
      </w:r>
      <w:r>
        <w:rPr>
          <w:spacing w:val="-3"/>
        </w:rPr>
        <w:t>spake:</w:t>
      </w:r>
    </w:p>
    <w:p w14:paraId="24FDDA75" w14:textId="77777777" w:rsidR="00F707EB" w:rsidRDefault="00F707EB" w:rsidP="00F707EB">
      <w:pPr>
        <w:pStyle w:val="Poetry"/>
      </w:pPr>
    </w:p>
    <w:p w14:paraId="4AEC991F" w14:textId="169AF2E5" w:rsidR="00F707EB" w:rsidRDefault="00BD6E04" w:rsidP="00F707EB">
      <w:pPr>
        <w:pStyle w:val="Poetry"/>
      </w:pPr>
      <w:r>
        <w:lastRenderedPageBreak/>
        <w:t>“Mark, Lakshman, mark how Sita’s</w:t>
      </w:r>
      <w:r w:rsidR="00F707EB">
        <w:t xml:space="preserve"> breast</w:t>
      </w:r>
    </w:p>
    <w:p w14:paraId="51650478" w14:textId="253535DD" w:rsidR="00F707EB" w:rsidRPr="00F707EB" w:rsidRDefault="00F707EB" w:rsidP="00F707EB">
      <w:pPr>
        <w:pStyle w:val="Poetry"/>
      </w:pPr>
      <w:r>
        <w:t>With eager longing is possessed.</w:t>
      </w:r>
    </w:p>
    <w:p w14:paraId="1A10A653" w14:textId="77777777" w:rsidR="00F707EB" w:rsidRDefault="00F707EB" w:rsidP="00F707EB">
      <w:pPr>
        <w:pStyle w:val="Poetry"/>
      </w:pPr>
    </w:p>
    <w:p w14:paraId="4BAE4CED" w14:textId="77777777" w:rsidR="00F707EB" w:rsidRDefault="00BD6E04" w:rsidP="00F707EB">
      <w:pPr>
        <w:pStyle w:val="Poetry"/>
      </w:pPr>
      <w:r>
        <w:t xml:space="preserve">To-day this deer of wondrous breed </w:t>
      </w:r>
    </w:p>
    <w:p w14:paraId="769D6855" w14:textId="77777777" w:rsidR="00F707EB" w:rsidRDefault="00BD6E04" w:rsidP="00F707EB">
      <w:pPr>
        <w:pStyle w:val="Poetry"/>
      </w:pPr>
      <w:r>
        <w:t xml:space="preserve">Must for his passing beauty bleed, </w:t>
      </w:r>
    </w:p>
    <w:p w14:paraId="33101CCF" w14:textId="77777777" w:rsidR="00F707EB" w:rsidRDefault="00BD6E04" w:rsidP="00F707EB">
      <w:pPr>
        <w:pStyle w:val="Poetry"/>
      </w:pPr>
      <w:r>
        <w:t xml:space="preserve">Brighter than e’er in Nandan strayed, </w:t>
      </w:r>
    </w:p>
    <w:p w14:paraId="417701C8" w14:textId="0FB8793F" w:rsidR="00BD6E04" w:rsidRDefault="00BD6E04" w:rsidP="00F707EB">
      <w:pPr>
        <w:pStyle w:val="Poetry"/>
      </w:pPr>
      <w:r>
        <w:t>Or Chaitraratha’s heavenly shade.</w:t>
      </w:r>
    </w:p>
    <w:p w14:paraId="5E3C26DD" w14:textId="77777777" w:rsidR="00F707EB" w:rsidRPr="00FF15BC" w:rsidRDefault="00BD6E04" w:rsidP="00F707EB">
      <w:pPr>
        <w:pStyle w:val="Poetry"/>
      </w:pPr>
      <w:r w:rsidRPr="00FF15BC">
        <w:t xml:space="preserve">How should the groves of earth possess </w:t>
      </w:r>
    </w:p>
    <w:p w14:paraId="0D8C1B0B" w14:textId="0C2E1083" w:rsidR="00BD6E04" w:rsidRPr="00FF15BC" w:rsidRDefault="00BD6E04" w:rsidP="00F707EB">
      <w:pPr>
        <w:pStyle w:val="Poetry"/>
      </w:pPr>
      <w:r w:rsidRPr="00FF15BC">
        <w:t>Such all-surpassing loveliness!</w:t>
      </w:r>
    </w:p>
    <w:p w14:paraId="0DB4219A" w14:textId="77777777" w:rsidR="00F707EB" w:rsidRPr="00FF15BC" w:rsidRDefault="00BD6E04" w:rsidP="00F707EB">
      <w:pPr>
        <w:pStyle w:val="Poetry"/>
      </w:pPr>
      <w:r w:rsidRPr="00FF15BC">
        <w:t xml:space="preserve">The hair lies smooth and bright and fine, </w:t>
      </w:r>
    </w:p>
    <w:p w14:paraId="52F6301D" w14:textId="44ABCBBE" w:rsidR="00BD6E04" w:rsidRPr="00FF15BC" w:rsidRDefault="00BD6E04" w:rsidP="00F707EB">
      <w:pPr>
        <w:pStyle w:val="Poetry"/>
      </w:pPr>
      <w:r w:rsidRPr="00FF15BC">
        <w:t>Or waves upon each curving line,</w:t>
      </w:r>
    </w:p>
    <w:p w14:paraId="240C996F" w14:textId="77777777" w:rsidR="00F707EB" w:rsidRPr="00FF15BC" w:rsidRDefault="00BD6E04" w:rsidP="00F707EB">
      <w:pPr>
        <w:pStyle w:val="Poetry"/>
      </w:pPr>
      <w:r w:rsidRPr="00FF15BC">
        <w:t xml:space="preserve">And drops of living gold bedeck </w:t>
      </w:r>
    </w:p>
    <w:p w14:paraId="49A0AE70" w14:textId="5279C1CC" w:rsidR="00BD6E04" w:rsidRPr="00FF15BC" w:rsidRDefault="00BD6E04" w:rsidP="00F707EB">
      <w:pPr>
        <w:pStyle w:val="Poetry"/>
      </w:pPr>
      <w:r w:rsidRPr="00FF15BC">
        <w:t>The beauty of his side and neck.</w:t>
      </w:r>
    </w:p>
    <w:p w14:paraId="15977A9E" w14:textId="77777777" w:rsidR="00F707EB" w:rsidRPr="00FF15BC" w:rsidRDefault="00BD6E04" w:rsidP="00F707EB">
      <w:pPr>
        <w:pStyle w:val="Poetry"/>
      </w:pPr>
      <w:r w:rsidRPr="00FF15BC">
        <w:t xml:space="preserve">O look, his crimson tongue between </w:t>
      </w:r>
    </w:p>
    <w:p w14:paraId="2BC2F744" w14:textId="77777777" w:rsidR="00F707EB" w:rsidRPr="00FF15BC" w:rsidRDefault="00BD6E04" w:rsidP="00F707EB">
      <w:pPr>
        <w:pStyle w:val="Poetry"/>
      </w:pPr>
      <w:r w:rsidRPr="00FF15BC">
        <w:t xml:space="preserve">His teeth like flaming fire is seen, </w:t>
      </w:r>
    </w:p>
    <w:p w14:paraId="7068D9D3" w14:textId="77777777" w:rsidR="00F707EB" w:rsidRPr="00FF15BC" w:rsidRDefault="00BD6E04" w:rsidP="00F707EB">
      <w:pPr>
        <w:pStyle w:val="Poetry"/>
      </w:pPr>
      <w:r w:rsidRPr="00FF15BC">
        <w:t xml:space="preserve">Flashing, whene’er his lips he parts, </w:t>
      </w:r>
    </w:p>
    <w:p w14:paraId="2A1C78CB" w14:textId="77777777" w:rsidR="00F707EB" w:rsidRPr="00FF15BC" w:rsidRDefault="00BD6E04" w:rsidP="00F707EB">
      <w:pPr>
        <w:pStyle w:val="Poetry"/>
      </w:pPr>
      <w:r w:rsidRPr="00FF15BC">
        <w:t xml:space="preserve">As from a cloud the lightning darts. </w:t>
      </w:r>
    </w:p>
    <w:p w14:paraId="7E73F58E" w14:textId="77777777" w:rsidR="00F707EB" w:rsidRPr="00FF15BC" w:rsidRDefault="00BD6E04" w:rsidP="00F707EB">
      <w:pPr>
        <w:pStyle w:val="Poetry"/>
      </w:pPr>
      <w:r w:rsidRPr="00FF15BC">
        <w:t xml:space="preserve">O see his sunlike forehead shine </w:t>
      </w:r>
    </w:p>
    <w:p w14:paraId="3ED71ADA" w14:textId="77777777" w:rsidR="00F707EB" w:rsidRPr="00FF15BC" w:rsidRDefault="00BD6E04" w:rsidP="00F707EB">
      <w:pPr>
        <w:pStyle w:val="Poetry"/>
      </w:pPr>
      <w:r w:rsidRPr="00FF15BC">
        <w:t xml:space="preserve">With emerald tints and almandine, </w:t>
      </w:r>
    </w:p>
    <w:p w14:paraId="48F4B439" w14:textId="77777777" w:rsidR="00F707EB" w:rsidRPr="00FF15BC" w:rsidRDefault="00BD6E04" w:rsidP="00F707EB">
      <w:pPr>
        <w:pStyle w:val="Poetry"/>
      </w:pPr>
      <w:r w:rsidRPr="00FF15BC">
        <w:t xml:space="preserve">While pearly light and roseate glow </w:t>
      </w:r>
    </w:p>
    <w:p w14:paraId="3450D9BA" w14:textId="5D2E014C" w:rsidR="00BD6E04" w:rsidRPr="00FF15BC" w:rsidRDefault="00BD6E04" w:rsidP="00F707EB">
      <w:pPr>
        <w:pStyle w:val="Poetry"/>
      </w:pPr>
      <w:r w:rsidRPr="00FF15BC">
        <w:t>Of shells adorn his neck below.</w:t>
      </w:r>
    </w:p>
    <w:p w14:paraId="1CBD82A6" w14:textId="77777777" w:rsidR="00BD6E04" w:rsidRPr="00FF15BC" w:rsidRDefault="00BD6E04" w:rsidP="00F707EB">
      <w:pPr>
        <w:pStyle w:val="Poetry"/>
      </w:pPr>
      <w:r w:rsidRPr="00FF15BC">
        <w:rPr>
          <w:spacing w:val="-3"/>
        </w:rPr>
        <w:t xml:space="preserve">No </w:t>
      </w:r>
      <w:r w:rsidRPr="00FF15BC">
        <w:t>eye on such a deer can</w:t>
      </w:r>
      <w:r w:rsidRPr="00FF15BC">
        <w:rPr>
          <w:spacing w:val="-11"/>
        </w:rPr>
        <w:t xml:space="preserve"> </w:t>
      </w:r>
      <w:r w:rsidRPr="00FF15BC">
        <w:t>rest</w:t>
      </w:r>
    </w:p>
    <w:p w14:paraId="5D54028E" w14:textId="77777777" w:rsidR="00F707EB" w:rsidRPr="00FF15BC" w:rsidRDefault="00BD6E04" w:rsidP="00F707EB">
      <w:pPr>
        <w:pStyle w:val="Poetry"/>
        <w:rPr>
          <w:spacing w:val="-4"/>
        </w:rPr>
      </w:pPr>
      <w:r w:rsidRPr="00FF15BC">
        <w:t xml:space="preserve">But soft enchantment takes the </w:t>
      </w:r>
      <w:r w:rsidRPr="00FF15BC">
        <w:rPr>
          <w:spacing w:val="-4"/>
        </w:rPr>
        <w:t xml:space="preserve">breast: </w:t>
      </w:r>
    </w:p>
    <w:p w14:paraId="2D49D81F" w14:textId="6EB2D2F5" w:rsidR="00BD6E04" w:rsidRPr="00FF15BC" w:rsidRDefault="00BD6E04" w:rsidP="00F707EB">
      <w:pPr>
        <w:pStyle w:val="Poetry"/>
      </w:pPr>
      <w:r w:rsidRPr="00FF15BC">
        <w:rPr>
          <w:spacing w:val="-3"/>
        </w:rPr>
        <w:t xml:space="preserve">No </w:t>
      </w:r>
      <w:r w:rsidRPr="00FF15BC">
        <w:t>man so fair a thing behold</w:t>
      </w:r>
    </w:p>
    <w:p w14:paraId="522EF264" w14:textId="77777777" w:rsidR="00F707EB" w:rsidRDefault="00BD6E04" w:rsidP="00F707EB">
      <w:pPr>
        <w:pStyle w:val="Poetry"/>
      </w:pPr>
      <w:r>
        <w:t xml:space="preserve">Ablaze with light of radiant gold, </w:t>
      </w:r>
    </w:p>
    <w:p w14:paraId="522112D0" w14:textId="77777777" w:rsidR="00F707EB" w:rsidRDefault="00BD6E04" w:rsidP="00F707EB">
      <w:pPr>
        <w:pStyle w:val="Poetry"/>
      </w:pPr>
      <w:r>
        <w:t xml:space="preserve">Celestial, bright with jewels’ sheen, </w:t>
      </w:r>
    </w:p>
    <w:p w14:paraId="566CBBD9" w14:textId="77777777" w:rsidR="00F707EB" w:rsidRDefault="00BD6E04" w:rsidP="00F707EB">
      <w:pPr>
        <w:pStyle w:val="Poetry"/>
      </w:pPr>
      <w:r>
        <w:t xml:space="preserve">Nor marvel when his eyes have seen. </w:t>
      </w:r>
    </w:p>
    <w:p w14:paraId="5F81B472" w14:textId="77777777" w:rsidR="00F707EB" w:rsidRDefault="00BD6E04" w:rsidP="00F707EB">
      <w:pPr>
        <w:pStyle w:val="Poetry"/>
      </w:pPr>
      <w:r>
        <w:t xml:space="preserve">A king equipped with bow and shaft </w:t>
      </w:r>
    </w:p>
    <w:p w14:paraId="04F4F17C" w14:textId="246F5E4F" w:rsidR="00BD6E04" w:rsidRDefault="00BD6E04" w:rsidP="00F707EB">
      <w:pPr>
        <w:pStyle w:val="Poetry"/>
      </w:pPr>
      <w:r>
        <w:t>Delights in gentle forest craft,</w:t>
      </w:r>
    </w:p>
    <w:p w14:paraId="71F9ACF9" w14:textId="77777777" w:rsidR="00F707EB" w:rsidRDefault="00BD6E04" w:rsidP="00F707EB">
      <w:pPr>
        <w:pStyle w:val="Poetry"/>
      </w:pPr>
      <w:r>
        <w:t>And as in boundless woods he strays</w:t>
      </w:r>
    </w:p>
    <w:p w14:paraId="43E0DBD1" w14:textId="126DB00A" w:rsidR="00BD6E04" w:rsidRDefault="00BD6E04" w:rsidP="00F707EB">
      <w:pPr>
        <w:pStyle w:val="Poetry"/>
      </w:pPr>
      <w:r>
        <w:t>The quarry for the venison slays.</w:t>
      </w:r>
    </w:p>
    <w:p w14:paraId="502AE034" w14:textId="77777777" w:rsidR="00F707EB" w:rsidRDefault="00BD6E04" w:rsidP="00F707EB">
      <w:pPr>
        <w:pStyle w:val="Poetry"/>
      </w:pPr>
      <w:r>
        <w:t xml:space="preserve">There as he wanders with his train </w:t>
      </w:r>
    </w:p>
    <w:p w14:paraId="3A3B54EB" w14:textId="77777777" w:rsidR="00F707EB" w:rsidRDefault="00BD6E04" w:rsidP="00F707EB">
      <w:pPr>
        <w:pStyle w:val="Poetry"/>
      </w:pPr>
      <w:r>
        <w:t xml:space="preserve">A store of wealth he oft may gain. </w:t>
      </w:r>
    </w:p>
    <w:p w14:paraId="245DBC7D" w14:textId="17E7FF56" w:rsidR="00BD6E04" w:rsidRDefault="00BD6E04" w:rsidP="00F707EB">
      <w:pPr>
        <w:pStyle w:val="Poetry"/>
      </w:pPr>
      <w:r>
        <w:rPr>
          <w:spacing w:val="-3"/>
        </w:rPr>
        <w:t xml:space="preserve">He </w:t>
      </w:r>
      <w:r>
        <w:t>claims by right the precious</w:t>
      </w:r>
      <w:r>
        <w:rPr>
          <w:spacing w:val="-17"/>
        </w:rPr>
        <w:t xml:space="preserve"> </w:t>
      </w:r>
      <w:r>
        <w:rPr>
          <w:spacing w:val="-6"/>
        </w:rPr>
        <w:t>ore,</w:t>
      </w:r>
    </w:p>
    <w:p w14:paraId="4E11DCA7" w14:textId="77777777" w:rsidR="00F707EB" w:rsidRDefault="00BD6E04" w:rsidP="00F707EB">
      <w:pPr>
        <w:pStyle w:val="Poetry"/>
      </w:pPr>
      <w:r>
        <w:rPr>
          <w:spacing w:val="-3"/>
        </w:rPr>
        <w:lastRenderedPageBreak/>
        <w:t xml:space="preserve">He </w:t>
      </w:r>
      <w:r>
        <w:t>claims the jewels’ sparkling</w:t>
      </w:r>
      <w:r>
        <w:rPr>
          <w:spacing w:val="-30"/>
        </w:rPr>
        <w:t xml:space="preserve"> </w:t>
      </w:r>
      <w:r>
        <w:t xml:space="preserve">store. </w:t>
      </w:r>
    </w:p>
    <w:p w14:paraId="37F8D8DD" w14:textId="77777777" w:rsidR="00F707EB" w:rsidRDefault="00BD6E04" w:rsidP="00F707EB">
      <w:pPr>
        <w:pStyle w:val="Poetry"/>
      </w:pPr>
      <w:r>
        <w:t xml:space="preserve">Such gains are dearer in his eyes </w:t>
      </w:r>
    </w:p>
    <w:p w14:paraId="1D85A349" w14:textId="77777777" w:rsidR="00F707EB" w:rsidRDefault="00BD6E04" w:rsidP="00F707EB">
      <w:pPr>
        <w:pStyle w:val="Poetry"/>
        <w:rPr>
          <w:spacing w:val="-3"/>
        </w:rPr>
      </w:pPr>
      <w:r>
        <w:t>Than wealth that in his chamber</w:t>
      </w:r>
      <w:r>
        <w:rPr>
          <w:spacing w:val="-30"/>
        </w:rPr>
        <w:t xml:space="preserve"> </w:t>
      </w:r>
      <w:r>
        <w:rPr>
          <w:spacing w:val="-3"/>
        </w:rPr>
        <w:t xml:space="preserve">lies, </w:t>
      </w:r>
    </w:p>
    <w:p w14:paraId="6AAF29C1" w14:textId="77777777" w:rsidR="00F707EB" w:rsidRDefault="00BD6E04" w:rsidP="00F707EB">
      <w:pPr>
        <w:pStyle w:val="Poetry"/>
      </w:pPr>
      <w:r>
        <w:t xml:space="preserve">The dearest things his spirit knows, </w:t>
      </w:r>
    </w:p>
    <w:p w14:paraId="59C6D489" w14:textId="77777777" w:rsidR="00F707EB" w:rsidRDefault="00BD6E04" w:rsidP="00F707EB">
      <w:pPr>
        <w:pStyle w:val="Poetry"/>
      </w:pPr>
      <w:r>
        <w:t xml:space="preserve">Dear as the bliss which Śukra chose. </w:t>
      </w:r>
    </w:p>
    <w:p w14:paraId="5D9E6B1A" w14:textId="77777777" w:rsidR="00F707EB" w:rsidRDefault="00BD6E04" w:rsidP="00F707EB">
      <w:pPr>
        <w:pStyle w:val="Poetry"/>
      </w:pPr>
      <w:r>
        <w:t xml:space="preserve">But oft the rich expected gain </w:t>
      </w:r>
    </w:p>
    <w:p w14:paraId="3B14DFE7" w14:textId="3BD4611D" w:rsidR="00BD6E04" w:rsidRDefault="00BD6E04" w:rsidP="00F707EB">
      <w:pPr>
        <w:pStyle w:val="Poetry"/>
      </w:pPr>
      <w:r>
        <w:t>Which heedless men pursue in</w:t>
      </w:r>
      <w:r>
        <w:rPr>
          <w:spacing w:val="-15"/>
        </w:rPr>
        <w:t xml:space="preserve"> </w:t>
      </w:r>
      <w:r>
        <w:t>vain,</w:t>
      </w:r>
    </w:p>
    <w:p w14:paraId="3A664B7B" w14:textId="77777777" w:rsidR="00F707EB" w:rsidRDefault="00BD6E04" w:rsidP="00F707EB">
      <w:pPr>
        <w:pStyle w:val="Poetry"/>
      </w:pPr>
      <w:r>
        <w:t xml:space="preserve">The sage, who prudent counsels know, </w:t>
      </w:r>
    </w:p>
    <w:p w14:paraId="2ADE6840" w14:textId="217FAEEC" w:rsidR="00BD6E04" w:rsidRDefault="00BD6E04" w:rsidP="00F707EB">
      <w:pPr>
        <w:pStyle w:val="Poetry"/>
      </w:pPr>
      <w:r>
        <w:t>Explain and in a moment show.</w:t>
      </w:r>
    </w:p>
    <w:p w14:paraId="31523618" w14:textId="77777777" w:rsidR="00BD6E04" w:rsidRDefault="00BD6E04" w:rsidP="00F707EB">
      <w:pPr>
        <w:pStyle w:val="Poetry"/>
      </w:pPr>
      <w:r>
        <w:t>This best of deer, this gem of all,</w:t>
      </w:r>
    </w:p>
    <w:p w14:paraId="6FACE80A" w14:textId="77777777" w:rsidR="00F707EB" w:rsidRDefault="00BD6E04" w:rsidP="00F707EB">
      <w:pPr>
        <w:pStyle w:val="Poetry"/>
      </w:pPr>
      <w:r>
        <w:t xml:space="preserve">To yield his precious spoils must fall, </w:t>
      </w:r>
    </w:p>
    <w:p w14:paraId="39F1FE33" w14:textId="016A8CEC" w:rsidR="00BD6E04" w:rsidRDefault="00BD6E04" w:rsidP="00F707EB">
      <w:pPr>
        <w:pStyle w:val="Poetry"/>
      </w:pPr>
      <w:r>
        <w:t>And tender Sita by my side</w:t>
      </w:r>
    </w:p>
    <w:p w14:paraId="000B2B6F" w14:textId="77777777" w:rsidR="00F707EB" w:rsidRPr="00FF15BC" w:rsidRDefault="00BD6E04" w:rsidP="00F707EB">
      <w:pPr>
        <w:pStyle w:val="Poetry"/>
      </w:pPr>
      <w:r w:rsidRPr="00FF15BC">
        <w:t xml:space="preserve">Shall sit upon the golden hide. </w:t>
      </w:r>
    </w:p>
    <w:p w14:paraId="2CFAC261" w14:textId="77777777" w:rsidR="00F707EB" w:rsidRPr="00FF15BC" w:rsidRDefault="00BD6E04" w:rsidP="00F707EB">
      <w:pPr>
        <w:pStyle w:val="Poetry"/>
      </w:pPr>
      <w:r w:rsidRPr="00FF15BC">
        <w:t xml:space="preserve">Ne’er could I find so rich a coat </w:t>
      </w:r>
    </w:p>
    <w:p w14:paraId="3255D685" w14:textId="77777777" w:rsidR="00F707EB" w:rsidRPr="00FF15BC" w:rsidRDefault="00BD6E04" w:rsidP="00F707EB">
      <w:pPr>
        <w:pStyle w:val="Poetry"/>
      </w:pPr>
      <w:r w:rsidRPr="00FF15BC">
        <w:t xml:space="preserve">On spotted deer or sheep or goat. </w:t>
      </w:r>
    </w:p>
    <w:p w14:paraId="13B1CF4F" w14:textId="2AFFCC85" w:rsidR="00BD6E04" w:rsidRPr="00FF15BC" w:rsidRDefault="00BD6E04" w:rsidP="00F707EB">
      <w:pPr>
        <w:pStyle w:val="Poetry"/>
      </w:pPr>
      <w:r w:rsidRPr="00FF15BC">
        <w:t>No buck or antelope has such,</w:t>
      </w:r>
    </w:p>
    <w:p w14:paraId="607EF02D" w14:textId="77777777" w:rsidR="00F707EB" w:rsidRPr="00FF15BC" w:rsidRDefault="00BD6E04" w:rsidP="00F707EB">
      <w:pPr>
        <w:pStyle w:val="Poetry"/>
      </w:pPr>
      <w:r w:rsidRPr="00FF15BC">
        <w:t xml:space="preserve">So bright to view, so soft to touch. </w:t>
      </w:r>
    </w:p>
    <w:p w14:paraId="69E68E32" w14:textId="77777777" w:rsidR="00F707EB" w:rsidRPr="00FF15BC" w:rsidRDefault="00BD6E04" w:rsidP="00F707EB">
      <w:pPr>
        <w:pStyle w:val="Poetry"/>
      </w:pPr>
      <w:r w:rsidRPr="00FF15BC">
        <w:t xml:space="preserve">This radiant deer and one on high </w:t>
      </w:r>
    </w:p>
    <w:p w14:paraId="479E3F81" w14:textId="77777777" w:rsidR="00F707EB" w:rsidRPr="00FF15BC" w:rsidRDefault="00BD6E04" w:rsidP="00F707EB">
      <w:pPr>
        <w:pStyle w:val="Poetry"/>
      </w:pPr>
      <w:r w:rsidRPr="00FF15BC">
        <w:t xml:space="preserve">That moves in glory through the sky, </w:t>
      </w:r>
    </w:p>
    <w:p w14:paraId="276AC8F1" w14:textId="4CE9FD10" w:rsidR="00BD6E04" w:rsidRPr="00FF15BC" w:rsidRDefault="00BD6E04" w:rsidP="00F707EB">
      <w:pPr>
        <w:pStyle w:val="Poetry"/>
      </w:pPr>
      <w:r w:rsidRPr="00FF15BC">
        <w:t>Alike in heavenly beauty are,</w:t>
      </w:r>
    </w:p>
    <w:p w14:paraId="4E82EBA6" w14:textId="77777777" w:rsidR="00F707EB" w:rsidRPr="00FF15BC" w:rsidRDefault="00BD6E04" w:rsidP="00F707EB">
      <w:pPr>
        <w:pStyle w:val="Poetry"/>
      </w:pPr>
      <w:r w:rsidRPr="00FF15BC">
        <w:t xml:space="preserve">One on the earth and one a star. </w:t>
      </w:r>
    </w:p>
    <w:p w14:paraId="46AB84B7" w14:textId="1CF718E6" w:rsidR="00BD6E04" w:rsidRPr="00FF15BC" w:rsidRDefault="00BD6E04" w:rsidP="00F707EB">
      <w:pPr>
        <w:pStyle w:val="Poetry"/>
      </w:pPr>
      <w:r w:rsidRPr="00FF15BC">
        <w:t>But, brother, if thy fears be true,</w:t>
      </w:r>
    </w:p>
    <w:p w14:paraId="30CF4795" w14:textId="77777777" w:rsidR="00F707EB" w:rsidRPr="00FF15BC" w:rsidRDefault="00BD6E04" w:rsidP="00F707EB">
      <w:pPr>
        <w:pStyle w:val="Poetry"/>
      </w:pPr>
      <w:r w:rsidRPr="00FF15BC">
        <w:t>And this bright creature that we view</w:t>
      </w:r>
    </w:p>
    <w:p w14:paraId="3D0F3F0A" w14:textId="1AF9F214" w:rsidR="00BD6E04" w:rsidRPr="00FF15BC" w:rsidRDefault="00BD6E04" w:rsidP="00F707EB">
      <w:pPr>
        <w:pStyle w:val="Poetry"/>
      </w:pPr>
      <w:r w:rsidRPr="00FF15BC">
        <w:t>Be fierce Maricha in disguise,</w:t>
      </w:r>
    </w:p>
    <w:p w14:paraId="5F0EE9E3" w14:textId="01C89FAB" w:rsidR="00BD6E04" w:rsidRPr="00FF15BC" w:rsidRDefault="00BD6E04" w:rsidP="00F707EB">
      <w:pPr>
        <w:pStyle w:val="Poetry"/>
      </w:pPr>
      <w:r w:rsidRPr="00FF15BC">
        <w:t>Then by this hand he surely dies.</w:t>
      </w:r>
    </w:p>
    <w:p w14:paraId="4C8C05CB" w14:textId="77777777" w:rsidR="00F707EB" w:rsidRDefault="00BD6E04" w:rsidP="00F707EB">
      <w:pPr>
        <w:pStyle w:val="Poetry"/>
      </w:pPr>
      <w:r>
        <w:t xml:space="preserve">For that dire fiend who spurns control </w:t>
      </w:r>
    </w:p>
    <w:p w14:paraId="5A2FA206" w14:textId="08A211A8" w:rsidR="00BD6E04" w:rsidRDefault="00BD6E04" w:rsidP="00F707EB">
      <w:pPr>
        <w:pStyle w:val="Poetry"/>
      </w:pPr>
      <w:r>
        <w:t>With bloody hand and cruel soul,</w:t>
      </w:r>
    </w:p>
    <w:p w14:paraId="18DFA37E" w14:textId="77777777" w:rsidR="00F707EB" w:rsidRDefault="00BD6E04" w:rsidP="00F707EB">
      <w:pPr>
        <w:pStyle w:val="Poetry"/>
      </w:pPr>
      <w:r>
        <w:t xml:space="preserve">Has roamed this forest and dismayed </w:t>
      </w:r>
    </w:p>
    <w:p w14:paraId="69643956" w14:textId="77777777" w:rsidR="00F707EB" w:rsidRDefault="00BD6E04" w:rsidP="00F707EB">
      <w:pPr>
        <w:pStyle w:val="Poetry"/>
      </w:pPr>
      <w:r>
        <w:t xml:space="preserve">The holiest saints who haunt the shade. </w:t>
      </w:r>
    </w:p>
    <w:p w14:paraId="0EC3CD30" w14:textId="77777777" w:rsidR="00F707EB" w:rsidRDefault="00BD6E04" w:rsidP="00F707EB">
      <w:pPr>
        <w:pStyle w:val="Poetry"/>
      </w:pPr>
      <w:r>
        <w:t xml:space="preserve">Great archers, sprung of royal race, </w:t>
      </w:r>
    </w:p>
    <w:p w14:paraId="7067A3FB" w14:textId="44F89047" w:rsidR="00BD6E04" w:rsidRDefault="00BD6E04" w:rsidP="00F707EB">
      <w:pPr>
        <w:pStyle w:val="Poetry"/>
      </w:pPr>
      <w:r>
        <w:t>Pursuing in the wood the chase,</w:t>
      </w:r>
    </w:p>
    <w:p w14:paraId="530AD249" w14:textId="77777777" w:rsidR="00BD6E04" w:rsidRDefault="00BD6E04" w:rsidP="00F707EB">
      <w:pPr>
        <w:pStyle w:val="Poetry"/>
      </w:pPr>
      <w:r>
        <w:t>Have fallen by his wicked art,</w:t>
      </w:r>
    </w:p>
    <w:p w14:paraId="7C991FB9" w14:textId="77777777" w:rsidR="00F707EB" w:rsidRDefault="00BD6E04" w:rsidP="00F707EB">
      <w:pPr>
        <w:pStyle w:val="Poetry"/>
      </w:pPr>
      <w:r>
        <w:t xml:space="preserve">And now my shaft shall strike his heart. </w:t>
      </w:r>
    </w:p>
    <w:p w14:paraId="61322F55" w14:textId="08A3524E" w:rsidR="00BD6E04" w:rsidRDefault="00BD6E04" w:rsidP="00F707EB">
      <w:pPr>
        <w:pStyle w:val="Poetry"/>
      </w:pPr>
      <w:r>
        <w:t>Vatapi, by his magic power</w:t>
      </w:r>
    </w:p>
    <w:p w14:paraId="036651E5" w14:textId="77777777" w:rsidR="00F707EB" w:rsidRDefault="00BD6E04" w:rsidP="00F707EB">
      <w:pPr>
        <w:pStyle w:val="Poetry"/>
      </w:pPr>
      <w:r>
        <w:lastRenderedPageBreak/>
        <w:t xml:space="preserve">Made heedless saints his flesh devour, </w:t>
      </w:r>
    </w:p>
    <w:p w14:paraId="1B400FEC" w14:textId="77777777" w:rsidR="00F707EB" w:rsidRDefault="00BD6E04" w:rsidP="00F707EB">
      <w:pPr>
        <w:pStyle w:val="Poetry"/>
      </w:pPr>
      <w:r>
        <w:t xml:space="preserve">Then, from within their frames he rent </w:t>
      </w:r>
    </w:p>
    <w:p w14:paraId="5D4EB089" w14:textId="07607A4A" w:rsidR="00BD6E04" w:rsidRDefault="00BD6E04" w:rsidP="00F707EB">
      <w:pPr>
        <w:pStyle w:val="Poetry"/>
      </w:pPr>
      <w:r>
        <w:t>Forth bursting from imprisonment.</w:t>
      </w:r>
    </w:p>
    <w:p w14:paraId="03161343" w14:textId="77777777" w:rsidR="00F707EB" w:rsidRDefault="00BD6E04" w:rsidP="00F707EB">
      <w:pPr>
        <w:pStyle w:val="Poetry"/>
      </w:pPr>
      <w:r>
        <w:t xml:space="preserve">But once his art in senseless pride </w:t>
      </w:r>
    </w:p>
    <w:p w14:paraId="3848D28F" w14:textId="77777777" w:rsidR="00F707EB" w:rsidRDefault="00BD6E04" w:rsidP="00F707EB">
      <w:pPr>
        <w:pStyle w:val="Poetry"/>
      </w:pPr>
      <w:r>
        <w:rPr>
          <w:spacing w:val="-3"/>
        </w:rPr>
        <w:t xml:space="preserve">Upon </w:t>
      </w:r>
      <w:r>
        <w:t xml:space="preserve">the mightiest saint he tried, </w:t>
      </w:r>
    </w:p>
    <w:p w14:paraId="2BEA326B" w14:textId="77777777" w:rsidR="00F707EB" w:rsidRDefault="00BD6E04" w:rsidP="00F707EB">
      <w:pPr>
        <w:pStyle w:val="Poetry"/>
      </w:pPr>
      <w:r>
        <w:rPr>
          <w:spacing w:val="-5"/>
        </w:rPr>
        <w:t xml:space="preserve">Agastya’s </w:t>
      </w:r>
      <w:r>
        <w:t xml:space="preserve">self, and caused him taste </w:t>
      </w:r>
    </w:p>
    <w:p w14:paraId="6C9623F4" w14:textId="77777777" w:rsidR="00F707EB" w:rsidRDefault="00BD6E04" w:rsidP="00F707EB">
      <w:pPr>
        <w:pStyle w:val="Poetry"/>
      </w:pPr>
      <w:r>
        <w:t xml:space="preserve">The baited meal before him placed. </w:t>
      </w:r>
    </w:p>
    <w:p w14:paraId="0AEB81D0" w14:textId="77777777" w:rsidR="00F707EB" w:rsidRDefault="00BD6E04" w:rsidP="00F707EB">
      <w:pPr>
        <w:pStyle w:val="Poetry"/>
        <w:rPr>
          <w:spacing w:val="-13"/>
        </w:rPr>
      </w:pPr>
      <w:r>
        <w:rPr>
          <w:spacing w:val="-6"/>
        </w:rPr>
        <w:t xml:space="preserve">Vatapi, </w:t>
      </w:r>
      <w:r>
        <w:t xml:space="preserve">when the rite was </w:t>
      </w:r>
      <w:r>
        <w:rPr>
          <w:spacing w:val="-13"/>
        </w:rPr>
        <w:t xml:space="preserve">o’er, </w:t>
      </w:r>
    </w:p>
    <w:p w14:paraId="2DDBB631" w14:textId="77777777" w:rsidR="00F707EB" w:rsidRDefault="00BD6E04" w:rsidP="00F707EB">
      <w:pPr>
        <w:pStyle w:val="Poetry"/>
        <w:rPr>
          <w:spacing w:val="-6"/>
        </w:rPr>
      </w:pPr>
      <w:r>
        <w:rPr>
          <w:spacing w:val="-5"/>
        </w:rPr>
        <w:t xml:space="preserve">Would </w:t>
      </w:r>
      <w:r>
        <w:t xml:space="preserve">take the giant form he </w:t>
      </w:r>
      <w:r>
        <w:rPr>
          <w:spacing w:val="-6"/>
        </w:rPr>
        <w:t xml:space="preserve">wore, </w:t>
      </w:r>
    </w:p>
    <w:p w14:paraId="7216F2F2" w14:textId="77777777" w:rsidR="00F707EB" w:rsidRDefault="00BD6E04" w:rsidP="00F707EB">
      <w:pPr>
        <w:pStyle w:val="Poetry"/>
      </w:pPr>
      <w:r>
        <w:t xml:space="preserve">But Saint Agastya knew his wile </w:t>
      </w:r>
    </w:p>
    <w:p w14:paraId="5C58C244" w14:textId="77777777" w:rsidR="00F707EB" w:rsidRDefault="00BD6E04" w:rsidP="00F707EB">
      <w:pPr>
        <w:pStyle w:val="Poetry"/>
      </w:pPr>
      <w:r>
        <w:t xml:space="preserve">And checked the giant with smile. </w:t>
      </w:r>
    </w:p>
    <w:p w14:paraId="2ED75DC0" w14:textId="75731E27" w:rsidR="00BD6E04" w:rsidRDefault="00BD6E04" w:rsidP="00F707EB">
      <w:pPr>
        <w:pStyle w:val="Poetry"/>
      </w:pPr>
      <w:r>
        <w:rPr>
          <w:spacing w:val="-5"/>
        </w:rPr>
        <w:t xml:space="preserve">“Vatapi, </w:t>
      </w:r>
      <w:r>
        <w:t>thou with cruel spite</w:t>
      </w:r>
    </w:p>
    <w:p w14:paraId="263F8AA7" w14:textId="77777777" w:rsidR="00F707EB" w:rsidRDefault="00BD6E04" w:rsidP="00F707EB">
      <w:pPr>
        <w:pStyle w:val="Poetry"/>
      </w:pPr>
      <w:r>
        <w:t xml:space="preserve">Hast conquered many an anchorite </w:t>
      </w:r>
    </w:p>
    <w:p w14:paraId="78B802A5" w14:textId="77777777" w:rsidR="00F707EB" w:rsidRDefault="00BD6E04" w:rsidP="00F707EB">
      <w:pPr>
        <w:pStyle w:val="Poetry"/>
      </w:pPr>
      <w:r>
        <w:t xml:space="preserve">The noblest of the Brahman caste,— </w:t>
      </w:r>
    </w:p>
    <w:p w14:paraId="2F231A8A" w14:textId="77777777" w:rsidR="00F707EB" w:rsidRDefault="00BD6E04" w:rsidP="00F707EB">
      <w:pPr>
        <w:pStyle w:val="Poetry"/>
      </w:pPr>
      <w:r>
        <w:t xml:space="preserve">And now thy ruin comes at last.” </w:t>
      </w:r>
    </w:p>
    <w:p w14:paraId="3EB66A79" w14:textId="77777777" w:rsidR="00F707EB" w:rsidRDefault="00BD6E04" w:rsidP="00F707EB">
      <w:pPr>
        <w:pStyle w:val="Poetry"/>
      </w:pPr>
      <w:r>
        <w:t xml:space="preserve">Now if my power he thus defies, </w:t>
      </w:r>
    </w:p>
    <w:p w14:paraId="17344A65" w14:textId="70BDDC39" w:rsidR="00BD6E04" w:rsidRDefault="00BD6E04" w:rsidP="00F707EB">
      <w:pPr>
        <w:pStyle w:val="Poetry"/>
      </w:pPr>
      <w:r>
        <w:t>This giant, like Vatapi dies,</w:t>
      </w:r>
    </w:p>
    <w:p w14:paraId="0C1324D7" w14:textId="77777777" w:rsidR="00F707EB" w:rsidRDefault="00BD6E04" w:rsidP="00F707EB">
      <w:pPr>
        <w:pStyle w:val="Poetry"/>
      </w:pPr>
      <w:r>
        <w:t xml:space="preserve">Daring to scorn a man like me, </w:t>
      </w:r>
    </w:p>
    <w:p w14:paraId="4C16CEA5" w14:textId="771F6FDB" w:rsidR="00BD6E04" w:rsidRDefault="00BD6E04" w:rsidP="00F707EB">
      <w:pPr>
        <w:pStyle w:val="Poetry"/>
      </w:pPr>
      <w:r>
        <w:t>A self-subduing devotee.</w:t>
      </w:r>
    </w:p>
    <w:p w14:paraId="1DC3CADF" w14:textId="77777777" w:rsidR="00F707EB" w:rsidRDefault="00BD6E04" w:rsidP="00F707EB">
      <w:pPr>
        <w:pStyle w:val="Poetry"/>
      </w:pPr>
      <w:r>
        <w:t xml:space="preserve">Yea, as Agastya slew the foe, </w:t>
      </w:r>
    </w:p>
    <w:p w14:paraId="2202747F" w14:textId="5578FE62" w:rsidR="00BD6E04" w:rsidRDefault="00BD6E04" w:rsidP="00F707EB">
      <w:pPr>
        <w:pStyle w:val="Poetry"/>
      </w:pPr>
      <w:r>
        <w:t>My hand shall lay Maricha low</w:t>
      </w:r>
    </w:p>
    <w:p w14:paraId="78409E43" w14:textId="77777777" w:rsidR="00F707EB" w:rsidRDefault="00BD6E04" w:rsidP="00F707EB">
      <w:pPr>
        <w:pStyle w:val="Poetry"/>
        <w:rPr>
          <w:spacing w:val="-5"/>
        </w:rPr>
      </w:pPr>
      <w:r>
        <w:t xml:space="preserve">Clad in thine arms thy bow in </w:t>
      </w:r>
      <w:r>
        <w:rPr>
          <w:spacing w:val="-5"/>
        </w:rPr>
        <w:t xml:space="preserve">hand, </w:t>
      </w:r>
    </w:p>
    <w:p w14:paraId="533BFCD5" w14:textId="7B4A9B9C" w:rsidR="00BD6E04" w:rsidRDefault="00BD6E04" w:rsidP="00F707EB">
      <w:pPr>
        <w:pStyle w:val="Poetry"/>
      </w:pPr>
      <w:r>
        <w:rPr>
          <w:spacing w:val="-11"/>
        </w:rPr>
        <w:t xml:space="preserve">To </w:t>
      </w:r>
      <w:r>
        <w:t>guard the Maithil lady</w:t>
      </w:r>
      <w:r>
        <w:rPr>
          <w:spacing w:val="2"/>
        </w:rPr>
        <w:t xml:space="preserve"> </w:t>
      </w:r>
      <w:r>
        <w:t>stand,</w:t>
      </w:r>
    </w:p>
    <w:p w14:paraId="5FF3CF84" w14:textId="77777777" w:rsidR="00F707EB" w:rsidRDefault="00BD6E04" w:rsidP="00F707EB">
      <w:pPr>
        <w:pStyle w:val="Poetry"/>
      </w:pPr>
      <w:r>
        <w:rPr>
          <w:spacing w:val="-3"/>
        </w:rPr>
        <w:t xml:space="preserve">With </w:t>
      </w:r>
      <w:r>
        <w:t>watchful eye and thoughtful</w:t>
      </w:r>
      <w:r>
        <w:rPr>
          <w:spacing w:val="-18"/>
        </w:rPr>
        <w:t xml:space="preserve"> </w:t>
      </w:r>
      <w:r>
        <w:t xml:space="preserve">breast </w:t>
      </w:r>
    </w:p>
    <w:p w14:paraId="3F5F6945" w14:textId="62047470" w:rsidR="00BD6E04" w:rsidRDefault="00BD6E04" w:rsidP="00F707EB">
      <w:pPr>
        <w:pStyle w:val="Poetry"/>
      </w:pPr>
      <w:r>
        <w:t xml:space="preserve">Keeping each word of </w:t>
      </w:r>
      <w:r>
        <w:rPr>
          <w:spacing w:val="-3"/>
        </w:rPr>
        <w:t>my</w:t>
      </w:r>
      <w:r>
        <w:rPr>
          <w:spacing w:val="-7"/>
        </w:rPr>
        <w:t xml:space="preserve"> </w:t>
      </w:r>
      <w:r>
        <w:t>behest</w:t>
      </w:r>
    </w:p>
    <w:p w14:paraId="1887BAC1" w14:textId="77777777" w:rsidR="00F707EB" w:rsidRDefault="00BD6E04" w:rsidP="00F707EB">
      <w:pPr>
        <w:pStyle w:val="Poetry"/>
      </w:pPr>
      <w:r>
        <w:t xml:space="preserve">I </w:t>
      </w:r>
      <w:r>
        <w:rPr>
          <w:spacing w:val="-3"/>
        </w:rPr>
        <w:t xml:space="preserve">go, </w:t>
      </w:r>
      <w:r>
        <w:t xml:space="preserve">and hunting through the brake </w:t>
      </w:r>
    </w:p>
    <w:p w14:paraId="62FEA831" w14:textId="77777777" w:rsidR="00F707EB" w:rsidRDefault="00BD6E04" w:rsidP="00F707EB">
      <w:pPr>
        <w:pStyle w:val="Poetry"/>
        <w:rPr>
          <w:spacing w:val="-4"/>
        </w:rPr>
      </w:pPr>
      <w:r>
        <w:t>This wondrous deer will bring or</w:t>
      </w:r>
      <w:r>
        <w:rPr>
          <w:spacing w:val="-31"/>
        </w:rPr>
        <w:t xml:space="preserve"> </w:t>
      </w:r>
      <w:r>
        <w:rPr>
          <w:spacing w:val="-4"/>
        </w:rPr>
        <w:t xml:space="preserve">take. </w:t>
      </w:r>
    </w:p>
    <w:p w14:paraId="05CC2DF8" w14:textId="77777777" w:rsidR="00F707EB" w:rsidRDefault="00BD6E04" w:rsidP="00F707EB">
      <w:pPr>
        <w:pStyle w:val="Poetry"/>
      </w:pPr>
      <w:r>
        <w:rPr>
          <w:spacing w:val="-9"/>
        </w:rPr>
        <w:t xml:space="preserve">Yea </w:t>
      </w:r>
      <w:r>
        <w:t xml:space="preserve">surely I will bring the spoil </w:t>
      </w:r>
    </w:p>
    <w:p w14:paraId="4A565980" w14:textId="5E8740C2" w:rsidR="00BD6E04" w:rsidRDefault="00BD6E04" w:rsidP="00F707EB">
      <w:pPr>
        <w:pStyle w:val="Poetry"/>
      </w:pPr>
      <w:r>
        <w:t xml:space="preserve">Returning from </w:t>
      </w:r>
      <w:r>
        <w:rPr>
          <w:spacing w:val="-3"/>
        </w:rPr>
        <w:t xml:space="preserve">my </w:t>
      </w:r>
      <w:r>
        <w:rPr>
          <w:spacing w:val="-5"/>
        </w:rPr>
        <w:t>hunter’s</w:t>
      </w:r>
      <w:r>
        <w:t xml:space="preserve"> toil</w:t>
      </w:r>
    </w:p>
    <w:p w14:paraId="3F573F11" w14:textId="77777777" w:rsidR="00F707EB" w:rsidRDefault="00BD6E04" w:rsidP="00F707EB">
      <w:pPr>
        <w:pStyle w:val="Poetry"/>
        <w:rPr>
          <w:spacing w:val="-4"/>
        </w:rPr>
      </w:pPr>
      <w:r>
        <w:t xml:space="preserve">See, Lakshman how </w:t>
      </w:r>
      <w:r>
        <w:rPr>
          <w:spacing w:val="-3"/>
        </w:rPr>
        <w:t xml:space="preserve">my </w:t>
      </w:r>
      <w:r>
        <w:rPr>
          <w:spacing w:val="-4"/>
        </w:rPr>
        <w:t xml:space="preserve">consort’s eyes </w:t>
      </w:r>
    </w:p>
    <w:p w14:paraId="6DB470BE" w14:textId="050C2E42" w:rsidR="00BD6E04" w:rsidRDefault="00BD6E04" w:rsidP="00F707EB">
      <w:pPr>
        <w:pStyle w:val="Poetry"/>
      </w:pPr>
      <w:r>
        <w:t>Are longing for the lovely</w:t>
      </w:r>
      <w:r>
        <w:rPr>
          <w:spacing w:val="-9"/>
        </w:rPr>
        <w:t xml:space="preserve"> </w:t>
      </w:r>
      <w:r>
        <w:t>prize.</w:t>
      </w:r>
    </w:p>
    <w:p w14:paraId="5E4B95F1" w14:textId="77777777" w:rsidR="00F707EB" w:rsidRDefault="00BD6E04" w:rsidP="00F707EB">
      <w:pPr>
        <w:pStyle w:val="Poetry"/>
      </w:pPr>
      <w:r>
        <w:t xml:space="preserve">This day it falls, that I may win </w:t>
      </w:r>
    </w:p>
    <w:p w14:paraId="3E5622C8" w14:textId="111B45A5" w:rsidR="00BD6E04" w:rsidRDefault="00BD6E04" w:rsidP="00F707EB">
      <w:pPr>
        <w:pStyle w:val="Poetry"/>
      </w:pPr>
      <w:r>
        <w:t>The treasure of so fair a skin.</w:t>
      </w:r>
    </w:p>
    <w:p w14:paraId="46A2AF8E" w14:textId="77777777" w:rsidR="00F707EB" w:rsidRDefault="00BD6E04" w:rsidP="00F707EB">
      <w:pPr>
        <w:pStyle w:val="Poetry"/>
      </w:pPr>
      <w:r>
        <w:t xml:space="preserve">Do thou and Sita watch with care </w:t>
      </w:r>
    </w:p>
    <w:p w14:paraId="098132F1" w14:textId="14C437F0" w:rsidR="00BD6E04" w:rsidRDefault="00BD6E04" w:rsidP="00F707EB">
      <w:pPr>
        <w:pStyle w:val="Poetry"/>
      </w:pPr>
      <w:r>
        <w:lastRenderedPageBreak/>
        <w:t>Lest danger seize you unaware.</w:t>
      </w:r>
    </w:p>
    <w:p w14:paraId="27FBBAEB" w14:textId="77777777" w:rsidR="00F707EB" w:rsidRDefault="00BD6E04" w:rsidP="00F707EB">
      <w:pPr>
        <w:pStyle w:val="Poetry"/>
      </w:pPr>
      <w:r>
        <w:t xml:space="preserve">Swift from my bow one shaft will fly; </w:t>
      </w:r>
    </w:p>
    <w:p w14:paraId="20F40132" w14:textId="77777777" w:rsidR="00F707EB" w:rsidRDefault="00BD6E04" w:rsidP="00F707EB">
      <w:pPr>
        <w:pStyle w:val="Poetry"/>
      </w:pPr>
      <w:r>
        <w:t xml:space="preserve">The stricken deer will fall and die </w:t>
      </w:r>
    </w:p>
    <w:p w14:paraId="38574A1B" w14:textId="77777777" w:rsidR="00F707EB" w:rsidRDefault="00BD6E04" w:rsidP="00F707EB">
      <w:pPr>
        <w:pStyle w:val="Poetry"/>
      </w:pPr>
      <w:r>
        <w:t xml:space="preserve">Then quickly will I strip the game </w:t>
      </w:r>
    </w:p>
    <w:p w14:paraId="3C8C0AB0" w14:textId="4BDEAB1D" w:rsidR="00BD6E04" w:rsidRDefault="00BD6E04" w:rsidP="00F707EB">
      <w:pPr>
        <w:pStyle w:val="Poetry"/>
      </w:pPr>
      <w:r>
        <w:t>And bring the trophy to my dame.</w:t>
      </w:r>
    </w:p>
    <w:p w14:paraId="576931DA" w14:textId="77777777" w:rsidR="00F707EB" w:rsidRDefault="00BD6E04" w:rsidP="00F707EB">
      <w:pPr>
        <w:pStyle w:val="Poetry"/>
      </w:pPr>
      <w:r>
        <w:rPr>
          <w:rFonts w:ascii="Times New Roman" w:hAnsi="Times New Roman"/>
        </w:rPr>
        <w:t>Jaṭayus</w:t>
      </w:r>
      <w:r>
        <w:t xml:space="preserve">, guardian good and wise, </w:t>
      </w:r>
    </w:p>
    <w:p w14:paraId="6382D22F" w14:textId="07C2CE18" w:rsidR="00BD6E04" w:rsidRDefault="00BD6E04" w:rsidP="00F707EB">
      <w:pPr>
        <w:pStyle w:val="Poetry"/>
      </w:pPr>
      <w:r>
        <w:t>Our old and faithful friend,</w:t>
      </w:r>
    </w:p>
    <w:p w14:paraId="1A69C348" w14:textId="77777777" w:rsidR="00F707EB" w:rsidRDefault="00BD6E04" w:rsidP="00F707EB">
      <w:pPr>
        <w:pStyle w:val="Poetry"/>
      </w:pPr>
      <w:r>
        <w:t xml:space="preserve">The best and strongest bird that flies, </w:t>
      </w:r>
    </w:p>
    <w:p w14:paraId="2CC64385" w14:textId="79AA6ECE" w:rsidR="00BD6E04" w:rsidRDefault="00BD6E04" w:rsidP="00F707EB">
      <w:pPr>
        <w:pStyle w:val="Poetry"/>
      </w:pPr>
      <w:r>
        <w:t>His willing aid will lend</w:t>
      </w:r>
    </w:p>
    <w:p w14:paraId="4280EB61" w14:textId="77777777" w:rsidR="00F707EB" w:rsidRDefault="00BD6E04" w:rsidP="00F707EB">
      <w:pPr>
        <w:pStyle w:val="Poetry"/>
      </w:pPr>
      <w:r>
        <w:t xml:space="preserve">The Maithil lady well protect, </w:t>
      </w:r>
    </w:p>
    <w:p w14:paraId="3F637FD1" w14:textId="77777777" w:rsidR="00F707EB" w:rsidRDefault="00BD6E04" w:rsidP="00F707EB">
      <w:pPr>
        <w:pStyle w:val="Poetry"/>
      </w:pPr>
      <w:r>
        <w:rPr>
          <w:spacing w:val="-3"/>
        </w:rPr>
        <w:t xml:space="preserve">For </w:t>
      </w:r>
      <w:r>
        <w:t xml:space="preserve">every chance provide, </w:t>
      </w:r>
    </w:p>
    <w:p w14:paraId="0209976F" w14:textId="77777777" w:rsidR="00F707EB" w:rsidRDefault="00BD6E04" w:rsidP="00F707EB">
      <w:pPr>
        <w:pStyle w:val="Poetry"/>
        <w:rPr>
          <w:spacing w:val="-3"/>
        </w:rPr>
      </w:pPr>
      <w:r>
        <w:t xml:space="preserve">And in thy tender care </w:t>
      </w:r>
      <w:r>
        <w:rPr>
          <w:spacing w:val="-3"/>
        </w:rPr>
        <w:t xml:space="preserve">suspect </w:t>
      </w:r>
    </w:p>
    <w:p w14:paraId="4D19151D" w14:textId="672B452C" w:rsidR="00BD6E04" w:rsidRDefault="00BD6E04" w:rsidP="00F707EB">
      <w:pPr>
        <w:pStyle w:val="Poetry"/>
      </w:pPr>
      <w:r>
        <w:t xml:space="preserve">A foe on every </w:t>
      </w:r>
      <w:r>
        <w:rPr>
          <w:spacing w:val="-6"/>
        </w:rPr>
        <w:t>side.”</w:t>
      </w:r>
    </w:p>
    <w:p w14:paraId="4C081C36" w14:textId="77777777" w:rsidR="00BD6E04" w:rsidRDefault="00BD6E04" w:rsidP="00BD6E04">
      <w:pPr>
        <w:pStyle w:val="BodyText"/>
        <w:spacing w:before="10"/>
        <w:rPr>
          <w:sz w:val="25"/>
        </w:rPr>
      </w:pPr>
    </w:p>
    <w:p w14:paraId="1174E07D" w14:textId="77777777" w:rsidR="00F707EB" w:rsidRDefault="00BD6E04" w:rsidP="00F707EB">
      <w:pPr>
        <w:pStyle w:val="Heading4"/>
      </w:pPr>
      <w:r>
        <w:t>Canto XLIV</w:t>
      </w:r>
    </w:p>
    <w:p w14:paraId="6E2F1AE8" w14:textId="4BD4D4BB" w:rsidR="00BD6E04" w:rsidRPr="00F707EB" w:rsidRDefault="00BD6E04" w:rsidP="00F707EB">
      <w:pPr>
        <w:pStyle w:val="Bodynoindent"/>
        <w:jc w:val="left"/>
        <w:rPr>
          <w:i/>
          <w:iCs/>
        </w:rPr>
      </w:pPr>
      <w:r w:rsidRPr="00F707EB">
        <w:rPr>
          <w:i/>
          <w:iCs/>
        </w:rPr>
        <w:t>Maricha’s Death.</w:t>
      </w:r>
    </w:p>
    <w:p w14:paraId="6079D793" w14:textId="77777777" w:rsidR="00F707EB" w:rsidRDefault="00BD6E04" w:rsidP="00F707EB">
      <w:pPr>
        <w:pStyle w:val="Poetry"/>
      </w:pPr>
      <w:r>
        <w:t xml:space="preserve">Thus having warned his brother bold </w:t>
      </w:r>
    </w:p>
    <w:p w14:paraId="433029CE" w14:textId="77777777" w:rsidR="00F707EB" w:rsidRDefault="00BD6E04" w:rsidP="00F707EB">
      <w:pPr>
        <w:pStyle w:val="Poetry"/>
      </w:pPr>
      <w:r>
        <w:t xml:space="preserve">He grasped his sword with haft of gold, </w:t>
      </w:r>
    </w:p>
    <w:p w14:paraId="20282793" w14:textId="3D500DDA" w:rsidR="00BD6E04" w:rsidRDefault="00BD6E04" w:rsidP="00F707EB">
      <w:pPr>
        <w:pStyle w:val="Poetry"/>
      </w:pPr>
      <w:r>
        <w:t>And bow with triple flexure bent,</w:t>
      </w:r>
    </w:p>
    <w:p w14:paraId="5BF53876" w14:textId="77777777" w:rsidR="00F707EB" w:rsidRDefault="00BD6E04" w:rsidP="00F707EB">
      <w:pPr>
        <w:pStyle w:val="Poetry"/>
      </w:pPr>
      <w:r>
        <w:t xml:space="preserve">His own delight and ornament; </w:t>
      </w:r>
    </w:p>
    <w:p w14:paraId="03A96D6C" w14:textId="77777777" w:rsidR="00F707EB" w:rsidRDefault="00BD6E04" w:rsidP="00F707EB">
      <w:pPr>
        <w:pStyle w:val="Poetry"/>
      </w:pPr>
      <w:r>
        <w:t xml:space="preserve">Then bound two quivers to his side, </w:t>
      </w:r>
    </w:p>
    <w:p w14:paraId="04BABD6D" w14:textId="77777777" w:rsidR="00F707EB" w:rsidRDefault="00BD6E04" w:rsidP="00F707EB">
      <w:pPr>
        <w:pStyle w:val="Poetry"/>
      </w:pPr>
      <w:r>
        <w:t xml:space="preserve">And hurried forth with eager stride. </w:t>
      </w:r>
    </w:p>
    <w:p w14:paraId="3F82FE74" w14:textId="15D76E9A" w:rsidR="00BD6E04" w:rsidRDefault="00BD6E04" w:rsidP="00F707EB">
      <w:pPr>
        <w:pStyle w:val="Poetry"/>
      </w:pPr>
      <w:r>
        <w:t>Soon as the antlered monarch saw</w:t>
      </w:r>
    </w:p>
    <w:p w14:paraId="59E002AB" w14:textId="77777777" w:rsidR="00F707EB" w:rsidRDefault="00BD6E04" w:rsidP="00F707EB">
      <w:pPr>
        <w:pStyle w:val="Poetry"/>
      </w:pPr>
      <w:r>
        <w:t xml:space="preserve">The lord of monarchs near him draw, </w:t>
      </w:r>
    </w:p>
    <w:p w14:paraId="1F688FFE" w14:textId="0B01A9E9" w:rsidR="00BD6E04" w:rsidRDefault="00BD6E04" w:rsidP="00F707EB">
      <w:pPr>
        <w:pStyle w:val="Poetry"/>
      </w:pPr>
      <w:r>
        <w:t>A while with trembling heart he fled,</w:t>
      </w:r>
    </w:p>
    <w:p w14:paraId="227F67DF" w14:textId="77777777" w:rsidR="00F707EB" w:rsidRDefault="00BD6E04" w:rsidP="00F707EB">
      <w:pPr>
        <w:pStyle w:val="Poetry"/>
      </w:pPr>
      <w:r>
        <w:t xml:space="preserve">Then turned and showed his stately head. </w:t>
      </w:r>
    </w:p>
    <w:p w14:paraId="55135ECB" w14:textId="77777777" w:rsidR="00F707EB" w:rsidRDefault="00BD6E04" w:rsidP="00F707EB">
      <w:pPr>
        <w:pStyle w:val="Poetry"/>
      </w:pPr>
      <w:r>
        <w:t xml:space="preserve">With sword and bow the chief pursued </w:t>
      </w:r>
    </w:p>
    <w:p w14:paraId="244C01C8" w14:textId="77777777" w:rsidR="00F707EB" w:rsidRDefault="00BD6E04" w:rsidP="00F707EB">
      <w:pPr>
        <w:pStyle w:val="Poetry"/>
      </w:pPr>
      <w:r>
        <w:t xml:space="preserve">Where’er the fleeing deer he viewed </w:t>
      </w:r>
    </w:p>
    <w:p w14:paraId="0968D3AD" w14:textId="6328838F" w:rsidR="00BD6E04" w:rsidRDefault="00BD6E04" w:rsidP="00F707EB">
      <w:pPr>
        <w:pStyle w:val="Poetry"/>
      </w:pPr>
      <w:r>
        <w:t>Sending from dell and lone recess</w:t>
      </w:r>
    </w:p>
    <w:p w14:paraId="2E0AC66B" w14:textId="77777777" w:rsidR="00F707EB" w:rsidRDefault="00BD6E04" w:rsidP="00F707EB">
      <w:pPr>
        <w:pStyle w:val="Poetry"/>
      </w:pPr>
      <w:r>
        <w:t xml:space="preserve">The splendour of his loveliness. </w:t>
      </w:r>
    </w:p>
    <w:p w14:paraId="0E9158F0" w14:textId="77777777" w:rsidR="00F707EB" w:rsidRDefault="00BD6E04" w:rsidP="00F707EB">
      <w:pPr>
        <w:pStyle w:val="Poetry"/>
      </w:pPr>
      <w:r>
        <w:rPr>
          <w:spacing w:val="-4"/>
        </w:rPr>
        <w:t xml:space="preserve">Now </w:t>
      </w:r>
      <w:r>
        <w:t xml:space="preserve">full in view the creature stood </w:t>
      </w:r>
    </w:p>
    <w:p w14:paraId="1A1231D9" w14:textId="77777777" w:rsidR="00F707EB" w:rsidRDefault="00BD6E04" w:rsidP="00F707EB">
      <w:pPr>
        <w:pStyle w:val="Poetry"/>
        <w:rPr>
          <w:spacing w:val="-3"/>
        </w:rPr>
      </w:pPr>
      <w:r>
        <w:rPr>
          <w:spacing w:val="-4"/>
        </w:rPr>
        <w:t xml:space="preserve">Now </w:t>
      </w:r>
      <w:r>
        <w:t xml:space="preserve">vanished in the depth of </w:t>
      </w:r>
      <w:r>
        <w:rPr>
          <w:spacing w:val="-3"/>
        </w:rPr>
        <w:t xml:space="preserve">wood; </w:t>
      </w:r>
    </w:p>
    <w:p w14:paraId="280BE533" w14:textId="77777777" w:rsidR="00F707EB" w:rsidRDefault="00BD6E04" w:rsidP="00F707EB">
      <w:pPr>
        <w:pStyle w:val="Poetry"/>
      </w:pPr>
      <w:r>
        <w:rPr>
          <w:spacing w:val="-4"/>
        </w:rPr>
        <w:t xml:space="preserve">Now </w:t>
      </w:r>
      <w:r>
        <w:t xml:space="preserve">running with a languid flight, </w:t>
      </w:r>
    </w:p>
    <w:p w14:paraId="158D4381" w14:textId="470F10FF" w:rsidR="00BD6E04" w:rsidRDefault="00BD6E04" w:rsidP="00F707EB">
      <w:pPr>
        <w:pStyle w:val="Poetry"/>
      </w:pPr>
      <w:r>
        <w:rPr>
          <w:spacing w:val="-4"/>
        </w:rPr>
        <w:lastRenderedPageBreak/>
        <w:t xml:space="preserve">Now </w:t>
      </w:r>
      <w:r>
        <w:t>like a meteor lost to sight.</w:t>
      </w:r>
    </w:p>
    <w:p w14:paraId="6763736B" w14:textId="77777777" w:rsidR="00BD6E04" w:rsidRDefault="00BD6E04" w:rsidP="00F707EB">
      <w:pPr>
        <w:pStyle w:val="Poetry"/>
      </w:pPr>
      <w:r>
        <w:t>With trembling limbs away he sped;</w:t>
      </w:r>
    </w:p>
    <w:p w14:paraId="0C3BEDC7" w14:textId="77777777" w:rsidR="00F707EB" w:rsidRDefault="00BD6E04" w:rsidP="00F707EB">
      <w:pPr>
        <w:pStyle w:val="Poetry"/>
        <w:rPr>
          <w:spacing w:val="-6"/>
        </w:rPr>
      </w:pPr>
      <w:r>
        <w:t xml:space="preserve">Then like the moon with clouds </w:t>
      </w:r>
      <w:r>
        <w:rPr>
          <w:spacing w:val="-6"/>
        </w:rPr>
        <w:t xml:space="preserve">o’erspread </w:t>
      </w:r>
    </w:p>
    <w:p w14:paraId="772CA88B" w14:textId="77777777" w:rsidR="00F707EB" w:rsidRDefault="00BD6E04" w:rsidP="00F707EB">
      <w:pPr>
        <w:pStyle w:val="Poetry"/>
      </w:pPr>
      <w:r>
        <w:t xml:space="preserve">Gleamed for a moment bright between </w:t>
      </w:r>
    </w:p>
    <w:p w14:paraId="6D4FBB9E" w14:textId="721DAAC1" w:rsidR="00BD6E04" w:rsidRDefault="00BD6E04" w:rsidP="00F707EB">
      <w:pPr>
        <w:pStyle w:val="Poetry"/>
      </w:pPr>
      <w:r>
        <w:t>The trees, and was again unseen.</w:t>
      </w:r>
    </w:p>
    <w:p w14:paraId="5CE21DB5" w14:textId="77777777" w:rsidR="00F707EB" w:rsidRDefault="00BD6E04" w:rsidP="00F707EB">
      <w:pPr>
        <w:pStyle w:val="Poetry"/>
      </w:pPr>
      <w:r>
        <w:t xml:space="preserve">Thus in the magic deer’s disguise </w:t>
      </w:r>
    </w:p>
    <w:p w14:paraId="670F78B5" w14:textId="77777777" w:rsidR="00F707EB" w:rsidRDefault="00BD6E04" w:rsidP="00F707EB">
      <w:pPr>
        <w:pStyle w:val="Poetry"/>
      </w:pPr>
      <w:r>
        <w:t xml:space="preserve">Maricha lured him to the prize, </w:t>
      </w:r>
    </w:p>
    <w:p w14:paraId="4B166F72" w14:textId="77777777" w:rsidR="00F707EB" w:rsidRDefault="00BD6E04" w:rsidP="00F707EB">
      <w:pPr>
        <w:pStyle w:val="Poetry"/>
      </w:pPr>
      <w:r>
        <w:t xml:space="preserve">And seen a while, then lost to view, </w:t>
      </w:r>
    </w:p>
    <w:p w14:paraId="26DD7DE2" w14:textId="5796B123" w:rsidR="00BD6E04" w:rsidRDefault="00BD6E04" w:rsidP="00F707EB">
      <w:pPr>
        <w:pStyle w:val="Poetry"/>
      </w:pPr>
      <w:r>
        <w:t>Far from his cot the hero drew.</w:t>
      </w:r>
    </w:p>
    <w:p w14:paraId="1A3306B8" w14:textId="77777777" w:rsidR="00BD6E04" w:rsidRDefault="00BD6E04" w:rsidP="00F707EB">
      <w:pPr>
        <w:pStyle w:val="Poetry"/>
      </w:pPr>
      <w:r>
        <w:t>Still by the flying game deceived</w:t>
      </w:r>
    </w:p>
    <w:p w14:paraId="3AA4B8EF" w14:textId="77777777" w:rsidR="00F707EB" w:rsidRDefault="00BD6E04" w:rsidP="00F707EB">
      <w:pPr>
        <w:pStyle w:val="Poetry"/>
      </w:pPr>
      <w:r>
        <w:t xml:space="preserve">The hunter’s heart was wroth and grieved, </w:t>
      </w:r>
    </w:p>
    <w:p w14:paraId="32957C7D" w14:textId="36BE3930" w:rsidR="00BD6E04" w:rsidRDefault="00BD6E04" w:rsidP="00F707EB">
      <w:pPr>
        <w:pStyle w:val="Poetry"/>
      </w:pPr>
      <w:r>
        <w:t>And wearied with the fruitless chase</w:t>
      </w:r>
    </w:p>
    <w:p w14:paraId="24286656" w14:textId="77777777" w:rsidR="00F707EB" w:rsidRDefault="00BD6E04" w:rsidP="00F707EB">
      <w:pPr>
        <w:pStyle w:val="Poetry"/>
      </w:pPr>
      <w:r>
        <w:rPr>
          <w:spacing w:val="-3"/>
        </w:rPr>
        <w:t xml:space="preserve">He </w:t>
      </w:r>
      <w:r>
        <w:t xml:space="preserve">stayed him in a shady place. </w:t>
      </w:r>
    </w:p>
    <w:p w14:paraId="14FF6781" w14:textId="77777777" w:rsidR="00F707EB" w:rsidRDefault="00BD6E04" w:rsidP="00F707EB">
      <w:pPr>
        <w:pStyle w:val="Poetry"/>
      </w:pPr>
      <w:r>
        <w:t xml:space="preserve">Again the rover of the night </w:t>
      </w:r>
    </w:p>
    <w:p w14:paraId="1D14F00B" w14:textId="77777777" w:rsidR="00F707EB" w:rsidRDefault="00BD6E04" w:rsidP="00F707EB">
      <w:pPr>
        <w:pStyle w:val="Poetry"/>
      </w:pPr>
      <w:r>
        <w:t xml:space="preserve">Enraged the chieftain, full in sight, </w:t>
      </w:r>
    </w:p>
    <w:p w14:paraId="7002A0E3" w14:textId="77777777" w:rsidR="00F707EB" w:rsidRDefault="00BD6E04" w:rsidP="00F707EB">
      <w:pPr>
        <w:pStyle w:val="Poetry"/>
        <w:rPr>
          <w:spacing w:val="-4"/>
        </w:rPr>
      </w:pPr>
      <w:r>
        <w:t xml:space="preserve">Slow moving in the coppice </w:t>
      </w:r>
      <w:r>
        <w:rPr>
          <w:spacing w:val="-4"/>
        </w:rPr>
        <w:t xml:space="preserve">near, </w:t>
      </w:r>
    </w:p>
    <w:p w14:paraId="36397A5B" w14:textId="77777777" w:rsidR="00F707EB" w:rsidRDefault="00BD6E04" w:rsidP="00F707EB">
      <w:pPr>
        <w:pStyle w:val="Poetry"/>
        <w:rPr>
          <w:spacing w:val="-6"/>
        </w:rPr>
      </w:pPr>
      <w:r>
        <w:t xml:space="preserve">Surrounded by the woodland </w:t>
      </w:r>
      <w:r>
        <w:rPr>
          <w:spacing w:val="-6"/>
        </w:rPr>
        <w:t xml:space="preserve">deer. </w:t>
      </w:r>
    </w:p>
    <w:p w14:paraId="2BD5915E" w14:textId="2FE318C1" w:rsidR="00BD6E04" w:rsidRDefault="00BD6E04" w:rsidP="00F707EB">
      <w:pPr>
        <w:pStyle w:val="Poetry"/>
      </w:pPr>
      <w:r>
        <w:t>Again the hunter sought the</w:t>
      </w:r>
      <w:r>
        <w:rPr>
          <w:spacing w:val="-21"/>
        </w:rPr>
        <w:t xml:space="preserve"> </w:t>
      </w:r>
      <w:r>
        <w:t>game</w:t>
      </w:r>
    </w:p>
    <w:p w14:paraId="6ACDBAB3" w14:textId="77777777" w:rsidR="00F707EB" w:rsidRDefault="00BD6E04" w:rsidP="00F707EB">
      <w:pPr>
        <w:pStyle w:val="Poetry"/>
        <w:rPr>
          <w:spacing w:val="-5"/>
        </w:rPr>
      </w:pPr>
      <w:r>
        <w:t>That seemed a while to court his</w:t>
      </w:r>
      <w:r>
        <w:rPr>
          <w:spacing w:val="-18"/>
        </w:rPr>
        <w:t xml:space="preserve"> </w:t>
      </w:r>
      <w:r>
        <w:rPr>
          <w:spacing w:val="-5"/>
        </w:rPr>
        <w:t xml:space="preserve">aim: </w:t>
      </w:r>
    </w:p>
    <w:p w14:paraId="6148ED30" w14:textId="77777777" w:rsidR="00F707EB" w:rsidRDefault="00BD6E04" w:rsidP="00F707EB">
      <w:pPr>
        <w:pStyle w:val="Poetry"/>
      </w:pPr>
      <w:r>
        <w:t xml:space="preserve">But seized again with sudden dread, </w:t>
      </w:r>
    </w:p>
    <w:p w14:paraId="3B368157" w14:textId="718047A1" w:rsidR="00BD6E04" w:rsidRDefault="00BD6E04" w:rsidP="00F707EB">
      <w:pPr>
        <w:pStyle w:val="Poetry"/>
      </w:pPr>
      <w:r>
        <w:t>Beyond his sight the creature</w:t>
      </w:r>
      <w:r>
        <w:rPr>
          <w:spacing w:val="-11"/>
        </w:rPr>
        <w:t xml:space="preserve"> </w:t>
      </w:r>
      <w:r>
        <w:t>fled.</w:t>
      </w:r>
    </w:p>
    <w:p w14:paraId="79A96D87" w14:textId="77777777" w:rsidR="00F707EB" w:rsidRDefault="00BD6E04" w:rsidP="00F707EB">
      <w:pPr>
        <w:pStyle w:val="Poetry"/>
      </w:pPr>
      <w:r>
        <w:t xml:space="preserve">Again the hero left the shade, </w:t>
      </w:r>
    </w:p>
    <w:p w14:paraId="7D957BAE" w14:textId="77777777" w:rsidR="00F707EB" w:rsidRDefault="00F707EB" w:rsidP="00F707EB">
      <w:pPr>
        <w:pStyle w:val="Poetry"/>
      </w:pPr>
    </w:p>
    <w:p w14:paraId="7F81175C" w14:textId="77777777" w:rsidR="00F707EB" w:rsidRDefault="00BD6E04" w:rsidP="00F707EB">
      <w:pPr>
        <w:pStyle w:val="Poetry"/>
      </w:pPr>
      <w:r>
        <w:t xml:space="preserve">Again the deer before him strayed. </w:t>
      </w:r>
    </w:p>
    <w:p w14:paraId="7ED5996C" w14:textId="77777777" w:rsidR="00F707EB" w:rsidRDefault="00BD6E04" w:rsidP="00F707EB">
      <w:pPr>
        <w:pStyle w:val="Poetry"/>
      </w:pPr>
      <w:r>
        <w:rPr>
          <w:spacing w:val="-3"/>
        </w:rPr>
        <w:t xml:space="preserve">With </w:t>
      </w:r>
      <w:r>
        <w:t xml:space="preserve">surer hope and stronger will </w:t>
      </w:r>
    </w:p>
    <w:p w14:paraId="35900EB6" w14:textId="77777777" w:rsidR="00F707EB" w:rsidRDefault="00BD6E04" w:rsidP="00F707EB">
      <w:pPr>
        <w:pStyle w:val="Poetry"/>
      </w:pPr>
      <w:r>
        <w:t xml:space="preserve">The hunter longed his prey to kill. </w:t>
      </w:r>
    </w:p>
    <w:p w14:paraId="48626314" w14:textId="77777777" w:rsidR="00F707EB" w:rsidRDefault="00BD6E04" w:rsidP="00F707EB">
      <w:pPr>
        <w:pStyle w:val="Poetry"/>
        <w:rPr>
          <w:spacing w:val="-4"/>
        </w:rPr>
      </w:pPr>
      <w:r>
        <w:t xml:space="preserve">Then as his soul impatient </w:t>
      </w:r>
      <w:r>
        <w:rPr>
          <w:spacing w:val="-4"/>
        </w:rPr>
        <w:t xml:space="preserve">grew, </w:t>
      </w:r>
    </w:p>
    <w:p w14:paraId="22508B99" w14:textId="77777777" w:rsidR="00F707EB" w:rsidRDefault="00BD6E04" w:rsidP="00F707EB">
      <w:pPr>
        <w:pStyle w:val="Poetry"/>
        <w:rPr>
          <w:spacing w:val="-4"/>
        </w:rPr>
      </w:pPr>
      <w:r>
        <w:t xml:space="preserve">An arrow from his side he </w:t>
      </w:r>
      <w:r>
        <w:rPr>
          <w:spacing w:val="-4"/>
        </w:rPr>
        <w:t xml:space="preserve">drew, </w:t>
      </w:r>
    </w:p>
    <w:p w14:paraId="629C84C1" w14:textId="77777777" w:rsidR="00F707EB" w:rsidRDefault="00BD6E04" w:rsidP="00F707EB">
      <w:pPr>
        <w:pStyle w:val="Poetry"/>
        <w:rPr>
          <w:spacing w:val="-4"/>
        </w:rPr>
      </w:pPr>
      <w:r>
        <w:t xml:space="preserve">Resplendent </w:t>
      </w:r>
      <w:r>
        <w:rPr>
          <w:spacing w:val="-3"/>
        </w:rPr>
        <w:t xml:space="preserve">at </w:t>
      </w:r>
      <w:r>
        <w:t xml:space="preserve">the </w:t>
      </w:r>
      <w:r>
        <w:rPr>
          <w:spacing w:val="-5"/>
        </w:rPr>
        <w:t xml:space="preserve">sunbeam’s </w:t>
      </w:r>
      <w:r>
        <w:rPr>
          <w:spacing w:val="-4"/>
        </w:rPr>
        <w:t xml:space="preserve">glow, </w:t>
      </w:r>
    </w:p>
    <w:p w14:paraId="350CB74E" w14:textId="0708406F" w:rsidR="00BD6E04" w:rsidRDefault="00BD6E04" w:rsidP="00F707EB">
      <w:pPr>
        <w:pStyle w:val="Poetry"/>
      </w:pPr>
      <w:r>
        <w:t>The crusher of the smitten foe.</w:t>
      </w:r>
    </w:p>
    <w:p w14:paraId="22BE69BF" w14:textId="77777777" w:rsidR="00F707EB" w:rsidRDefault="00BD6E04" w:rsidP="00F707EB">
      <w:pPr>
        <w:pStyle w:val="Poetry"/>
      </w:pPr>
      <w:r>
        <w:t xml:space="preserve">With skillful heed the mighty lord </w:t>
      </w:r>
    </w:p>
    <w:p w14:paraId="4DC3E68F" w14:textId="77777777" w:rsidR="00F707EB" w:rsidRDefault="00BD6E04" w:rsidP="00F707EB">
      <w:pPr>
        <w:pStyle w:val="Poetry"/>
      </w:pPr>
      <w:r>
        <w:t xml:space="preserve">Fixed well shaft and strained the cord. </w:t>
      </w:r>
    </w:p>
    <w:p w14:paraId="43E0F6DD" w14:textId="7DEB7A68" w:rsidR="00BD6E04" w:rsidRDefault="00BD6E04" w:rsidP="00F707EB">
      <w:pPr>
        <w:pStyle w:val="Poetry"/>
      </w:pPr>
      <w:r>
        <w:t>Upon the deer his eyes he bent,</w:t>
      </w:r>
    </w:p>
    <w:p w14:paraId="286B59B9" w14:textId="77777777" w:rsidR="00BD6E04" w:rsidRDefault="00BD6E04" w:rsidP="00F707EB">
      <w:pPr>
        <w:pStyle w:val="Poetry"/>
      </w:pPr>
      <w:r>
        <w:t>And like a fiery serpent went</w:t>
      </w:r>
    </w:p>
    <w:p w14:paraId="58B4E1CF" w14:textId="77777777" w:rsidR="00F707EB" w:rsidRDefault="00BD6E04" w:rsidP="00F707EB">
      <w:pPr>
        <w:pStyle w:val="Poetry"/>
      </w:pPr>
      <w:r>
        <w:lastRenderedPageBreak/>
        <w:t xml:space="preserve">The arrow Brahma’s self had framed, </w:t>
      </w:r>
    </w:p>
    <w:p w14:paraId="0F30DB2A" w14:textId="77777777" w:rsidR="00F707EB" w:rsidRDefault="00BD6E04" w:rsidP="00F707EB">
      <w:pPr>
        <w:pStyle w:val="Poetry"/>
      </w:pPr>
      <w:r>
        <w:t xml:space="preserve">Alive with sparks that hissed and flamed, </w:t>
      </w:r>
    </w:p>
    <w:p w14:paraId="395DD517" w14:textId="2E47AFD2" w:rsidR="00BD6E04" w:rsidRDefault="00BD6E04" w:rsidP="00F707EB">
      <w:pPr>
        <w:pStyle w:val="Poetry"/>
      </w:pPr>
      <w:r>
        <w:t>Like Indra’s flashing levin, true</w:t>
      </w:r>
    </w:p>
    <w:p w14:paraId="2A6BCD54" w14:textId="77777777" w:rsidR="00F707EB" w:rsidRDefault="00BD6E04" w:rsidP="00F707EB">
      <w:pPr>
        <w:pStyle w:val="Poetry"/>
      </w:pPr>
      <w:r>
        <w:t xml:space="preserve">To the false deer the missile flew </w:t>
      </w:r>
    </w:p>
    <w:p w14:paraId="0E7FC191" w14:textId="77777777" w:rsidR="00F707EB" w:rsidRDefault="00BD6E04" w:rsidP="00F707EB">
      <w:pPr>
        <w:pStyle w:val="Poetry"/>
      </w:pPr>
      <w:r>
        <w:t xml:space="preserve">Cleaving his flesh that wonderous dart </w:t>
      </w:r>
    </w:p>
    <w:p w14:paraId="58E6BC23" w14:textId="210DF525" w:rsidR="00BD6E04" w:rsidRPr="00436B1A" w:rsidRDefault="00BD6E04" w:rsidP="00436B1A">
      <w:pPr>
        <w:pStyle w:val="Poetry"/>
      </w:pPr>
      <w:r>
        <w:t>Stood quivering in Maricha’s heart.</w:t>
      </w:r>
    </w:p>
    <w:p w14:paraId="350E52B2" w14:textId="77777777" w:rsidR="00436B1A" w:rsidRDefault="00BD6E04" w:rsidP="00436B1A">
      <w:pPr>
        <w:pStyle w:val="Poetry"/>
      </w:pPr>
      <w:r>
        <w:t xml:space="preserve">Scarce from the ground one foot he sprang, </w:t>
      </w:r>
    </w:p>
    <w:p w14:paraId="26CC78C9" w14:textId="2F824E9B" w:rsidR="00BD6E04" w:rsidRDefault="00BD6E04" w:rsidP="00436B1A">
      <w:pPr>
        <w:pStyle w:val="Poetry"/>
      </w:pPr>
      <w:r>
        <w:t>Then stricken fell with deadly pang.</w:t>
      </w:r>
    </w:p>
    <w:p w14:paraId="3EC67AEF" w14:textId="77777777" w:rsidR="00436B1A" w:rsidRDefault="00BD6E04" w:rsidP="00436B1A">
      <w:pPr>
        <w:pStyle w:val="Poetry"/>
      </w:pPr>
      <w:r>
        <w:t xml:space="preserve">Half lifeless, as he pressed the ground, </w:t>
      </w:r>
    </w:p>
    <w:p w14:paraId="0D428A58" w14:textId="01874DF6" w:rsidR="00BD6E04" w:rsidRDefault="00BD6E04" w:rsidP="00436B1A">
      <w:pPr>
        <w:pStyle w:val="Poetry"/>
      </w:pPr>
      <w:r>
        <w:t>He gave a roar of awful sound</w:t>
      </w:r>
    </w:p>
    <w:p w14:paraId="0AE6FAB1" w14:textId="77777777" w:rsidR="00436B1A" w:rsidRDefault="00BD6E04" w:rsidP="00436B1A">
      <w:pPr>
        <w:pStyle w:val="Poetry"/>
      </w:pPr>
      <w:r>
        <w:t xml:space="preserve">And ere the wounded giant died </w:t>
      </w:r>
    </w:p>
    <w:p w14:paraId="69EE9EE1" w14:textId="77777777" w:rsidR="00436B1A" w:rsidRDefault="00BD6E04" w:rsidP="00436B1A">
      <w:pPr>
        <w:pStyle w:val="Poetry"/>
      </w:pPr>
      <w:r>
        <w:t xml:space="preserve">He threw his borrowed form aside </w:t>
      </w:r>
    </w:p>
    <w:p w14:paraId="236D5710" w14:textId="77777777" w:rsidR="00436B1A" w:rsidRDefault="00BD6E04" w:rsidP="00436B1A">
      <w:pPr>
        <w:pStyle w:val="Poetry"/>
      </w:pPr>
      <w:r>
        <w:t xml:space="preserve">Remembering still his lord’s behest </w:t>
      </w:r>
    </w:p>
    <w:p w14:paraId="207E0223" w14:textId="77777777" w:rsidR="00436B1A" w:rsidRDefault="00BD6E04" w:rsidP="00436B1A">
      <w:pPr>
        <w:pStyle w:val="Poetry"/>
      </w:pPr>
      <w:r>
        <w:t>He pondered in his heart how best S</w:t>
      </w:r>
    </w:p>
    <w:p w14:paraId="2635FFB6" w14:textId="77777777" w:rsidR="00436B1A" w:rsidRDefault="00BD6E04" w:rsidP="00436B1A">
      <w:pPr>
        <w:pStyle w:val="Poetry"/>
      </w:pPr>
      <w:r>
        <w:t xml:space="preserve">ita might send her guard away, </w:t>
      </w:r>
    </w:p>
    <w:p w14:paraId="4CC204D8" w14:textId="1D24C212" w:rsidR="00BD6E04" w:rsidRDefault="00BD6E04" w:rsidP="00436B1A">
      <w:pPr>
        <w:pStyle w:val="Poetry"/>
      </w:pPr>
      <w:r>
        <w:t>And Ravan seize the helpless prey.</w:t>
      </w:r>
    </w:p>
    <w:p w14:paraId="09D95BC5" w14:textId="77777777" w:rsidR="00436B1A" w:rsidRDefault="00BD6E04" w:rsidP="00436B1A">
      <w:pPr>
        <w:pStyle w:val="Poetry"/>
      </w:pPr>
      <w:r>
        <w:t xml:space="preserve">The monster knew the time was nigh, </w:t>
      </w:r>
    </w:p>
    <w:p w14:paraId="4A40B91F" w14:textId="009FB46D" w:rsidR="00BD6E04" w:rsidRDefault="00BD6E04" w:rsidP="00436B1A">
      <w:pPr>
        <w:pStyle w:val="Poetry"/>
      </w:pPr>
      <w:r>
        <w:t>And called aloud with eager cry,</w:t>
      </w:r>
    </w:p>
    <w:p w14:paraId="300AAE42" w14:textId="77777777" w:rsidR="00BD6E04" w:rsidRDefault="00BD6E04" w:rsidP="00436B1A">
      <w:pPr>
        <w:pStyle w:val="Poetry"/>
      </w:pPr>
      <w:r>
        <w:rPr>
          <w:spacing w:val="-5"/>
        </w:rPr>
        <w:t xml:space="preserve">“Ho, </w:t>
      </w:r>
      <w:r>
        <w:t xml:space="preserve">Sita, </w:t>
      </w:r>
      <w:r>
        <w:rPr>
          <w:spacing w:val="-3"/>
        </w:rPr>
        <w:t xml:space="preserve">Lakshman” </w:t>
      </w:r>
      <w:r>
        <w:t>and the</w:t>
      </w:r>
      <w:r>
        <w:rPr>
          <w:spacing w:val="6"/>
        </w:rPr>
        <w:t xml:space="preserve"> </w:t>
      </w:r>
      <w:r>
        <w:t>tone</w:t>
      </w:r>
    </w:p>
    <w:p w14:paraId="55B5B68D" w14:textId="77777777" w:rsidR="00436B1A" w:rsidRDefault="00436B1A" w:rsidP="00436B1A">
      <w:pPr>
        <w:pStyle w:val="Poetry"/>
        <w:rPr>
          <w:spacing w:val="-3"/>
        </w:rPr>
      </w:pPr>
    </w:p>
    <w:p w14:paraId="24CBE535" w14:textId="72A24172" w:rsidR="00BD6E04" w:rsidRDefault="00BD6E04" w:rsidP="00436B1A">
      <w:pPr>
        <w:pStyle w:val="Poetry"/>
      </w:pPr>
      <w:r>
        <w:rPr>
          <w:spacing w:val="-3"/>
        </w:rPr>
        <w:t xml:space="preserve">He </w:t>
      </w:r>
      <w:r>
        <w:t xml:space="preserve">borrowed was like </w:t>
      </w:r>
      <w:r>
        <w:rPr>
          <w:spacing w:val="-7"/>
        </w:rPr>
        <w:t>Rama’s</w:t>
      </w:r>
      <w:r>
        <w:rPr>
          <w:spacing w:val="-9"/>
        </w:rPr>
        <w:t xml:space="preserve"> </w:t>
      </w:r>
      <w:r>
        <w:t>own.</w:t>
      </w:r>
    </w:p>
    <w:p w14:paraId="3DB09820" w14:textId="77777777" w:rsidR="00436B1A" w:rsidRDefault="00436B1A" w:rsidP="00436B1A">
      <w:pPr>
        <w:pStyle w:val="Poetry"/>
      </w:pPr>
    </w:p>
    <w:p w14:paraId="44EB06AA" w14:textId="77777777" w:rsidR="00436B1A" w:rsidRDefault="00BD6E04" w:rsidP="00436B1A">
      <w:pPr>
        <w:pStyle w:val="Poetry"/>
      </w:pPr>
      <w:r>
        <w:t xml:space="preserve">So by that matchless arrow cleft, </w:t>
      </w:r>
    </w:p>
    <w:p w14:paraId="41BC633D" w14:textId="77777777" w:rsidR="00436B1A" w:rsidRDefault="00BD6E04" w:rsidP="00436B1A">
      <w:pPr>
        <w:pStyle w:val="Poetry"/>
      </w:pPr>
      <w:r>
        <w:t xml:space="preserve">The deer’s bright form Maricha left, </w:t>
      </w:r>
    </w:p>
    <w:p w14:paraId="3D24E3D1" w14:textId="076B7D8E" w:rsidR="00BD6E04" w:rsidRDefault="00BD6E04" w:rsidP="00436B1A">
      <w:pPr>
        <w:pStyle w:val="Poetry"/>
      </w:pPr>
      <w:r>
        <w:t>Resumed his giant shape and size</w:t>
      </w:r>
    </w:p>
    <w:p w14:paraId="438860A4" w14:textId="77777777" w:rsidR="00436B1A" w:rsidRDefault="00BD6E04" w:rsidP="00436B1A">
      <w:pPr>
        <w:pStyle w:val="Poetry"/>
      </w:pPr>
      <w:r>
        <w:t xml:space="preserve">And closed in death his languid eyes. </w:t>
      </w:r>
    </w:p>
    <w:p w14:paraId="4B44A04B" w14:textId="7337ECE7" w:rsidR="00BD6E04" w:rsidRDefault="00BD6E04" w:rsidP="00436B1A">
      <w:pPr>
        <w:pStyle w:val="Poetry"/>
      </w:pPr>
      <w:r>
        <w:t>When Rama saw his awful foe</w:t>
      </w:r>
    </w:p>
    <w:p w14:paraId="5880EE71" w14:textId="77777777" w:rsidR="00436B1A" w:rsidRDefault="00BD6E04" w:rsidP="00436B1A">
      <w:pPr>
        <w:pStyle w:val="Poetry"/>
      </w:pPr>
      <w:r>
        <w:t xml:space="preserve">Gasp, smeared with blood, in deadly throe, </w:t>
      </w:r>
    </w:p>
    <w:p w14:paraId="22C62F25" w14:textId="61F03DD5" w:rsidR="00BD6E04" w:rsidRDefault="00BD6E04" w:rsidP="00436B1A">
      <w:pPr>
        <w:pStyle w:val="Poetry"/>
      </w:pPr>
      <w:r>
        <w:t>His anxious thoughts to Sita sped,</w:t>
      </w:r>
    </w:p>
    <w:p w14:paraId="218A2C84" w14:textId="77777777" w:rsidR="00436B1A" w:rsidRDefault="00BD6E04" w:rsidP="00436B1A">
      <w:pPr>
        <w:pStyle w:val="Poetry"/>
      </w:pPr>
      <w:r>
        <w:t xml:space="preserve">And the wise words that Lakshman said, </w:t>
      </w:r>
    </w:p>
    <w:p w14:paraId="7851D885" w14:textId="77777777" w:rsidR="00436B1A" w:rsidRDefault="00BD6E04" w:rsidP="00436B1A">
      <w:pPr>
        <w:pStyle w:val="Poetry"/>
      </w:pPr>
      <w:r>
        <w:t xml:space="preserve">That this was false Maricha’s art, </w:t>
      </w:r>
    </w:p>
    <w:p w14:paraId="280B6660" w14:textId="4CDA934D" w:rsidR="00BD6E04" w:rsidRDefault="00BD6E04" w:rsidP="00436B1A">
      <w:pPr>
        <w:pStyle w:val="Poetry"/>
      </w:pPr>
      <w:r>
        <w:t>Returned again upon his heart.</w:t>
      </w:r>
    </w:p>
    <w:p w14:paraId="664E0C40" w14:textId="77777777" w:rsidR="00436B1A" w:rsidRDefault="00BD6E04" w:rsidP="00436B1A">
      <w:pPr>
        <w:pStyle w:val="Poetry"/>
        <w:rPr>
          <w:spacing w:val="-12"/>
        </w:rPr>
      </w:pPr>
      <w:r>
        <w:rPr>
          <w:spacing w:val="-3"/>
        </w:rPr>
        <w:t xml:space="preserve">He </w:t>
      </w:r>
      <w:r>
        <w:t xml:space="preserve">knew the foe he triumphed </w:t>
      </w:r>
      <w:r>
        <w:rPr>
          <w:spacing w:val="-12"/>
        </w:rPr>
        <w:t xml:space="preserve">o’er </w:t>
      </w:r>
    </w:p>
    <w:p w14:paraId="30F7D0CD" w14:textId="77777777" w:rsidR="00436B1A" w:rsidRDefault="00BD6E04" w:rsidP="00436B1A">
      <w:pPr>
        <w:pStyle w:val="Poetry"/>
      </w:pPr>
      <w:r>
        <w:t xml:space="preserve">The name of great Maricha bore. </w:t>
      </w:r>
    </w:p>
    <w:p w14:paraId="046B5A66" w14:textId="77777777" w:rsidR="00436B1A" w:rsidRDefault="00BD6E04" w:rsidP="00436B1A">
      <w:pPr>
        <w:pStyle w:val="Poetry"/>
        <w:rPr>
          <w:spacing w:val="-4"/>
        </w:rPr>
      </w:pPr>
      <w:r>
        <w:lastRenderedPageBreak/>
        <w:t xml:space="preserve">“The </w:t>
      </w:r>
      <w:r>
        <w:rPr>
          <w:spacing w:val="-5"/>
        </w:rPr>
        <w:t xml:space="preserve">fiend,” </w:t>
      </w:r>
      <w:r>
        <w:t xml:space="preserve">he pondered, </w:t>
      </w:r>
      <w:r>
        <w:rPr>
          <w:spacing w:val="-6"/>
        </w:rPr>
        <w:t xml:space="preserve">‘ere </w:t>
      </w:r>
      <w:r>
        <w:t xml:space="preserve">he </w:t>
      </w:r>
      <w:r>
        <w:rPr>
          <w:spacing w:val="-4"/>
        </w:rPr>
        <w:t xml:space="preserve">died, </w:t>
      </w:r>
    </w:p>
    <w:p w14:paraId="7CCE194C" w14:textId="77777777" w:rsidR="00436B1A" w:rsidRDefault="00BD6E04" w:rsidP="00436B1A">
      <w:pPr>
        <w:pStyle w:val="Poetry"/>
      </w:pPr>
      <w:r>
        <w:rPr>
          <w:spacing w:val="-5"/>
        </w:rPr>
        <w:t xml:space="preserve">“Ho, </w:t>
      </w:r>
      <w:r>
        <w:t xml:space="preserve">Lakshman! </w:t>
      </w:r>
      <w:r>
        <w:rPr>
          <w:spacing w:val="-3"/>
        </w:rPr>
        <w:t xml:space="preserve">ho, my </w:t>
      </w:r>
      <w:r>
        <w:t xml:space="preserve">Sita!” cried </w:t>
      </w:r>
    </w:p>
    <w:p w14:paraId="5E541D11" w14:textId="77777777" w:rsidR="00436B1A" w:rsidRDefault="00BD6E04" w:rsidP="00436B1A">
      <w:pPr>
        <w:pStyle w:val="Poetry"/>
        <w:rPr>
          <w:spacing w:val="-4"/>
        </w:rPr>
      </w:pPr>
      <w:r>
        <w:t xml:space="preserve">Ah, if that cry has reached her </w:t>
      </w:r>
      <w:r>
        <w:rPr>
          <w:spacing w:val="-4"/>
        </w:rPr>
        <w:t xml:space="preserve">ear, </w:t>
      </w:r>
    </w:p>
    <w:p w14:paraId="586332BC" w14:textId="09AD7452" w:rsidR="00BD6E04" w:rsidRDefault="00BD6E04" w:rsidP="00436B1A">
      <w:pPr>
        <w:pStyle w:val="Poetry"/>
      </w:pPr>
      <w:r>
        <w:rPr>
          <w:spacing w:val="-4"/>
        </w:rPr>
        <w:t xml:space="preserve">How </w:t>
      </w:r>
      <w:r>
        <w:t xml:space="preserve">dire must be </w:t>
      </w:r>
      <w:r>
        <w:rPr>
          <w:spacing w:val="-3"/>
        </w:rPr>
        <w:t xml:space="preserve">my </w:t>
      </w:r>
      <w:r>
        <w:rPr>
          <w:spacing w:val="-4"/>
        </w:rPr>
        <w:t xml:space="preserve">darling’s </w:t>
      </w:r>
      <w:r>
        <w:t>fear!</w:t>
      </w:r>
    </w:p>
    <w:p w14:paraId="08C6B564" w14:textId="77777777" w:rsidR="00436B1A" w:rsidRPr="00FF15BC" w:rsidRDefault="00BD6E04" w:rsidP="00436B1A">
      <w:pPr>
        <w:pStyle w:val="Poetry"/>
      </w:pPr>
      <w:r w:rsidRPr="00FF15BC">
        <w:t xml:space="preserve">And Lakshman of the mighty arm, </w:t>
      </w:r>
    </w:p>
    <w:p w14:paraId="33B6B68D" w14:textId="77777777" w:rsidR="00436B1A" w:rsidRPr="00FF15BC" w:rsidRDefault="00BD6E04" w:rsidP="00436B1A">
      <w:pPr>
        <w:pStyle w:val="Poetry"/>
      </w:pPr>
      <w:r w:rsidRPr="00FF15BC">
        <w:t xml:space="preserve">What thinks he in his wild alarm? </w:t>
      </w:r>
    </w:p>
    <w:p w14:paraId="48DB7F3D" w14:textId="77777777" w:rsidR="00436B1A" w:rsidRPr="00FF15BC" w:rsidRDefault="00BD6E04" w:rsidP="00436B1A">
      <w:pPr>
        <w:pStyle w:val="Poetry"/>
      </w:pPr>
      <w:r w:rsidRPr="00FF15BC">
        <w:t xml:space="preserve">As thus he thought in sad surmise, </w:t>
      </w:r>
    </w:p>
    <w:p w14:paraId="3556CB83" w14:textId="77777777" w:rsidR="00436B1A" w:rsidRPr="00FF15BC" w:rsidRDefault="00BD6E04" w:rsidP="00436B1A">
      <w:pPr>
        <w:pStyle w:val="Poetry"/>
      </w:pPr>
      <w:r w:rsidRPr="00FF15BC">
        <w:t>Each startled hair began to rise,</w:t>
      </w:r>
    </w:p>
    <w:p w14:paraId="31DD0362" w14:textId="06D7A46A" w:rsidR="00436B1A" w:rsidRPr="00FF15BC" w:rsidRDefault="00BD6E04" w:rsidP="00436B1A">
      <w:pPr>
        <w:pStyle w:val="Poetry"/>
      </w:pPr>
      <w:r w:rsidRPr="00FF15BC">
        <w:t xml:space="preserve">And when he saw the giant slain </w:t>
      </w:r>
    </w:p>
    <w:p w14:paraId="2477DECE" w14:textId="77777777" w:rsidR="00436B1A" w:rsidRPr="00FF15BC" w:rsidRDefault="00BD6E04" w:rsidP="00436B1A">
      <w:pPr>
        <w:pStyle w:val="Poetry"/>
      </w:pPr>
      <w:r w:rsidRPr="00FF15BC">
        <w:t xml:space="preserve">And thought upon that cry again, </w:t>
      </w:r>
    </w:p>
    <w:p w14:paraId="35D85882" w14:textId="77777777" w:rsidR="00436B1A" w:rsidRPr="00FF15BC" w:rsidRDefault="00BD6E04" w:rsidP="00436B1A">
      <w:pPr>
        <w:pStyle w:val="Poetry"/>
      </w:pPr>
      <w:r w:rsidRPr="00FF15BC">
        <w:t xml:space="preserve">His spirit sank and terror pressed </w:t>
      </w:r>
    </w:p>
    <w:p w14:paraId="709E4989" w14:textId="25AB408E" w:rsidR="00BD6E04" w:rsidRPr="00FF15BC" w:rsidRDefault="00BD6E04" w:rsidP="00436B1A">
      <w:pPr>
        <w:pStyle w:val="Poetry"/>
      </w:pPr>
      <w:r w:rsidRPr="00FF15BC">
        <w:t>Full sorely on the hero’s breast.</w:t>
      </w:r>
    </w:p>
    <w:p w14:paraId="6B3E4B77" w14:textId="77777777" w:rsidR="00436B1A" w:rsidRPr="00FF15BC" w:rsidRDefault="00BD6E04" w:rsidP="00436B1A">
      <w:pPr>
        <w:pStyle w:val="Poetry"/>
      </w:pPr>
      <w:r w:rsidRPr="00FF15BC">
        <w:t xml:space="preserve">Another deer he chased and struck, </w:t>
      </w:r>
    </w:p>
    <w:p w14:paraId="0377F48D" w14:textId="47C853A9" w:rsidR="00BD6E04" w:rsidRPr="00FF15BC" w:rsidRDefault="00BD6E04" w:rsidP="00436B1A">
      <w:pPr>
        <w:pStyle w:val="Poetry"/>
      </w:pPr>
      <w:r w:rsidRPr="00FF15BC">
        <w:t>He bore away the fallen buck,</w:t>
      </w:r>
    </w:p>
    <w:p w14:paraId="2C8A96DA" w14:textId="77777777" w:rsidR="00436B1A" w:rsidRPr="00FF15BC" w:rsidRDefault="00BD6E04" w:rsidP="00436B1A">
      <w:pPr>
        <w:pStyle w:val="Poetry"/>
      </w:pPr>
      <w:r w:rsidRPr="00FF15BC">
        <w:t xml:space="preserve">To Janasthan then turned his face </w:t>
      </w:r>
    </w:p>
    <w:p w14:paraId="4DC998E4" w14:textId="2BCB1B25" w:rsidR="00BD6E04" w:rsidRPr="00FF15BC" w:rsidRDefault="00BD6E04" w:rsidP="00436B1A">
      <w:pPr>
        <w:pStyle w:val="Poetry"/>
      </w:pPr>
      <w:r w:rsidRPr="00FF15BC">
        <w:t>And hastened to his dwelling place.</w:t>
      </w:r>
    </w:p>
    <w:p w14:paraId="29DD11E4" w14:textId="21041B31" w:rsidR="00436B1A" w:rsidRPr="00FF15BC" w:rsidRDefault="00436B1A" w:rsidP="00436B1A">
      <w:pPr>
        <w:pStyle w:val="Poetry"/>
      </w:pPr>
    </w:p>
    <w:p w14:paraId="1320459C" w14:textId="581B1C61" w:rsidR="00436B1A" w:rsidRDefault="00436B1A" w:rsidP="00436B1A">
      <w:pPr>
        <w:pStyle w:val="Heading4"/>
      </w:pPr>
      <w:r>
        <w:t xml:space="preserve">Canto XLV </w:t>
      </w:r>
    </w:p>
    <w:p w14:paraId="3593E597" w14:textId="231CA39C" w:rsidR="00436B1A" w:rsidRPr="00436B1A" w:rsidRDefault="00436B1A" w:rsidP="00436B1A">
      <w:pPr>
        <w:pStyle w:val="Bodynoindent"/>
        <w:jc w:val="left"/>
        <w:rPr>
          <w:i/>
          <w:iCs/>
        </w:rPr>
      </w:pPr>
      <w:r w:rsidRPr="00436B1A">
        <w:rPr>
          <w:i/>
          <w:iCs/>
        </w:rPr>
        <w:t>Lakshman’s Departure.</w:t>
      </w:r>
    </w:p>
    <w:p w14:paraId="1BAC7765" w14:textId="77777777" w:rsidR="00BD6E04" w:rsidRDefault="00BD6E04" w:rsidP="00436B1A">
      <w:pPr>
        <w:pStyle w:val="Poetry"/>
      </w:pPr>
      <w:r>
        <w:t>But Sita hearing as she thought,</w:t>
      </w:r>
    </w:p>
    <w:p w14:paraId="3AAD7E8D" w14:textId="77777777" w:rsidR="00436B1A" w:rsidRDefault="00BD6E04" w:rsidP="00436B1A">
      <w:pPr>
        <w:pStyle w:val="Poetry"/>
        <w:rPr>
          <w:spacing w:val="-3"/>
        </w:rPr>
      </w:pPr>
      <w:r>
        <w:t xml:space="preserve">Her </w:t>
      </w:r>
      <w:r>
        <w:rPr>
          <w:spacing w:val="-4"/>
        </w:rPr>
        <w:t xml:space="preserve">husband’s </w:t>
      </w:r>
      <w:r>
        <w:t xml:space="preserve">cry with anguish </w:t>
      </w:r>
      <w:r>
        <w:rPr>
          <w:spacing w:val="-3"/>
        </w:rPr>
        <w:t xml:space="preserve">fraught, </w:t>
      </w:r>
    </w:p>
    <w:p w14:paraId="28EAB6E3" w14:textId="77777777" w:rsidR="00436B1A" w:rsidRDefault="00BD6E04" w:rsidP="00436B1A">
      <w:pPr>
        <w:pStyle w:val="Poetry"/>
      </w:pPr>
      <w:r>
        <w:t xml:space="preserve">Called to her guardian, “Lakshman, run </w:t>
      </w:r>
    </w:p>
    <w:p w14:paraId="55D10FDA" w14:textId="2CDCAD22" w:rsidR="00BD6E04" w:rsidRDefault="00BD6E04" w:rsidP="00436B1A">
      <w:pPr>
        <w:pStyle w:val="Poetry"/>
      </w:pPr>
      <w:r>
        <w:t xml:space="preserve">And in the wood seek </w:t>
      </w:r>
      <w:r>
        <w:rPr>
          <w:spacing w:val="-5"/>
        </w:rPr>
        <w:t>Raghu’s</w:t>
      </w:r>
      <w:r>
        <w:t xml:space="preserve"> son.</w:t>
      </w:r>
    </w:p>
    <w:p w14:paraId="20362AFB" w14:textId="77777777" w:rsidR="00436B1A" w:rsidRDefault="00BD6E04" w:rsidP="00436B1A">
      <w:pPr>
        <w:pStyle w:val="Poetry"/>
      </w:pPr>
      <w:r>
        <w:t xml:space="preserve">Scarce can my heart retain its throne, </w:t>
      </w:r>
    </w:p>
    <w:p w14:paraId="1220EBB5" w14:textId="77777777" w:rsidR="00436B1A" w:rsidRDefault="00BD6E04" w:rsidP="00436B1A">
      <w:pPr>
        <w:pStyle w:val="Poetry"/>
      </w:pPr>
      <w:r>
        <w:t xml:space="preserve">Scarce can my life be called mine own, </w:t>
      </w:r>
    </w:p>
    <w:p w14:paraId="505A0539" w14:textId="591B949B" w:rsidR="00BD6E04" w:rsidRDefault="00BD6E04" w:rsidP="00436B1A">
      <w:pPr>
        <w:pStyle w:val="Poetry"/>
      </w:pPr>
      <w:r>
        <w:t>As all my powers and senses fail</w:t>
      </w:r>
    </w:p>
    <w:p w14:paraId="4156462C" w14:textId="77777777" w:rsidR="00436B1A" w:rsidRDefault="00BD6E04" w:rsidP="00436B1A">
      <w:pPr>
        <w:pStyle w:val="Poetry"/>
      </w:pPr>
      <w:r>
        <w:t xml:space="preserve">At that long, loud and bitter wail. </w:t>
      </w:r>
    </w:p>
    <w:p w14:paraId="0DD7A308" w14:textId="77777777" w:rsidR="00436B1A" w:rsidRDefault="00BD6E04" w:rsidP="00436B1A">
      <w:pPr>
        <w:pStyle w:val="Poetry"/>
      </w:pPr>
      <w:r>
        <w:t xml:space="preserve">Haste to the wood with all thy speed </w:t>
      </w:r>
    </w:p>
    <w:p w14:paraId="58C77DFD" w14:textId="25CEE944" w:rsidR="00BD6E04" w:rsidRPr="00436B1A" w:rsidRDefault="00BD6E04" w:rsidP="00436B1A">
      <w:pPr>
        <w:pStyle w:val="Poetry"/>
      </w:pPr>
      <w:r>
        <w:t>And save thy brother in his need.</w:t>
      </w:r>
    </w:p>
    <w:p w14:paraId="308CEC45" w14:textId="77777777" w:rsidR="00436B1A" w:rsidRDefault="00BD6E04" w:rsidP="00436B1A">
      <w:pPr>
        <w:pStyle w:val="Poetry"/>
      </w:pPr>
      <w:r>
        <w:t xml:space="preserve">Go, save him in the distant glade </w:t>
      </w:r>
    </w:p>
    <w:p w14:paraId="20FF0D8F" w14:textId="77777777" w:rsidR="00436B1A" w:rsidRDefault="00BD6E04" w:rsidP="00436B1A">
      <w:pPr>
        <w:pStyle w:val="Poetry"/>
      </w:pPr>
      <w:r>
        <w:t xml:space="preserve">Where loud he calls, for timely aid. </w:t>
      </w:r>
    </w:p>
    <w:p w14:paraId="7131C306" w14:textId="77777777" w:rsidR="00436B1A" w:rsidRDefault="00BD6E04" w:rsidP="00436B1A">
      <w:pPr>
        <w:pStyle w:val="Poetry"/>
      </w:pPr>
      <w:r>
        <w:t xml:space="preserve">He falls beneath some giant foe— </w:t>
      </w:r>
    </w:p>
    <w:p w14:paraId="783930DE" w14:textId="73B7E74F" w:rsidR="00BD6E04" w:rsidRDefault="00BD6E04" w:rsidP="00436B1A">
      <w:pPr>
        <w:pStyle w:val="Poetry"/>
      </w:pPr>
      <w:r>
        <w:t>A bull whom lions overthrow.”</w:t>
      </w:r>
    </w:p>
    <w:p w14:paraId="168C4A6D" w14:textId="77777777" w:rsidR="00436B1A" w:rsidRDefault="00436B1A" w:rsidP="00436B1A">
      <w:pPr>
        <w:pStyle w:val="Poetry"/>
      </w:pPr>
    </w:p>
    <w:p w14:paraId="3FA3361E" w14:textId="77777777" w:rsidR="00436B1A" w:rsidRDefault="00BD6E04" w:rsidP="00436B1A">
      <w:pPr>
        <w:pStyle w:val="Poetry"/>
      </w:pPr>
      <w:r>
        <w:t xml:space="preserve">Deaf to her prayer, no step he stirred </w:t>
      </w:r>
    </w:p>
    <w:p w14:paraId="4514AC4F" w14:textId="1F0FE3CF" w:rsidR="00BD6E04" w:rsidRDefault="00BD6E04" w:rsidP="00436B1A">
      <w:pPr>
        <w:pStyle w:val="Poetry"/>
      </w:pPr>
      <w:r>
        <w:t>Obedient to his mother’s word,</w:t>
      </w:r>
    </w:p>
    <w:p w14:paraId="45232FAF" w14:textId="77777777" w:rsidR="00BD6E04" w:rsidRDefault="00BD6E04" w:rsidP="00436B1A">
      <w:pPr>
        <w:pStyle w:val="Poetry"/>
      </w:pPr>
      <w:r>
        <w:t>Then Janak’s child, with ire inflamed,</w:t>
      </w:r>
    </w:p>
    <w:p w14:paraId="71E9365F" w14:textId="77777777" w:rsidR="00BD6E04" w:rsidRDefault="00BD6E04" w:rsidP="00436B1A">
      <w:pPr>
        <w:pStyle w:val="Poetry"/>
      </w:pPr>
      <w:r>
        <w:t>In words of bitter scorn exclaimed exclaimed</w:t>
      </w:r>
    </w:p>
    <w:p w14:paraId="45E2474E" w14:textId="77777777" w:rsidR="00436B1A" w:rsidRDefault="00436B1A" w:rsidP="00436B1A">
      <w:pPr>
        <w:pStyle w:val="Poetry"/>
        <w:rPr>
          <w:spacing w:val="-6"/>
        </w:rPr>
      </w:pPr>
    </w:p>
    <w:p w14:paraId="7AE80F8A" w14:textId="77777777" w:rsidR="00436B1A" w:rsidRDefault="00BD6E04" w:rsidP="00436B1A">
      <w:pPr>
        <w:pStyle w:val="Poetry"/>
        <w:rPr>
          <w:spacing w:val="-5"/>
        </w:rPr>
      </w:pPr>
      <w:r>
        <w:rPr>
          <w:spacing w:val="-6"/>
        </w:rPr>
        <w:t xml:space="preserve">“Sumitra’s </w:t>
      </w:r>
      <w:r>
        <w:t xml:space="preserve">son, a friend in </w:t>
      </w:r>
      <w:r>
        <w:rPr>
          <w:spacing w:val="-5"/>
        </w:rPr>
        <w:t xml:space="preserve">show, </w:t>
      </w:r>
    </w:p>
    <w:p w14:paraId="76A51DB3" w14:textId="77777777" w:rsidR="00436B1A" w:rsidRDefault="00BD6E04" w:rsidP="00436B1A">
      <w:pPr>
        <w:pStyle w:val="Poetry"/>
      </w:pPr>
      <w:r>
        <w:t xml:space="preserve">Thou art in truth thy </w:t>
      </w:r>
      <w:r>
        <w:rPr>
          <w:spacing w:val="-4"/>
        </w:rPr>
        <w:t xml:space="preserve">brother’s </w:t>
      </w:r>
      <w:r>
        <w:t xml:space="preserve">foe, </w:t>
      </w:r>
    </w:p>
    <w:p w14:paraId="0FEC97A4" w14:textId="77777777" w:rsidR="00436B1A" w:rsidRDefault="00BD6E04" w:rsidP="00436B1A">
      <w:pPr>
        <w:pStyle w:val="Poetry"/>
      </w:pPr>
      <w:r>
        <w:t xml:space="preserve">Who canst </w:t>
      </w:r>
      <w:r>
        <w:rPr>
          <w:spacing w:val="-3"/>
        </w:rPr>
        <w:t xml:space="preserve">at </w:t>
      </w:r>
      <w:r>
        <w:t xml:space="preserve">such </w:t>
      </w:r>
      <w:r>
        <w:rPr>
          <w:spacing w:val="-3"/>
        </w:rPr>
        <w:t xml:space="preserve">any </w:t>
      </w:r>
      <w:r>
        <w:t xml:space="preserve">hour deny </w:t>
      </w:r>
    </w:p>
    <w:p w14:paraId="537B7A9D" w14:textId="77777777" w:rsidR="00436B1A" w:rsidRDefault="00BD6E04" w:rsidP="00436B1A">
      <w:pPr>
        <w:pStyle w:val="Poetry"/>
        <w:rPr>
          <w:spacing w:val="-3"/>
        </w:rPr>
      </w:pPr>
      <w:r>
        <w:t xml:space="preserve">Thy succour and neglect his </w:t>
      </w:r>
      <w:r>
        <w:rPr>
          <w:spacing w:val="-3"/>
        </w:rPr>
        <w:t xml:space="preserve">cry. </w:t>
      </w:r>
    </w:p>
    <w:p w14:paraId="1AD7C6A3" w14:textId="02821565" w:rsidR="00BD6E04" w:rsidRDefault="00BD6E04" w:rsidP="00436B1A">
      <w:pPr>
        <w:pStyle w:val="Poetry"/>
      </w:pPr>
      <w:r>
        <w:rPr>
          <w:spacing w:val="-7"/>
        </w:rPr>
        <w:t xml:space="preserve">Yes, </w:t>
      </w:r>
      <w:r>
        <w:t>Lakshman, smit with love of</w:t>
      </w:r>
      <w:r>
        <w:rPr>
          <w:spacing w:val="-6"/>
        </w:rPr>
        <w:t xml:space="preserve"> </w:t>
      </w:r>
      <w:r>
        <w:rPr>
          <w:spacing w:val="-11"/>
        </w:rPr>
        <w:t>me</w:t>
      </w:r>
    </w:p>
    <w:p w14:paraId="197BFA9D" w14:textId="77777777" w:rsidR="00436B1A" w:rsidRDefault="00BD6E04" w:rsidP="00436B1A">
      <w:pPr>
        <w:pStyle w:val="Poetry"/>
      </w:pPr>
      <w:r>
        <w:t xml:space="preserve">Thy </w:t>
      </w:r>
      <w:r>
        <w:rPr>
          <w:spacing w:val="-4"/>
        </w:rPr>
        <w:t xml:space="preserve">brother’s </w:t>
      </w:r>
      <w:r>
        <w:t>death thou fain wouldst</w:t>
      </w:r>
      <w:r>
        <w:rPr>
          <w:spacing w:val="-31"/>
        </w:rPr>
        <w:t xml:space="preserve"> </w:t>
      </w:r>
      <w:r>
        <w:t xml:space="preserve">see. </w:t>
      </w:r>
    </w:p>
    <w:p w14:paraId="62EC12E2" w14:textId="431BB859" w:rsidR="00BD6E04" w:rsidRDefault="00BD6E04" w:rsidP="00436B1A">
      <w:pPr>
        <w:pStyle w:val="Poetry"/>
      </w:pPr>
      <w:r>
        <w:t>This guilty love thy heart has</w:t>
      </w:r>
      <w:r>
        <w:rPr>
          <w:spacing w:val="-16"/>
        </w:rPr>
        <w:t xml:space="preserve"> </w:t>
      </w:r>
      <w:r>
        <w:t>swayed</w:t>
      </w:r>
    </w:p>
    <w:p w14:paraId="674A9535" w14:textId="77777777" w:rsidR="00436B1A" w:rsidRDefault="00BD6E04" w:rsidP="00436B1A">
      <w:pPr>
        <w:pStyle w:val="Poetry"/>
      </w:pPr>
      <w:r>
        <w:t xml:space="preserve">And makes thy feet so loth to aid. </w:t>
      </w:r>
    </w:p>
    <w:p w14:paraId="61A868D4" w14:textId="77777777" w:rsidR="00436B1A" w:rsidRDefault="00BD6E04" w:rsidP="00436B1A">
      <w:pPr>
        <w:pStyle w:val="Poetry"/>
      </w:pPr>
      <w:r>
        <w:t xml:space="preserve">Thou hast no love for Rama, no: </w:t>
      </w:r>
    </w:p>
    <w:p w14:paraId="159D66BC" w14:textId="334B0FC3" w:rsidR="00BD6E04" w:rsidRDefault="00BD6E04" w:rsidP="00436B1A">
      <w:pPr>
        <w:pStyle w:val="Poetry"/>
      </w:pPr>
      <w:r>
        <w:t>Thy joy is vice, thy thoughts are low</w:t>
      </w:r>
    </w:p>
    <w:p w14:paraId="38C3B896" w14:textId="77777777" w:rsidR="00436B1A" w:rsidRDefault="00BD6E04" w:rsidP="00436B1A">
      <w:pPr>
        <w:pStyle w:val="Poetry"/>
        <w:rPr>
          <w:color w:val="231F20"/>
        </w:rPr>
      </w:pPr>
      <w:r>
        <w:rPr>
          <w:color w:val="231F20"/>
        </w:rPr>
        <w:t>Hence thus unmoved thou yet canst stay</w:t>
      </w:r>
    </w:p>
    <w:p w14:paraId="527AECB9" w14:textId="478D29EF" w:rsidR="00BD6E04" w:rsidRPr="00436B1A" w:rsidRDefault="00BD6E04" w:rsidP="00436B1A">
      <w:pPr>
        <w:pStyle w:val="Poetry"/>
      </w:pPr>
      <w:r w:rsidRPr="00436B1A">
        <w:t>While my dear lord is far away.</w:t>
      </w:r>
    </w:p>
    <w:p w14:paraId="50D85869" w14:textId="77777777" w:rsidR="00BD6E04" w:rsidRDefault="00BD6E04" w:rsidP="00436B1A">
      <w:pPr>
        <w:pStyle w:val="Poetry"/>
      </w:pPr>
      <w:r>
        <w:t>If aught of ill my lord betide</w:t>
      </w:r>
    </w:p>
    <w:p w14:paraId="3104E01D" w14:textId="77777777" w:rsidR="00436B1A" w:rsidRDefault="00BD6E04" w:rsidP="00436B1A">
      <w:pPr>
        <w:pStyle w:val="Poetry"/>
        <w:rPr>
          <w:spacing w:val="-4"/>
        </w:rPr>
      </w:pPr>
      <w:r>
        <w:t xml:space="preserve">Who led thee here, thy chief and </w:t>
      </w:r>
      <w:r>
        <w:rPr>
          <w:spacing w:val="-4"/>
        </w:rPr>
        <w:t xml:space="preserve">guide, </w:t>
      </w:r>
    </w:p>
    <w:p w14:paraId="16C4A0DE" w14:textId="0D8E8EB1" w:rsidR="00BD6E04" w:rsidRDefault="00BD6E04" w:rsidP="00436B1A">
      <w:pPr>
        <w:pStyle w:val="Poetry"/>
      </w:pPr>
      <w:r>
        <w:t xml:space="preserve">Ah, what will be </w:t>
      </w:r>
      <w:r>
        <w:rPr>
          <w:spacing w:val="-3"/>
        </w:rPr>
        <w:t xml:space="preserve">my </w:t>
      </w:r>
      <w:r>
        <w:t>hapless</w:t>
      </w:r>
      <w:r>
        <w:rPr>
          <w:spacing w:val="-4"/>
        </w:rPr>
        <w:t xml:space="preserve"> </w:t>
      </w:r>
      <w:r>
        <w:t>fate</w:t>
      </w:r>
    </w:p>
    <w:p w14:paraId="105C2DA2" w14:textId="77777777" w:rsidR="00BD6E04" w:rsidRDefault="00BD6E04" w:rsidP="00436B1A">
      <w:pPr>
        <w:pStyle w:val="Poetry"/>
      </w:pPr>
      <w:r>
        <w:t>Left in the wild wood</w:t>
      </w:r>
      <w:r>
        <w:rPr>
          <w:spacing w:val="-13"/>
        </w:rPr>
        <w:t xml:space="preserve"> </w:t>
      </w:r>
      <w:r>
        <w:t>desolate!”</w:t>
      </w:r>
    </w:p>
    <w:p w14:paraId="3070C749" w14:textId="77777777" w:rsidR="00436B1A" w:rsidRDefault="00436B1A" w:rsidP="00436B1A">
      <w:pPr>
        <w:pStyle w:val="Poetry"/>
      </w:pPr>
    </w:p>
    <w:p w14:paraId="3E32679B" w14:textId="77777777" w:rsidR="00436B1A" w:rsidRDefault="00BD6E04" w:rsidP="00436B1A">
      <w:pPr>
        <w:pStyle w:val="Poetry"/>
        <w:rPr>
          <w:spacing w:val="-4"/>
        </w:rPr>
      </w:pPr>
      <w:r>
        <w:t xml:space="preserve">Thus spoke the lady sad with </w:t>
      </w:r>
      <w:r>
        <w:rPr>
          <w:spacing w:val="-4"/>
        </w:rPr>
        <w:t xml:space="preserve">fear, </w:t>
      </w:r>
    </w:p>
    <w:p w14:paraId="77934CDB" w14:textId="77777777" w:rsidR="00436B1A" w:rsidRDefault="00BD6E04" w:rsidP="00436B1A">
      <w:pPr>
        <w:pStyle w:val="Poetry"/>
        <w:rPr>
          <w:spacing w:val="-4"/>
        </w:rPr>
      </w:pPr>
      <w:r>
        <w:rPr>
          <w:spacing w:val="-3"/>
        </w:rPr>
        <w:t xml:space="preserve">With many </w:t>
      </w:r>
      <w:r>
        <w:t xml:space="preserve">a sigh and </w:t>
      </w:r>
      <w:r>
        <w:rPr>
          <w:spacing w:val="-3"/>
        </w:rPr>
        <w:t xml:space="preserve">many </w:t>
      </w:r>
      <w:r>
        <w:t xml:space="preserve">a </w:t>
      </w:r>
      <w:r>
        <w:rPr>
          <w:spacing w:val="-4"/>
        </w:rPr>
        <w:t xml:space="preserve">tear, </w:t>
      </w:r>
    </w:p>
    <w:p w14:paraId="1A6FE801" w14:textId="77777777" w:rsidR="00436B1A" w:rsidRDefault="00BD6E04" w:rsidP="00436B1A">
      <w:pPr>
        <w:pStyle w:val="Poetry"/>
      </w:pPr>
      <w:r>
        <w:t xml:space="preserve">Still trembling like a captured doe: </w:t>
      </w:r>
    </w:p>
    <w:p w14:paraId="3B4F502E" w14:textId="68F858B4" w:rsidR="00BD6E04" w:rsidRDefault="00BD6E04" w:rsidP="00436B1A">
      <w:pPr>
        <w:pStyle w:val="Poetry"/>
      </w:pPr>
      <w:r>
        <w:t>And Lakshman spoke to calm her</w:t>
      </w:r>
      <w:r>
        <w:rPr>
          <w:spacing w:val="-6"/>
        </w:rPr>
        <w:t xml:space="preserve"> </w:t>
      </w:r>
      <w:r>
        <w:rPr>
          <w:spacing w:val="-4"/>
        </w:rPr>
        <w:t>woe:</w:t>
      </w:r>
    </w:p>
    <w:p w14:paraId="52498336" w14:textId="77777777" w:rsidR="00436B1A" w:rsidRDefault="00436B1A" w:rsidP="00436B1A">
      <w:pPr>
        <w:pStyle w:val="Poetry"/>
      </w:pPr>
    </w:p>
    <w:p w14:paraId="2E810490" w14:textId="77777777" w:rsidR="00436B1A" w:rsidRDefault="00BD6E04" w:rsidP="00436B1A">
      <w:pPr>
        <w:pStyle w:val="Poetry"/>
      </w:pPr>
      <w:r>
        <w:t xml:space="preserve">“Videhan Queen, be sure of this,— </w:t>
      </w:r>
    </w:p>
    <w:p w14:paraId="4EA50C51" w14:textId="77777777" w:rsidR="00436B1A" w:rsidRDefault="00BD6E04" w:rsidP="00436B1A">
      <w:pPr>
        <w:pStyle w:val="Poetry"/>
      </w:pPr>
      <w:r>
        <w:t xml:space="preserve">And at the thought thy fear dismiss,— </w:t>
      </w:r>
    </w:p>
    <w:p w14:paraId="39AF0EE6" w14:textId="77777777" w:rsidR="00436B1A" w:rsidRDefault="00BD6E04" w:rsidP="00436B1A">
      <w:pPr>
        <w:pStyle w:val="Poetry"/>
      </w:pPr>
      <w:r>
        <w:t xml:space="preserve">Thy husband’s mightier power defies </w:t>
      </w:r>
    </w:p>
    <w:p w14:paraId="77742964" w14:textId="77777777" w:rsidR="00436B1A" w:rsidRDefault="00BD6E04" w:rsidP="00436B1A">
      <w:pPr>
        <w:pStyle w:val="Poetry"/>
      </w:pPr>
      <w:r>
        <w:t xml:space="preserve">All Gods and angels of the skies, </w:t>
      </w:r>
    </w:p>
    <w:p w14:paraId="3E9A56AD" w14:textId="77777777" w:rsidR="00436B1A" w:rsidRDefault="00BD6E04" w:rsidP="00436B1A">
      <w:pPr>
        <w:pStyle w:val="Poetry"/>
      </w:pPr>
      <w:r>
        <w:t xml:space="preserve">Gandharvas, and the sons of light, </w:t>
      </w:r>
    </w:p>
    <w:p w14:paraId="6CC3D49E" w14:textId="3E64DDB6" w:rsidR="00BD6E04" w:rsidRDefault="00BD6E04" w:rsidP="00436B1A">
      <w:pPr>
        <w:pStyle w:val="Poetry"/>
      </w:pPr>
      <w:r>
        <w:t>Serpents, and rovers of the night.</w:t>
      </w:r>
    </w:p>
    <w:p w14:paraId="2FC09E6C" w14:textId="77777777" w:rsidR="00BD6E04" w:rsidRDefault="00BD6E04" w:rsidP="00436B1A">
      <w:pPr>
        <w:pStyle w:val="Poetry"/>
      </w:pPr>
      <w:r>
        <w:lastRenderedPageBreak/>
        <w:t>I tell thee, of the sons of earth,</w:t>
      </w:r>
    </w:p>
    <w:p w14:paraId="793BE8EA" w14:textId="77777777" w:rsidR="00436B1A" w:rsidRDefault="00BD6E04" w:rsidP="00436B1A">
      <w:pPr>
        <w:pStyle w:val="Poetry"/>
      </w:pPr>
      <w:r>
        <w:t xml:space="preserve">Of Gods who boast celestial birth, </w:t>
      </w:r>
    </w:p>
    <w:p w14:paraId="1C714BAF" w14:textId="77777777" w:rsidR="00436B1A" w:rsidRDefault="00BD6E04" w:rsidP="00436B1A">
      <w:pPr>
        <w:pStyle w:val="Poetry"/>
      </w:pPr>
      <w:r>
        <w:t xml:space="preserve">Of beasts and birds and giant hosts, </w:t>
      </w:r>
    </w:p>
    <w:p w14:paraId="31B0327C" w14:textId="77777777" w:rsidR="00436B1A" w:rsidRDefault="00BD6E04" w:rsidP="00436B1A">
      <w:pPr>
        <w:pStyle w:val="Poetry"/>
      </w:pPr>
      <w:r>
        <w:t xml:space="preserve">Of demigods, Gandharvas, ghosts, </w:t>
      </w:r>
    </w:p>
    <w:p w14:paraId="0B8A53CE" w14:textId="417146A6" w:rsidR="00BD6E04" w:rsidRDefault="00BD6E04" w:rsidP="00436B1A">
      <w:pPr>
        <w:pStyle w:val="Poetry"/>
      </w:pPr>
      <w:r>
        <w:t>Of awful fiends, O thou most fair,</w:t>
      </w:r>
    </w:p>
    <w:p w14:paraId="055777D7" w14:textId="77777777" w:rsidR="00436B1A" w:rsidRDefault="00BD6E04" w:rsidP="00436B1A">
      <w:pPr>
        <w:pStyle w:val="Poetry"/>
      </w:pPr>
      <w:r>
        <w:t xml:space="preserve">There lives not one whose heart would dare </w:t>
      </w:r>
    </w:p>
    <w:p w14:paraId="54BDACA6" w14:textId="4F8D9344" w:rsidR="00BD6E04" w:rsidRDefault="00BD6E04" w:rsidP="00436B1A">
      <w:pPr>
        <w:pStyle w:val="Poetry"/>
      </w:pPr>
      <w:r>
        <w:t>To meet thy Rama in the fight,</w:t>
      </w:r>
    </w:p>
    <w:p w14:paraId="332010D4" w14:textId="77777777" w:rsidR="00436B1A" w:rsidRDefault="00BD6E04" w:rsidP="00436B1A">
      <w:pPr>
        <w:pStyle w:val="Poetry"/>
      </w:pPr>
      <w:r>
        <w:t xml:space="preserve">Like Indra’s self unmatched in might. </w:t>
      </w:r>
    </w:p>
    <w:p w14:paraId="570D992C" w14:textId="77777777" w:rsidR="00436B1A" w:rsidRDefault="00BD6E04" w:rsidP="00436B1A">
      <w:pPr>
        <w:pStyle w:val="Poetry"/>
      </w:pPr>
      <w:r>
        <w:t xml:space="preserve">Such idle words thou must not say </w:t>
      </w:r>
    </w:p>
    <w:p w14:paraId="61A6FBAA" w14:textId="77777777" w:rsidR="00436B1A" w:rsidRDefault="00BD6E04" w:rsidP="00436B1A">
      <w:pPr>
        <w:pStyle w:val="Poetry"/>
      </w:pPr>
      <w:r>
        <w:t xml:space="preserve">Thy Rama lives whom none may slay. </w:t>
      </w:r>
    </w:p>
    <w:p w14:paraId="0B953998" w14:textId="3FBA1AE8" w:rsidR="00BD6E04" w:rsidRDefault="00BD6E04" w:rsidP="00436B1A">
      <w:pPr>
        <w:pStyle w:val="Poetry"/>
      </w:pPr>
      <w:r>
        <w:t>I will not, cannot leave thee here</w:t>
      </w:r>
    </w:p>
    <w:p w14:paraId="76CF3529" w14:textId="77777777" w:rsidR="00BD6E04" w:rsidRDefault="00BD6E04" w:rsidP="00436B1A">
      <w:pPr>
        <w:pStyle w:val="Poetry"/>
      </w:pPr>
      <w:r>
        <w:rPr>
          <w:color w:val="231F20"/>
        </w:rPr>
        <w:t>In the wild wood till he be near.</w:t>
      </w:r>
    </w:p>
    <w:p w14:paraId="61F12C10" w14:textId="77777777" w:rsidR="00436B1A" w:rsidRPr="004E7E09" w:rsidRDefault="00BD6E04" w:rsidP="00436B1A">
      <w:pPr>
        <w:pStyle w:val="Poetry"/>
      </w:pPr>
      <w:r w:rsidRPr="004E7E09">
        <w:t xml:space="preserve">The mightiest strength can </w:t>
      </w:r>
      <w:r w:rsidRPr="004E7E09">
        <w:rPr>
          <w:spacing w:val="-9"/>
        </w:rPr>
        <w:t>ne’er</w:t>
      </w:r>
      <w:r w:rsidRPr="004E7E09">
        <w:rPr>
          <w:spacing w:val="-37"/>
        </w:rPr>
        <w:t xml:space="preserve"> </w:t>
      </w:r>
      <w:r w:rsidRPr="004E7E09">
        <w:t xml:space="preserve">withstand </w:t>
      </w:r>
    </w:p>
    <w:p w14:paraId="063767E6" w14:textId="5E118A3D" w:rsidR="00BD6E04" w:rsidRPr="004E7E09" w:rsidRDefault="00BD6E04" w:rsidP="00436B1A">
      <w:pPr>
        <w:pStyle w:val="Poetry"/>
      </w:pPr>
      <w:r w:rsidRPr="004E7E09">
        <w:t>His eager force, his vigorous</w:t>
      </w:r>
      <w:r w:rsidRPr="004E7E09">
        <w:rPr>
          <w:spacing w:val="-10"/>
        </w:rPr>
        <w:t xml:space="preserve"> </w:t>
      </w:r>
      <w:r w:rsidRPr="004E7E09">
        <w:t>hand.</w:t>
      </w:r>
    </w:p>
    <w:p w14:paraId="13E14C66" w14:textId="77777777" w:rsidR="00436B1A" w:rsidRPr="004E7E09" w:rsidRDefault="00BD6E04" w:rsidP="00436B1A">
      <w:pPr>
        <w:pStyle w:val="Poetry"/>
      </w:pPr>
      <w:r w:rsidRPr="004E7E09">
        <w:rPr>
          <w:spacing w:val="-5"/>
        </w:rPr>
        <w:t xml:space="preserve">No, </w:t>
      </w:r>
      <w:r w:rsidRPr="004E7E09">
        <w:t xml:space="preserve">not the triple world allied </w:t>
      </w:r>
    </w:p>
    <w:p w14:paraId="41F65C98" w14:textId="77777777" w:rsidR="00436B1A" w:rsidRPr="004E7E09" w:rsidRDefault="00BD6E04" w:rsidP="00436B1A">
      <w:pPr>
        <w:pStyle w:val="Poetry"/>
        <w:rPr>
          <w:spacing w:val="-3"/>
        </w:rPr>
      </w:pPr>
      <w:r w:rsidRPr="004E7E09">
        <w:rPr>
          <w:spacing w:val="-3"/>
        </w:rPr>
        <w:t xml:space="preserve">With </w:t>
      </w:r>
      <w:r w:rsidRPr="004E7E09">
        <w:t xml:space="preserve">all the immortal Gods </w:t>
      </w:r>
      <w:r w:rsidRPr="004E7E09">
        <w:rPr>
          <w:spacing w:val="-3"/>
        </w:rPr>
        <w:t xml:space="preserve">beside. </w:t>
      </w:r>
    </w:p>
    <w:p w14:paraId="11018CF8" w14:textId="77777777" w:rsidR="00436B1A" w:rsidRPr="004E7E09" w:rsidRDefault="00BD6E04" w:rsidP="00436B1A">
      <w:pPr>
        <w:pStyle w:val="Poetry"/>
      </w:pPr>
      <w:r w:rsidRPr="004E7E09">
        <w:t xml:space="preserve">Dismiss thy </w:t>
      </w:r>
      <w:r w:rsidRPr="004E7E09">
        <w:rPr>
          <w:spacing w:val="-4"/>
        </w:rPr>
        <w:t xml:space="preserve">fear, </w:t>
      </w:r>
      <w:r w:rsidRPr="004E7E09">
        <w:t xml:space="preserve">again take heart, </w:t>
      </w:r>
    </w:p>
    <w:p w14:paraId="57A6506E" w14:textId="77777777" w:rsidR="00436B1A" w:rsidRPr="004E7E09" w:rsidRDefault="00BD6E04" w:rsidP="00436B1A">
      <w:pPr>
        <w:pStyle w:val="Poetry"/>
      </w:pPr>
      <w:r w:rsidRPr="004E7E09">
        <w:t xml:space="preserve">Let all thy doubt and woe depart. </w:t>
      </w:r>
    </w:p>
    <w:p w14:paraId="47A3392B" w14:textId="22687ED4" w:rsidR="00BD6E04" w:rsidRPr="004E7E09" w:rsidRDefault="00BD6E04" w:rsidP="00436B1A">
      <w:pPr>
        <w:pStyle w:val="Poetry"/>
      </w:pPr>
      <w:r w:rsidRPr="004E7E09">
        <w:t>Thy</w:t>
      </w:r>
      <w:r w:rsidRPr="004E7E09">
        <w:rPr>
          <w:spacing w:val="-6"/>
        </w:rPr>
        <w:t xml:space="preserve"> </w:t>
      </w:r>
      <w:r w:rsidRPr="004E7E09">
        <w:t>lord,</w:t>
      </w:r>
      <w:r w:rsidRPr="004E7E09">
        <w:rPr>
          <w:spacing w:val="-6"/>
        </w:rPr>
        <w:t xml:space="preserve"> </w:t>
      </w:r>
      <w:r w:rsidRPr="004E7E09">
        <w:t>be</w:t>
      </w:r>
      <w:r w:rsidRPr="004E7E09">
        <w:rPr>
          <w:spacing w:val="-5"/>
        </w:rPr>
        <w:t xml:space="preserve"> </w:t>
      </w:r>
      <w:r w:rsidRPr="004E7E09">
        <w:t>sure,</w:t>
      </w:r>
      <w:r w:rsidRPr="004E7E09">
        <w:rPr>
          <w:spacing w:val="-6"/>
        </w:rPr>
        <w:t xml:space="preserve"> </w:t>
      </w:r>
      <w:r w:rsidRPr="004E7E09">
        <w:t>will</w:t>
      </w:r>
      <w:r w:rsidRPr="004E7E09">
        <w:rPr>
          <w:spacing w:val="-6"/>
        </w:rPr>
        <w:t xml:space="preserve"> </w:t>
      </w:r>
      <w:r w:rsidRPr="004E7E09">
        <w:t>soon</w:t>
      </w:r>
      <w:r w:rsidRPr="004E7E09">
        <w:rPr>
          <w:spacing w:val="-5"/>
        </w:rPr>
        <w:t xml:space="preserve"> </w:t>
      </w:r>
      <w:r w:rsidRPr="004E7E09">
        <w:t>be</w:t>
      </w:r>
      <w:r w:rsidRPr="004E7E09">
        <w:rPr>
          <w:spacing w:val="-6"/>
        </w:rPr>
        <w:t xml:space="preserve"> </w:t>
      </w:r>
      <w:r w:rsidRPr="004E7E09">
        <w:t>here</w:t>
      </w:r>
    </w:p>
    <w:p w14:paraId="41C5FB50" w14:textId="77777777" w:rsidR="00436B1A" w:rsidRDefault="00BD6E04" w:rsidP="00436B1A">
      <w:pPr>
        <w:pStyle w:val="Poetry"/>
      </w:pPr>
      <w:r>
        <w:t xml:space="preserve">And bring thee back that best of deer. </w:t>
      </w:r>
    </w:p>
    <w:p w14:paraId="367DE34E" w14:textId="77777777" w:rsidR="00436B1A" w:rsidRDefault="00BD6E04" w:rsidP="00436B1A">
      <w:pPr>
        <w:pStyle w:val="Poetry"/>
      </w:pPr>
      <w:r>
        <w:t xml:space="preserve">Not his, not his that mournful cry, </w:t>
      </w:r>
    </w:p>
    <w:p w14:paraId="5BD4F345" w14:textId="63470454" w:rsidR="00BD6E04" w:rsidRDefault="00BD6E04" w:rsidP="00436B1A">
      <w:pPr>
        <w:pStyle w:val="Poetry"/>
      </w:pPr>
      <w:r>
        <w:t>Nor haply came it from the sky.</w:t>
      </w:r>
    </w:p>
    <w:p w14:paraId="2F4F3CDB" w14:textId="77777777" w:rsidR="00436B1A" w:rsidRDefault="00BD6E04" w:rsidP="00436B1A">
      <w:pPr>
        <w:pStyle w:val="Poetry"/>
      </w:pPr>
      <w:r>
        <w:t xml:space="preserve">Some giant’s art was busy there </w:t>
      </w:r>
    </w:p>
    <w:p w14:paraId="1385974E" w14:textId="16860A8B" w:rsidR="00BD6E04" w:rsidRDefault="00BD6E04" w:rsidP="00436B1A">
      <w:pPr>
        <w:pStyle w:val="Poetry"/>
      </w:pPr>
      <w:r>
        <w:t>And framed a castle based on air.</w:t>
      </w:r>
    </w:p>
    <w:p w14:paraId="281092D4" w14:textId="77777777" w:rsidR="00436B1A" w:rsidRDefault="00BD6E04" w:rsidP="00436B1A">
      <w:pPr>
        <w:pStyle w:val="Poetry"/>
        <w:rPr>
          <w:spacing w:val="-3"/>
        </w:rPr>
      </w:pPr>
      <w:r>
        <w:t xml:space="preserve">A precious pledge art thou, </w:t>
      </w:r>
      <w:r>
        <w:rPr>
          <w:spacing w:val="-3"/>
        </w:rPr>
        <w:t xml:space="preserve">consigned </w:t>
      </w:r>
    </w:p>
    <w:p w14:paraId="070A3AC5" w14:textId="0DDE668B" w:rsidR="00BD6E04" w:rsidRDefault="00BD6E04" w:rsidP="00436B1A">
      <w:pPr>
        <w:pStyle w:val="Poetry"/>
      </w:pPr>
      <w:r>
        <w:rPr>
          <w:spacing w:val="-11"/>
        </w:rPr>
        <w:t xml:space="preserve">To </w:t>
      </w:r>
      <w:r>
        <w:t>me by him of noblest</w:t>
      </w:r>
      <w:r>
        <w:rPr>
          <w:spacing w:val="5"/>
        </w:rPr>
        <w:t xml:space="preserve"> </w:t>
      </w:r>
      <w:r>
        <w:t>mind,</w:t>
      </w:r>
    </w:p>
    <w:p w14:paraId="2E7D4A38" w14:textId="77777777" w:rsidR="00BD6E04" w:rsidRDefault="00BD6E04" w:rsidP="00436B1A">
      <w:pPr>
        <w:pStyle w:val="Poetry"/>
      </w:pPr>
      <w:r>
        <w:rPr>
          <w:spacing w:val="-3"/>
        </w:rPr>
        <w:t xml:space="preserve">Nor </w:t>
      </w:r>
      <w:r>
        <w:t>can I fairest dame,</w:t>
      </w:r>
      <w:r>
        <w:rPr>
          <w:spacing w:val="-18"/>
        </w:rPr>
        <w:t xml:space="preserve"> </w:t>
      </w:r>
      <w:r>
        <w:t>forsake</w:t>
      </w:r>
    </w:p>
    <w:p w14:paraId="33CCC2F9" w14:textId="77777777" w:rsidR="00436B1A" w:rsidRDefault="00BD6E04" w:rsidP="00436B1A">
      <w:pPr>
        <w:pStyle w:val="Poetry"/>
      </w:pPr>
      <w:r>
        <w:t xml:space="preserve">The pledge which Rama bade me take. </w:t>
      </w:r>
    </w:p>
    <w:p w14:paraId="7F72987B" w14:textId="77777777" w:rsidR="00436B1A" w:rsidRDefault="00BD6E04" w:rsidP="00436B1A">
      <w:pPr>
        <w:pStyle w:val="Poetry"/>
      </w:pPr>
      <w:r>
        <w:t xml:space="preserve">Upon our heads, O Queen, we drew </w:t>
      </w:r>
    </w:p>
    <w:p w14:paraId="34417713" w14:textId="77777777" w:rsidR="00436B1A" w:rsidRDefault="00BD6E04" w:rsidP="00436B1A">
      <w:pPr>
        <w:pStyle w:val="Poetry"/>
      </w:pPr>
      <w:r>
        <w:t xml:space="preserve">The giants’ hate when Rama slew </w:t>
      </w:r>
    </w:p>
    <w:p w14:paraId="6A567A83" w14:textId="77777777" w:rsidR="00436B1A" w:rsidRDefault="00BD6E04" w:rsidP="00436B1A">
      <w:pPr>
        <w:pStyle w:val="Poetry"/>
      </w:pPr>
      <w:r>
        <w:t xml:space="preserve">Their chieftain Khara, and the shade </w:t>
      </w:r>
    </w:p>
    <w:p w14:paraId="17951818" w14:textId="4E81F310" w:rsidR="00BD6E04" w:rsidRDefault="00BD6E04" w:rsidP="00436B1A">
      <w:pPr>
        <w:pStyle w:val="Poetry"/>
      </w:pPr>
      <w:r>
        <w:t>Of Janasthan in ruin laid.</w:t>
      </w:r>
    </w:p>
    <w:p w14:paraId="26378EB6" w14:textId="77777777" w:rsidR="00436B1A" w:rsidRDefault="00BD6E04" w:rsidP="00436B1A">
      <w:pPr>
        <w:pStyle w:val="Poetry"/>
      </w:pPr>
      <w:r>
        <w:t xml:space="preserve">Through all this mighty wood they rove </w:t>
      </w:r>
    </w:p>
    <w:p w14:paraId="5FBD2442" w14:textId="77777777" w:rsidR="00436B1A" w:rsidRDefault="00BD6E04" w:rsidP="00436B1A">
      <w:pPr>
        <w:pStyle w:val="Poetry"/>
      </w:pPr>
      <w:r>
        <w:t xml:space="preserve">With varied cries from grove to grove </w:t>
      </w:r>
    </w:p>
    <w:p w14:paraId="4DCA0AB6" w14:textId="3C6A9404" w:rsidR="00BD6E04" w:rsidRDefault="00BD6E04" w:rsidP="00436B1A">
      <w:pPr>
        <w:pStyle w:val="Poetry"/>
      </w:pPr>
      <w:r>
        <w:lastRenderedPageBreak/>
        <w:t>On rapine bent they wander here:</w:t>
      </w:r>
    </w:p>
    <w:p w14:paraId="5B09D895" w14:textId="77777777" w:rsidR="00BD6E04" w:rsidRDefault="00BD6E04" w:rsidP="00436B1A">
      <w:pPr>
        <w:pStyle w:val="Poetry"/>
      </w:pPr>
      <w:r>
        <w:t>But O, dismiss thy causeless fear.”</w:t>
      </w:r>
    </w:p>
    <w:p w14:paraId="014F4589" w14:textId="77777777" w:rsidR="00436B1A" w:rsidRDefault="00436B1A" w:rsidP="00436B1A">
      <w:pPr>
        <w:pStyle w:val="Poetry"/>
      </w:pPr>
    </w:p>
    <w:p w14:paraId="6E5AD013" w14:textId="77777777" w:rsidR="00436B1A" w:rsidRDefault="00BD6E04" w:rsidP="00436B1A">
      <w:pPr>
        <w:pStyle w:val="Poetry"/>
      </w:pPr>
      <w:r>
        <w:t>Bright flashed her eye as Lakshman</w:t>
      </w:r>
      <w:r>
        <w:rPr>
          <w:spacing w:val="-18"/>
        </w:rPr>
        <w:t xml:space="preserve"> </w:t>
      </w:r>
      <w:r>
        <w:t xml:space="preserve">spoke </w:t>
      </w:r>
    </w:p>
    <w:p w14:paraId="23C6BE9F" w14:textId="592B54A3" w:rsidR="00BD6E04" w:rsidRDefault="00BD6E04" w:rsidP="00436B1A">
      <w:pPr>
        <w:pStyle w:val="Poetry"/>
      </w:pPr>
      <w:r>
        <w:t>And forth her words of fury</w:t>
      </w:r>
      <w:r>
        <w:rPr>
          <w:spacing w:val="-7"/>
        </w:rPr>
        <w:t xml:space="preserve"> </w:t>
      </w:r>
      <w:r>
        <w:t>broke</w:t>
      </w:r>
    </w:p>
    <w:p w14:paraId="1A8BA238" w14:textId="77777777" w:rsidR="00BD6E04" w:rsidRDefault="00BD6E04" w:rsidP="00436B1A">
      <w:pPr>
        <w:pStyle w:val="Poetry"/>
      </w:pPr>
      <w:r>
        <w:rPr>
          <w:spacing w:val="-3"/>
        </w:rPr>
        <w:t xml:space="preserve">Upon </w:t>
      </w:r>
      <w:r>
        <w:t>her truthful guardian,</w:t>
      </w:r>
      <w:r>
        <w:rPr>
          <w:spacing w:val="-10"/>
        </w:rPr>
        <w:t xml:space="preserve"> </w:t>
      </w:r>
      <w:r>
        <w:t>flung</w:t>
      </w:r>
    </w:p>
    <w:p w14:paraId="269ED3E8" w14:textId="77777777" w:rsidR="00436B1A" w:rsidRDefault="00BD6E04" w:rsidP="00436B1A">
      <w:pPr>
        <w:pStyle w:val="Poetry"/>
      </w:pPr>
      <w:r>
        <w:t xml:space="preserve">With bitter taunts that pierced and stung: </w:t>
      </w:r>
    </w:p>
    <w:p w14:paraId="0A27D7A9" w14:textId="77777777" w:rsidR="00436B1A" w:rsidRDefault="00BD6E04" w:rsidP="00436B1A">
      <w:pPr>
        <w:pStyle w:val="Poetry"/>
      </w:pPr>
      <w:r>
        <w:t xml:space="preserve">“Shame on such false compassion, base </w:t>
      </w:r>
    </w:p>
    <w:p w14:paraId="79DB0A9E" w14:textId="36342979" w:rsidR="00BD6E04" w:rsidRDefault="00BD6E04" w:rsidP="00436B1A">
      <w:pPr>
        <w:pStyle w:val="Poetry"/>
      </w:pPr>
      <w:r>
        <w:t>Defiler of thy glorious race!</w:t>
      </w:r>
    </w:p>
    <w:p w14:paraId="66C03262" w14:textId="77777777" w:rsidR="00436B1A" w:rsidRDefault="00BD6E04" w:rsidP="00436B1A">
      <w:pPr>
        <w:pStyle w:val="Poetry"/>
      </w:pPr>
      <w:r>
        <w:t xml:space="preserve">‘Twere joyous sight I ween to thee </w:t>
      </w:r>
    </w:p>
    <w:p w14:paraId="63334C27" w14:textId="3589138F" w:rsidR="00BD6E04" w:rsidRDefault="00BD6E04" w:rsidP="00436B1A">
      <w:pPr>
        <w:pStyle w:val="Poetry"/>
      </w:pPr>
      <w:r>
        <w:t>My lord in direst strait to see.</w:t>
      </w:r>
    </w:p>
    <w:p w14:paraId="41FD5EA4" w14:textId="77777777" w:rsidR="00BD6E04" w:rsidRDefault="00BD6E04" w:rsidP="00436B1A">
      <w:pPr>
        <w:pStyle w:val="Poetry"/>
      </w:pPr>
      <w:r>
        <w:t>Thou knowest Rama sore bested,</w:t>
      </w:r>
    </w:p>
    <w:p w14:paraId="6D2E463A" w14:textId="77777777" w:rsidR="00436B1A" w:rsidRDefault="00BD6E04" w:rsidP="00436B1A">
      <w:pPr>
        <w:pStyle w:val="Poetry"/>
      </w:pPr>
      <w:r>
        <w:t xml:space="preserve">Or word like this thou ne’er hadst said. </w:t>
      </w:r>
    </w:p>
    <w:p w14:paraId="302497B0" w14:textId="7659C6D8" w:rsidR="00BD6E04" w:rsidRDefault="00BD6E04" w:rsidP="00436B1A">
      <w:pPr>
        <w:pStyle w:val="Poetry"/>
      </w:pPr>
      <w:r>
        <w:t>No marvel if we find such sin</w:t>
      </w:r>
    </w:p>
    <w:p w14:paraId="42790945" w14:textId="77777777" w:rsidR="00436B1A" w:rsidRDefault="00BD6E04" w:rsidP="00436B1A">
      <w:pPr>
        <w:pStyle w:val="Poetry"/>
      </w:pPr>
      <w:r>
        <w:t xml:space="preserve">In rivals false to kith and kin. </w:t>
      </w:r>
    </w:p>
    <w:p w14:paraId="27047B7B" w14:textId="77777777" w:rsidR="00436B1A" w:rsidRDefault="00BD6E04" w:rsidP="00436B1A">
      <w:pPr>
        <w:pStyle w:val="Poetry"/>
      </w:pPr>
      <w:r>
        <w:rPr>
          <w:spacing w:val="-4"/>
        </w:rPr>
        <w:t xml:space="preserve">Wretches </w:t>
      </w:r>
      <w:r>
        <w:t xml:space="preserve">like thee of evil kind, </w:t>
      </w:r>
    </w:p>
    <w:p w14:paraId="4F0ED209" w14:textId="77777777" w:rsidR="00436B1A" w:rsidRDefault="00BD6E04" w:rsidP="00436B1A">
      <w:pPr>
        <w:pStyle w:val="Poetry"/>
      </w:pPr>
      <w:r>
        <w:t xml:space="preserve">Concealing crime with crafty mind. </w:t>
      </w:r>
    </w:p>
    <w:p w14:paraId="3B9836EF" w14:textId="77777777" w:rsidR="00436B1A" w:rsidRDefault="00BD6E04" w:rsidP="00436B1A">
      <w:pPr>
        <w:pStyle w:val="Poetry"/>
        <w:rPr>
          <w:spacing w:val="-5"/>
        </w:rPr>
      </w:pPr>
      <w:r>
        <w:t>Thou, wretch, thine aid wilt still</w:t>
      </w:r>
      <w:r>
        <w:rPr>
          <w:spacing w:val="-31"/>
        </w:rPr>
        <w:t xml:space="preserve"> </w:t>
      </w:r>
      <w:r>
        <w:rPr>
          <w:spacing w:val="-5"/>
        </w:rPr>
        <w:t>deny,</w:t>
      </w:r>
    </w:p>
    <w:p w14:paraId="06DC1A2D" w14:textId="59803063" w:rsidR="00BD6E04" w:rsidRDefault="00BD6E04" w:rsidP="00436B1A">
      <w:pPr>
        <w:pStyle w:val="Poetry"/>
      </w:pPr>
      <w:r>
        <w:t xml:space="preserve">And leave </w:t>
      </w:r>
      <w:r>
        <w:rPr>
          <w:spacing w:val="-3"/>
        </w:rPr>
        <w:t xml:space="preserve">my </w:t>
      </w:r>
      <w:r>
        <w:t>lord alone to</w:t>
      </w:r>
      <w:r>
        <w:rPr>
          <w:spacing w:val="-4"/>
        </w:rPr>
        <w:t xml:space="preserve"> </w:t>
      </w:r>
      <w:r>
        <w:t>die.</w:t>
      </w:r>
    </w:p>
    <w:p w14:paraId="48EB17C6" w14:textId="77777777" w:rsidR="00436B1A" w:rsidRPr="004E7E09" w:rsidRDefault="00BD6E04" w:rsidP="00436B1A">
      <w:pPr>
        <w:pStyle w:val="Poetry"/>
        <w:rPr>
          <w:spacing w:val="-5"/>
        </w:rPr>
      </w:pPr>
      <w:r w:rsidRPr="004E7E09">
        <w:rPr>
          <w:spacing w:val="-3"/>
        </w:rPr>
        <w:t xml:space="preserve">Has </w:t>
      </w:r>
      <w:r w:rsidRPr="004E7E09">
        <w:t xml:space="preserve">love of me unnerved thy </w:t>
      </w:r>
      <w:r w:rsidRPr="004E7E09">
        <w:rPr>
          <w:spacing w:val="-5"/>
        </w:rPr>
        <w:t xml:space="preserve">hand, </w:t>
      </w:r>
    </w:p>
    <w:p w14:paraId="45FB73EF" w14:textId="77777777" w:rsidR="00436B1A" w:rsidRPr="004E7E09" w:rsidRDefault="00BD6E04" w:rsidP="00436B1A">
      <w:pPr>
        <w:pStyle w:val="Poetry"/>
      </w:pPr>
      <w:r w:rsidRPr="004E7E09">
        <w:t xml:space="preserve">Or </w:t>
      </w:r>
      <w:r w:rsidRPr="004E7E09">
        <w:rPr>
          <w:spacing w:val="-5"/>
        </w:rPr>
        <w:t xml:space="preserve">Bharat’s </w:t>
      </w:r>
      <w:r w:rsidRPr="004E7E09">
        <w:t xml:space="preserve">art this ruin planned? </w:t>
      </w:r>
    </w:p>
    <w:p w14:paraId="4F823178" w14:textId="77777777" w:rsidR="00436B1A" w:rsidRPr="004E7E09" w:rsidRDefault="00BD6E04" w:rsidP="00436B1A">
      <w:pPr>
        <w:pStyle w:val="Poetry"/>
      </w:pPr>
      <w:r w:rsidRPr="004E7E09">
        <w:t xml:space="preserve">But be the treachery his or thine, </w:t>
      </w:r>
    </w:p>
    <w:p w14:paraId="44E4DEA7" w14:textId="24BF0727" w:rsidR="00BD6E04" w:rsidRPr="004E7E09" w:rsidRDefault="00BD6E04" w:rsidP="00436B1A">
      <w:pPr>
        <w:pStyle w:val="Poetry"/>
      </w:pPr>
      <w:r w:rsidRPr="004E7E09">
        <w:t>In vain, in vain the base</w:t>
      </w:r>
      <w:r w:rsidRPr="004E7E09">
        <w:rPr>
          <w:spacing w:val="-3"/>
        </w:rPr>
        <w:t xml:space="preserve"> </w:t>
      </w:r>
      <w:r w:rsidRPr="004E7E09">
        <w:t>design.</w:t>
      </w:r>
    </w:p>
    <w:p w14:paraId="22433A49" w14:textId="77777777" w:rsidR="00436B1A" w:rsidRPr="004E7E09" w:rsidRDefault="00BD6E04" w:rsidP="00436B1A">
      <w:pPr>
        <w:pStyle w:val="Poetry"/>
      </w:pPr>
      <w:r w:rsidRPr="004E7E09">
        <w:t>For how shall I, the chosen bride</w:t>
      </w:r>
    </w:p>
    <w:p w14:paraId="1B3E9040" w14:textId="081FBD6B" w:rsidR="00BD6E04" w:rsidRPr="004E7E09" w:rsidRDefault="00BD6E04" w:rsidP="00436B1A">
      <w:pPr>
        <w:pStyle w:val="Poetry"/>
      </w:pPr>
      <w:r w:rsidRPr="004E7E09">
        <w:t>Of dark-hued Rama, lotus-eyed,</w:t>
      </w:r>
    </w:p>
    <w:p w14:paraId="0993A845" w14:textId="77777777" w:rsidR="00436B1A" w:rsidRPr="004E7E09" w:rsidRDefault="00BD6E04" w:rsidP="00436B1A">
      <w:pPr>
        <w:pStyle w:val="Poetry"/>
      </w:pPr>
      <w:r w:rsidRPr="004E7E09">
        <w:t xml:space="preserve">The queen who once called Rama mine, </w:t>
      </w:r>
    </w:p>
    <w:p w14:paraId="4A30AA16" w14:textId="44B25C81" w:rsidR="00BD6E04" w:rsidRPr="004E7E09" w:rsidRDefault="00BD6E04" w:rsidP="00436B1A">
      <w:pPr>
        <w:pStyle w:val="Poetry"/>
      </w:pPr>
      <w:r w:rsidRPr="004E7E09">
        <w:t>To love of other men decline?</w:t>
      </w:r>
    </w:p>
    <w:p w14:paraId="3C04C66A" w14:textId="77777777" w:rsidR="00436B1A" w:rsidRPr="004E7E09" w:rsidRDefault="00BD6E04" w:rsidP="00436B1A">
      <w:pPr>
        <w:pStyle w:val="Poetry"/>
      </w:pPr>
      <w:r w:rsidRPr="004E7E09">
        <w:t xml:space="preserve">Believe me, Lakshman, Rama’s wife </w:t>
      </w:r>
    </w:p>
    <w:p w14:paraId="154C58E8" w14:textId="77777777" w:rsidR="00436B1A" w:rsidRPr="004E7E09" w:rsidRDefault="00BD6E04" w:rsidP="00436B1A">
      <w:pPr>
        <w:pStyle w:val="Poetry"/>
      </w:pPr>
      <w:r w:rsidRPr="004E7E09">
        <w:t xml:space="preserve">Before thine eyes will quit this life, </w:t>
      </w:r>
    </w:p>
    <w:p w14:paraId="47F9E8BB" w14:textId="1E3C95D2" w:rsidR="00BD6E04" w:rsidRPr="004E7E09" w:rsidRDefault="00BD6E04" w:rsidP="00436B1A">
      <w:pPr>
        <w:pStyle w:val="Poetry"/>
      </w:pPr>
      <w:r w:rsidRPr="004E7E09">
        <w:t>And not a moment will she stay</w:t>
      </w:r>
    </w:p>
    <w:p w14:paraId="5962267F" w14:textId="77777777" w:rsidR="00BD6E04" w:rsidRPr="004E7E09" w:rsidRDefault="00BD6E04" w:rsidP="00436B1A">
      <w:pPr>
        <w:pStyle w:val="Poetry"/>
      </w:pPr>
      <w:r w:rsidRPr="004E7E09">
        <w:t>If her dear lord have passed away.”</w:t>
      </w:r>
    </w:p>
    <w:p w14:paraId="4634890D" w14:textId="77777777" w:rsidR="00436B1A" w:rsidRDefault="00436B1A" w:rsidP="00436B1A">
      <w:pPr>
        <w:pStyle w:val="Poetry"/>
      </w:pPr>
    </w:p>
    <w:p w14:paraId="42CA207E" w14:textId="77777777" w:rsidR="00436B1A" w:rsidRDefault="00BD6E04" w:rsidP="00436B1A">
      <w:pPr>
        <w:pStyle w:val="Poetry"/>
      </w:pPr>
      <w:r>
        <w:t xml:space="preserve">The </w:t>
      </w:r>
      <w:r>
        <w:rPr>
          <w:spacing w:val="-4"/>
        </w:rPr>
        <w:t xml:space="preserve">lady’s </w:t>
      </w:r>
      <w:r>
        <w:t xml:space="preserve">bitter speech, that stirred </w:t>
      </w:r>
    </w:p>
    <w:p w14:paraId="339B6069" w14:textId="77777777" w:rsidR="00436B1A" w:rsidRDefault="00BD6E04" w:rsidP="00436B1A">
      <w:pPr>
        <w:pStyle w:val="Poetry"/>
        <w:rPr>
          <w:spacing w:val="-4"/>
        </w:rPr>
      </w:pPr>
      <w:r>
        <w:t xml:space="preserve">Each hair upon his frame, he </w:t>
      </w:r>
      <w:r>
        <w:rPr>
          <w:spacing w:val="-4"/>
        </w:rPr>
        <w:t xml:space="preserve">heard. </w:t>
      </w:r>
    </w:p>
    <w:p w14:paraId="256BCACD" w14:textId="5F4D4D4D" w:rsidR="00BD6E04" w:rsidRDefault="00BD6E04" w:rsidP="00436B1A">
      <w:pPr>
        <w:pStyle w:val="Poetry"/>
      </w:pPr>
      <w:r>
        <w:rPr>
          <w:spacing w:val="-3"/>
        </w:rPr>
        <w:lastRenderedPageBreak/>
        <w:t xml:space="preserve">With </w:t>
      </w:r>
      <w:r>
        <w:t>lifted hands together</w:t>
      </w:r>
      <w:r>
        <w:rPr>
          <w:spacing w:val="-3"/>
        </w:rPr>
        <w:t xml:space="preserve"> </w:t>
      </w:r>
      <w:r>
        <w:t>laid,</w:t>
      </w:r>
    </w:p>
    <w:p w14:paraId="334FED32" w14:textId="77777777" w:rsidR="00BD6E04" w:rsidRDefault="00BD6E04" w:rsidP="00436B1A">
      <w:pPr>
        <w:pStyle w:val="Poetry"/>
      </w:pPr>
      <w:r>
        <w:t>His calm reply he gently</w:t>
      </w:r>
      <w:r>
        <w:rPr>
          <w:spacing w:val="-21"/>
        </w:rPr>
        <w:t xml:space="preserve"> </w:t>
      </w:r>
      <w:r>
        <w:t>made:</w:t>
      </w:r>
    </w:p>
    <w:p w14:paraId="0AB9D6F1" w14:textId="77777777" w:rsidR="00436B1A" w:rsidRDefault="00436B1A" w:rsidP="00436B1A">
      <w:pPr>
        <w:pStyle w:val="Poetry"/>
      </w:pPr>
    </w:p>
    <w:p w14:paraId="04AE0619" w14:textId="77777777" w:rsidR="00436B1A" w:rsidRDefault="00BD6E04" w:rsidP="00436B1A">
      <w:pPr>
        <w:pStyle w:val="Poetry"/>
      </w:pPr>
      <w:r>
        <w:t xml:space="preserve">“No words have I to answer now: </w:t>
      </w:r>
    </w:p>
    <w:p w14:paraId="1C4B5F06" w14:textId="16779579" w:rsidR="00BD6E04" w:rsidRDefault="00BD6E04" w:rsidP="00436B1A">
      <w:pPr>
        <w:pStyle w:val="Poetry"/>
      </w:pPr>
      <w:r>
        <w:t>My deity, O Queen, art thou.</w:t>
      </w:r>
    </w:p>
    <w:p w14:paraId="00A8702E" w14:textId="77777777" w:rsidR="00436B1A" w:rsidRDefault="00BD6E04" w:rsidP="00436B1A">
      <w:pPr>
        <w:pStyle w:val="Poetry"/>
      </w:pPr>
      <w:r>
        <w:t xml:space="preserve">But ‘tis no marvel, dame, to find </w:t>
      </w:r>
    </w:p>
    <w:p w14:paraId="12892414" w14:textId="232C96F8" w:rsidR="00BD6E04" w:rsidRDefault="00BD6E04" w:rsidP="00436B1A">
      <w:pPr>
        <w:pStyle w:val="Poetry"/>
      </w:pPr>
      <w:r>
        <w:t>Such lack of sense in womankind.</w:t>
      </w:r>
    </w:p>
    <w:p w14:paraId="3239BDE7" w14:textId="77777777" w:rsidR="00BD6E04" w:rsidRDefault="00BD6E04" w:rsidP="00436B1A">
      <w:pPr>
        <w:pStyle w:val="Poetry"/>
      </w:pPr>
      <w:r>
        <w:t>Throughout this world, O Maithil dame,</w:t>
      </w:r>
    </w:p>
    <w:p w14:paraId="4730FC71" w14:textId="77777777" w:rsidR="00436B1A" w:rsidRDefault="00BD6E04" w:rsidP="00436B1A">
      <w:pPr>
        <w:pStyle w:val="Poetry"/>
      </w:pPr>
      <w:r>
        <w:t xml:space="preserve">Weak women’s hearts are still the same. </w:t>
      </w:r>
    </w:p>
    <w:p w14:paraId="725DF594" w14:textId="77777777" w:rsidR="00436B1A" w:rsidRDefault="00BD6E04" w:rsidP="00436B1A">
      <w:pPr>
        <w:pStyle w:val="Poetry"/>
      </w:pPr>
      <w:r>
        <w:t xml:space="preserve">Inconstant, urged by envious spite, </w:t>
      </w:r>
    </w:p>
    <w:p w14:paraId="2D140DD6" w14:textId="3D5148AD" w:rsidR="00BD6E04" w:rsidRDefault="00BD6E04" w:rsidP="00436B1A">
      <w:pPr>
        <w:pStyle w:val="Poetry"/>
      </w:pPr>
      <w:r>
        <w:t>They sever friends and hate the right.</w:t>
      </w:r>
    </w:p>
    <w:p w14:paraId="216AF328" w14:textId="77777777" w:rsidR="00436B1A" w:rsidRDefault="00BD6E04" w:rsidP="00436B1A">
      <w:pPr>
        <w:pStyle w:val="Poetry"/>
      </w:pPr>
      <w:r>
        <w:t xml:space="preserve">I cannot brook, Videhan Queen, </w:t>
      </w:r>
    </w:p>
    <w:p w14:paraId="75638EC6" w14:textId="19A31BB7" w:rsidR="00BD6E04" w:rsidRDefault="00BD6E04" w:rsidP="00436B1A">
      <w:pPr>
        <w:pStyle w:val="Poetry"/>
      </w:pPr>
      <w:r>
        <w:t>Thy words intolerably keen.</w:t>
      </w:r>
    </w:p>
    <w:p w14:paraId="3667361D" w14:textId="77777777" w:rsidR="00436B1A" w:rsidRDefault="00BD6E04" w:rsidP="00436B1A">
      <w:pPr>
        <w:pStyle w:val="Poetry"/>
        <w:rPr>
          <w:spacing w:val="-5"/>
        </w:rPr>
      </w:pPr>
      <w:r>
        <w:t>Mine ears thy fierce reproaches</w:t>
      </w:r>
      <w:r>
        <w:rPr>
          <w:spacing w:val="-23"/>
        </w:rPr>
        <w:t xml:space="preserve"> </w:t>
      </w:r>
      <w:r>
        <w:rPr>
          <w:spacing w:val="-5"/>
        </w:rPr>
        <w:t xml:space="preserve">pain </w:t>
      </w:r>
    </w:p>
    <w:p w14:paraId="33151462" w14:textId="77777777" w:rsidR="00436B1A" w:rsidRDefault="00BD6E04" w:rsidP="00436B1A">
      <w:pPr>
        <w:pStyle w:val="Poetry"/>
      </w:pPr>
      <w:r>
        <w:t xml:space="preserve">As boiling water seethes the brain. </w:t>
      </w:r>
    </w:p>
    <w:p w14:paraId="07693F70" w14:textId="3093D9BE" w:rsidR="00BD6E04" w:rsidRDefault="00BD6E04" w:rsidP="00436B1A">
      <w:pPr>
        <w:pStyle w:val="Poetry"/>
      </w:pPr>
      <w:r>
        <w:t>And now to bear me witness</w:t>
      </w:r>
      <w:r>
        <w:rPr>
          <w:spacing w:val="-6"/>
        </w:rPr>
        <w:t xml:space="preserve"> </w:t>
      </w:r>
      <w:r>
        <w:t>all</w:t>
      </w:r>
    </w:p>
    <w:p w14:paraId="6BB368C0" w14:textId="77777777" w:rsidR="00BD6E04" w:rsidRDefault="00BD6E04" w:rsidP="00436B1A">
      <w:pPr>
        <w:pStyle w:val="Poetry"/>
      </w:pPr>
      <w:r>
        <w:t>The dwellers in the wood I</w:t>
      </w:r>
      <w:r>
        <w:rPr>
          <w:spacing w:val="-25"/>
        </w:rPr>
        <w:t xml:space="preserve"> </w:t>
      </w:r>
      <w:r>
        <w:t>call,</w:t>
      </w:r>
    </w:p>
    <w:p w14:paraId="1F3E76D3" w14:textId="77777777" w:rsidR="00436B1A" w:rsidRDefault="00BD6E04" w:rsidP="00436B1A">
      <w:pPr>
        <w:pStyle w:val="Poetry"/>
        <w:rPr>
          <w:spacing w:val="-3"/>
        </w:rPr>
      </w:pPr>
      <w:r>
        <w:t>That, when with words of truth I</w:t>
      </w:r>
      <w:r>
        <w:rPr>
          <w:spacing w:val="-32"/>
        </w:rPr>
        <w:t xml:space="preserve"> </w:t>
      </w:r>
      <w:r>
        <w:rPr>
          <w:spacing w:val="-3"/>
        </w:rPr>
        <w:t xml:space="preserve">plead, </w:t>
      </w:r>
    </w:p>
    <w:p w14:paraId="5CC68F60" w14:textId="4ABBBC95" w:rsidR="00BD6E04" w:rsidRDefault="00BD6E04" w:rsidP="00436B1A">
      <w:pPr>
        <w:pStyle w:val="Poetry"/>
      </w:pPr>
      <w:r>
        <w:t xml:space="preserve">This harsh reply is all </w:t>
      </w:r>
      <w:r>
        <w:rPr>
          <w:spacing w:val="-3"/>
        </w:rPr>
        <w:t>my</w:t>
      </w:r>
      <w:r>
        <w:rPr>
          <w:spacing w:val="-10"/>
        </w:rPr>
        <w:t xml:space="preserve"> </w:t>
      </w:r>
      <w:r>
        <w:t>meed.</w:t>
      </w:r>
    </w:p>
    <w:p w14:paraId="3E69092F" w14:textId="77777777" w:rsidR="00436B1A" w:rsidRDefault="00BD6E04" w:rsidP="00436B1A">
      <w:pPr>
        <w:pStyle w:val="Poetry"/>
      </w:pPr>
      <w:r>
        <w:t xml:space="preserve">Ah, woe is thee! Ah, grief, that still </w:t>
      </w:r>
    </w:p>
    <w:p w14:paraId="2A0554AC" w14:textId="77777777" w:rsidR="00436B1A" w:rsidRDefault="00BD6E04" w:rsidP="00436B1A">
      <w:pPr>
        <w:pStyle w:val="Poetry"/>
      </w:pPr>
      <w:r>
        <w:t xml:space="preserve">Eager to do my brother’s will, </w:t>
      </w:r>
    </w:p>
    <w:p w14:paraId="48773901" w14:textId="5E9234ED" w:rsidR="00BD6E04" w:rsidRDefault="00BD6E04" w:rsidP="00436B1A">
      <w:pPr>
        <w:pStyle w:val="Poetry"/>
      </w:pPr>
      <w:r>
        <w:t>Mourning thy woman’s nature, I</w:t>
      </w:r>
    </w:p>
    <w:p w14:paraId="4876EAFA" w14:textId="77777777" w:rsidR="00436B1A" w:rsidRDefault="00BD6E04" w:rsidP="00436B1A">
      <w:pPr>
        <w:pStyle w:val="Poetry"/>
      </w:pPr>
      <w:r>
        <w:t xml:space="preserve">Must see thee doubt my truth and die. </w:t>
      </w:r>
    </w:p>
    <w:p w14:paraId="20D2C11E" w14:textId="298E0588" w:rsidR="00BD6E04" w:rsidRDefault="00BD6E04" w:rsidP="00436B1A">
      <w:pPr>
        <w:pStyle w:val="Poetry"/>
      </w:pPr>
      <w:r>
        <w:t>I fly to Rama’s side, and Oh,</w:t>
      </w:r>
    </w:p>
    <w:p w14:paraId="3B3905E3" w14:textId="77777777" w:rsidR="00436B1A" w:rsidRDefault="00BD6E04" w:rsidP="00436B1A">
      <w:pPr>
        <w:pStyle w:val="Poetry"/>
      </w:pPr>
      <w:r>
        <w:t xml:space="preserve">May bliss attend thee while I go! </w:t>
      </w:r>
    </w:p>
    <w:p w14:paraId="50476900" w14:textId="152157FB" w:rsidR="00BD6E04" w:rsidRDefault="00BD6E04" w:rsidP="00436B1A">
      <w:pPr>
        <w:pStyle w:val="Poetry"/>
      </w:pPr>
      <w:r>
        <w:t>May all attendant wood-gods screen</w:t>
      </w:r>
    </w:p>
    <w:p w14:paraId="3FDD1F4C" w14:textId="77777777" w:rsidR="00436B1A" w:rsidRDefault="00BD6E04" w:rsidP="00436B1A">
      <w:pPr>
        <w:pStyle w:val="Poetry"/>
        <w:rPr>
          <w:spacing w:val="-3"/>
        </w:rPr>
      </w:pPr>
      <w:r>
        <w:t>Thy head from harm, O large-eyed</w:t>
      </w:r>
      <w:r>
        <w:rPr>
          <w:spacing w:val="-29"/>
        </w:rPr>
        <w:t xml:space="preserve"> </w:t>
      </w:r>
      <w:r>
        <w:rPr>
          <w:spacing w:val="-3"/>
        </w:rPr>
        <w:t xml:space="preserve">Queen! </w:t>
      </w:r>
    </w:p>
    <w:p w14:paraId="122425D2" w14:textId="77777777" w:rsidR="00436B1A" w:rsidRDefault="00BD6E04" w:rsidP="00436B1A">
      <w:pPr>
        <w:pStyle w:val="Poetry"/>
      </w:pPr>
      <w:r>
        <w:t xml:space="preserve">And though dire omens meet </w:t>
      </w:r>
      <w:r>
        <w:rPr>
          <w:spacing w:val="-3"/>
        </w:rPr>
        <w:t xml:space="preserve">my </w:t>
      </w:r>
      <w:r>
        <w:t xml:space="preserve">sight </w:t>
      </w:r>
    </w:p>
    <w:p w14:paraId="5E93FB51" w14:textId="210684DF" w:rsidR="00BD6E04" w:rsidRDefault="00BD6E04" w:rsidP="00436B1A">
      <w:pPr>
        <w:pStyle w:val="Poetry"/>
      </w:pPr>
      <w:r>
        <w:t xml:space="preserve">And fill </w:t>
      </w:r>
      <w:r>
        <w:rPr>
          <w:spacing w:val="-3"/>
        </w:rPr>
        <w:t xml:space="preserve">my </w:t>
      </w:r>
      <w:r>
        <w:t>soul with wild</w:t>
      </w:r>
      <w:r>
        <w:rPr>
          <w:spacing w:val="-3"/>
        </w:rPr>
        <w:t xml:space="preserve"> </w:t>
      </w:r>
      <w:r>
        <w:t>affright,</w:t>
      </w:r>
    </w:p>
    <w:p w14:paraId="150711D0" w14:textId="77777777" w:rsidR="00436B1A" w:rsidRDefault="00BD6E04" w:rsidP="00436B1A">
      <w:pPr>
        <w:pStyle w:val="Poetry"/>
      </w:pPr>
      <w:r>
        <w:rPr>
          <w:spacing w:val="-3"/>
        </w:rPr>
        <w:t xml:space="preserve">May </w:t>
      </w:r>
      <w:r>
        <w:t xml:space="preserve">I return in peace and see </w:t>
      </w:r>
    </w:p>
    <w:p w14:paraId="6E1D35DA" w14:textId="0FCBB5B8" w:rsidR="00BD6E04" w:rsidRDefault="00BD6E04" w:rsidP="00436B1A">
      <w:pPr>
        <w:pStyle w:val="Poetry"/>
      </w:pPr>
      <w:r>
        <w:t>The son of Raghu safe with</w:t>
      </w:r>
      <w:r>
        <w:rPr>
          <w:spacing w:val="-25"/>
        </w:rPr>
        <w:t xml:space="preserve"> </w:t>
      </w:r>
      <w:r>
        <w:rPr>
          <w:spacing w:val="-3"/>
        </w:rPr>
        <w:t>thee!”</w:t>
      </w:r>
    </w:p>
    <w:p w14:paraId="61E68AE5" w14:textId="77777777" w:rsidR="00436B1A" w:rsidRDefault="00436B1A" w:rsidP="00436B1A">
      <w:pPr>
        <w:pStyle w:val="Poetry"/>
      </w:pPr>
    </w:p>
    <w:p w14:paraId="6770BEF3" w14:textId="02390E4E" w:rsidR="00436B1A" w:rsidRDefault="00BD6E04" w:rsidP="00436B1A">
      <w:pPr>
        <w:pStyle w:val="Poetry"/>
      </w:pPr>
      <w:r>
        <w:t>The child of Janak heard him speak,</w:t>
      </w:r>
    </w:p>
    <w:p w14:paraId="049F2744" w14:textId="77777777" w:rsidR="00436B1A" w:rsidRDefault="00BD6E04" w:rsidP="00436B1A">
      <w:pPr>
        <w:pStyle w:val="Poetry"/>
      </w:pPr>
      <w:r>
        <w:t xml:space="preserve">And the hot tear-drops down her cheek, </w:t>
      </w:r>
    </w:p>
    <w:p w14:paraId="71A7EDD2" w14:textId="646B54C0" w:rsidR="00BD6E04" w:rsidRDefault="00BD6E04" w:rsidP="00436B1A">
      <w:pPr>
        <w:pStyle w:val="Poetry"/>
      </w:pPr>
      <w:r>
        <w:lastRenderedPageBreak/>
        <w:t>Increasing to a torrent, ran,</w:t>
      </w:r>
    </w:p>
    <w:p w14:paraId="10313E14" w14:textId="77777777" w:rsidR="00436B1A" w:rsidRDefault="00BD6E04" w:rsidP="00436B1A">
      <w:pPr>
        <w:pStyle w:val="Poetry"/>
      </w:pPr>
      <w:r>
        <w:t xml:space="preserve">As thus once more the dame began: </w:t>
      </w:r>
    </w:p>
    <w:p w14:paraId="18BB570F" w14:textId="77777777" w:rsidR="00436B1A" w:rsidRDefault="00BD6E04" w:rsidP="00436B1A">
      <w:pPr>
        <w:pStyle w:val="Poetry"/>
      </w:pPr>
      <w:r>
        <w:t xml:space="preserve">“O Lakshman, if I widowed be </w:t>
      </w:r>
    </w:p>
    <w:p w14:paraId="525B746B" w14:textId="4C273F7C" w:rsidR="00BD6E04" w:rsidRDefault="00BD6E04" w:rsidP="00436B1A">
      <w:pPr>
        <w:pStyle w:val="Poetry"/>
      </w:pPr>
      <w:r>
        <w:t>Godavari’s flood shall cover me,</w:t>
      </w:r>
    </w:p>
    <w:p w14:paraId="198E12B4" w14:textId="77777777" w:rsidR="00BD6E04" w:rsidRDefault="00BD6E04" w:rsidP="00436B1A">
      <w:pPr>
        <w:pStyle w:val="Poetry"/>
      </w:pPr>
      <w:r>
        <w:t>Or I will die by cord, or leap,</w:t>
      </w:r>
    </w:p>
    <w:p w14:paraId="4CB3F98F" w14:textId="77777777" w:rsidR="00436B1A" w:rsidRDefault="00BD6E04" w:rsidP="00436B1A">
      <w:pPr>
        <w:pStyle w:val="Poetry"/>
      </w:pPr>
      <w:r>
        <w:t xml:space="preserve">Life weary, from yon rocky steep; </w:t>
      </w:r>
    </w:p>
    <w:p w14:paraId="7A703118" w14:textId="66079A36" w:rsidR="00BD6E04" w:rsidRDefault="00BD6E04" w:rsidP="00436B1A">
      <w:pPr>
        <w:pStyle w:val="Poetry"/>
      </w:pPr>
      <w:r>
        <w:t>Or deadly poison will I drink,</w:t>
      </w:r>
    </w:p>
    <w:p w14:paraId="6E6E8A7B" w14:textId="77777777" w:rsidR="00436B1A" w:rsidRDefault="00BD6E04" w:rsidP="00436B1A">
      <w:pPr>
        <w:pStyle w:val="Poetry"/>
      </w:pPr>
      <w:r>
        <w:t xml:space="preserve">Or ‘neath the kindled flames will sink, </w:t>
      </w:r>
    </w:p>
    <w:p w14:paraId="3D185E47" w14:textId="2F79CB07" w:rsidR="00BD6E04" w:rsidRDefault="00BD6E04" w:rsidP="00436B1A">
      <w:pPr>
        <w:pStyle w:val="Poetry"/>
      </w:pPr>
      <w:r>
        <w:t>But never, reft of Rama, can</w:t>
      </w:r>
    </w:p>
    <w:p w14:paraId="6AE5ADAC" w14:textId="77777777" w:rsidR="00BD6E04" w:rsidRDefault="00BD6E04" w:rsidP="00436B1A">
      <w:pPr>
        <w:pStyle w:val="Poetry"/>
      </w:pPr>
      <w:r>
        <w:t>Consent to touch a meaner man.”</w:t>
      </w:r>
    </w:p>
    <w:p w14:paraId="642D4225" w14:textId="77777777" w:rsidR="00436B1A" w:rsidRDefault="00436B1A" w:rsidP="00436B1A">
      <w:pPr>
        <w:pStyle w:val="Poetry"/>
      </w:pPr>
    </w:p>
    <w:p w14:paraId="7D2C2620" w14:textId="77777777" w:rsidR="00436B1A" w:rsidRDefault="00BD6E04" w:rsidP="00436B1A">
      <w:pPr>
        <w:pStyle w:val="Poetry"/>
      </w:pPr>
      <w:r>
        <w:t xml:space="preserve">The Maithil dame with many sighs, </w:t>
      </w:r>
    </w:p>
    <w:p w14:paraId="4B722EBC" w14:textId="77777777" w:rsidR="00436B1A" w:rsidRDefault="00BD6E04" w:rsidP="00436B1A">
      <w:pPr>
        <w:pStyle w:val="Poetry"/>
      </w:pPr>
      <w:r>
        <w:t>And torrents pouring from her eyes,</w:t>
      </w:r>
    </w:p>
    <w:p w14:paraId="6B0BF5CA" w14:textId="745CF12C" w:rsidR="00436B1A" w:rsidRDefault="00BD6E04" w:rsidP="00436B1A">
      <w:pPr>
        <w:pStyle w:val="Poetry"/>
      </w:pPr>
      <w:r>
        <w:t xml:space="preserve">The faithful Lakshman thus addressed, </w:t>
      </w:r>
    </w:p>
    <w:p w14:paraId="0E8F1A93" w14:textId="77777777" w:rsidR="00436B1A" w:rsidRDefault="00BD6E04" w:rsidP="00436B1A">
      <w:pPr>
        <w:pStyle w:val="Poetry"/>
      </w:pPr>
      <w:r>
        <w:t xml:space="preserve">And smote her hands upon her breast. </w:t>
      </w:r>
    </w:p>
    <w:p w14:paraId="191AE3BB" w14:textId="77777777" w:rsidR="00436B1A" w:rsidRDefault="00BD6E04" w:rsidP="00436B1A">
      <w:pPr>
        <w:pStyle w:val="Poetry"/>
      </w:pPr>
      <w:r>
        <w:t xml:space="preserve">Sumitra’s son, o’erwhelmed by fears, </w:t>
      </w:r>
    </w:p>
    <w:p w14:paraId="08447E33" w14:textId="22FB2DDB" w:rsidR="00BD6E04" w:rsidRDefault="00BD6E04" w:rsidP="00436B1A">
      <w:pPr>
        <w:pStyle w:val="Poetry"/>
      </w:pPr>
      <w:r>
        <w:t>Looked on the large-eyed queen:</w:t>
      </w:r>
    </w:p>
    <w:p w14:paraId="7477F6A1" w14:textId="77777777" w:rsidR="00436B1A" w:rsidRDefault="00BD6E04" w:rsidP="00436B1A">
      <w:pPr>
        <w:pStyle w:val="Poetry"/>
      </w:pPr>
      <w:r>
        <w:t xml:space="preserve">He saw that flood of burning tears, </w:t>
      </w:r>
    </w:p>
    <w:p w14:paraId="46AA0E6B" w14:textId="379F471D" w:rsidR="00BD6E04" w:rsidRDefault="00BD6E04" w:rsidP="00436B1A">
      <w:pPr>
        <w:pStyle w:val="Poetry"/>
      </w:pPr>
      <w:r>
        <w:t>He saw that piteous mien.</w:t>
      </w:r>
    </w:p>
    <w:p w14:paraId="03F92318" w14:textId="77777777" w:rsidR="00436B1A" w:rsidRDefault="00BD6E04" w:rsidP="00436B1A">
      <w:pPr>
        <w:pStyle w:val="Poetry"/>
      </w:pPr>
      <w:r>
        <w:t xml:space="preserve">He yearned sweet comfort to afford, </w:t>
      </w:r>
    </w:p>
    <w:p w14:paraId="04F7F8F0" w14:textId="393D6930" w:rsidR="00BD6E04" w:rsidRDefault="00BD6E04" w:rsidP="00436B1A">
      <w:pPr>
        <w:pStyle w:val="Poetry"/>
      </w:pPr>
      <w:r>
        <w:t>He strove to soothe her pain;</w:t>
      </w:r>
    </w:p>
    <w:p w14:paraId="04B012DE" w14:textId="77777777" w:rsidR="00436B1A" w:rsidRDefault="00BD6E04" w:rsidP="00436B1A">
      <w:pPr>
        <w:pStyle w:val="Poetry"/>
        <w:rPr>
          <w:spacing w:val="-7"/>
        </w:rPr>
      </w:pPr>
      <w:r>
        <w:t xml:space="preserve">But to the brother of her </w:t>
      </w:r>
      <w:r>
        <w:rPr>
          <w:spacing w:val="-7"/>
        </w:rPr>
        <w:t xml:space="preserve">lord </w:t>
      </w:r>
    </w:p>
    <w:p w14:paraId="3815CF67" w14:textId="07C3FC3B" w:rsidR="00BD6E04" w:rsidRDefault="00BD6E04" w:rsidP="00436B1A">
      <w:pPr>
        <w:pStyle w:val="Poetry"/>
      </w:pPr>
      <w:r>
        <w:t>She spoke no word</w:t>
      </w:r>
      <w:r>
        <w:rPr>
          <w:spacing w:val="-8"/>
        </w:rPr>
        <w:t xml:space="preserve"> </w:t>
      </w:r>
      <w:r>
        <w:t>again.</w:t>
      </w:r>
    </w:p>
    <w:p w14:paraId="66FD38B8" w14:textId="77777777" w:rsidR="00436B1A" w:rsidRDefault="00BD6E04" w:rsidP="00436B1A">
      <w:pPr>
        <w:pStyle w:val="Poetry"/>
        <w:rPr>
          <w:spacing w:val="-3"/>
        </w:rPr>
      </w:pPr>
      <w:r>
        <w:t>His reverent hands once more he</w:t>
      </w:r>
      <w:r>
        <w:rPr>
          <w:spacing w:val="-26"/>
        </w:rPr>
        <w:t xml:space="preserve"> </w:t>
      </w:r>
      <w:r>
        <w:rPr>
          <w:spacing w:val="-3"/>
        </w:rPr>
        <w:t xml:space="preserve">raised, </w:t>
      </w:r>
    </w:p>
    <w:p w14:paraId="37C26F72" w14:textId="71D0814C" w:rsidR="00BD6E04" w:rsidRDefault="00BD6E04" w:rsidP="00436B1A">
      <w:pPr>
        <w:pStyle w:val="Poetry"/>
      </w:pPr>
      <w:r>
        <w:t>His head he slightly</w:t>
      </w:r>
      <w:r>
        <w:rPr>
          <w:spacing w:val="-3"/>
        </w:rPr>
        <w:t xml:space="preserve"> </w:t>
      </w:r>
      <w:r>
        <w:t>bent,</w:t>
      </w:r>
    </w:p>
    <w:p w14:paraId="110433DE" w14:textId="77777777" w:rsidR="00436B1A" w:rsidRDefault="00BD6E04" w:rsidP="00436B1A">
      <w:pPr>
        <w:pStyle w:val="Poetry"/>
      </w:pPr>
      <w:r>
        <w:t xml:space="preserve">Upon her face he sadly gazed, </w:t>
      </w:r>
    </w:p>
    <w:p w14:paraId="393A37C4" w14:textId="1B75CB47" w:rsidR="00BD6E04" w:rsidRDefault="00BD6E04" w:rsidP="00436B1A">
      <w:pPr>
        <w:pStyle w:val="Poetry"/>
      </w:pPr>
      <w:r>
        <w:t>And then toward Rama went.</w:t>
      </w:r>
    </w:p>
    <w:p w14:paraId="5255C7B3" w14:textId="77777777" w:rsidR="00BD6E04" w:rsidRDefault="00BD6E04" w:rsidP="00BD6E04">
      <w:pPr>
        <w:pStyle w:val="BodyText"/>
        <w:spacing w:before="11"/>
        <w:rPr>
          <w:sz w:val="35"/>
        </w:rPr>
      </w:pPr>
    </w:p>
    <w:p w14:paraId="4255A4D0" w14:textId="77777777" w:rsidR="00436B1A" w:rsidRDefault="00BD6E04" w:rsidP="00436B1A">
      <w:pPr>
        <w:pStyle w:val="Heading4"/>
      </w:pPr>
      <w:r>
        <w:t>Canto XLVI</w:t>
      </w:r>
    </w:p>
    <w:p w14:paraId="40A65891" w14:textId="2B3E77B7" w:rsidR="00436B1A" w:rsidRPr="00436B1A" w:rsidRDefault="00BD6E04" w:rsidP="00436B1A">
      <w:pPr>
        <w:pStyle w:val="Bodynoindent"/>
        <w:jc w:val="left"/>
        <w:rPr>
          <w:i/>
          <w:iCs/>
        </w:rPr>
      </w:pPr>
      <w:r w:rsidRPr="00436B1A">
        <w:rPr>
          <w:i/>
          <w:iCs/>
        </w:rPr>
        <w:t>The Guest.</w:t>
      </w:r>
    </w:p>
    <w:p w14:paraId="1E2EC1FF" w14:textId="4431AC28" w:rsidR="00436B1A" w:rsidRDefault="00436B1A" w:rsidP="00436B1A">
      <w:pPr>
        <w:pStyle w:val="Poetry"/>
      </w:pPr>
      <w:r>
        <w:t xml:space="preserve">The angry Lakshman scarce could brook </w:t>
      </w:r>
    </w:p>
    <w:p w14:paraId="09B4E506" w14:textId="44BA8FF6" w:rsidR="00BD6E04" w:rsidRDefault="00436B1A" w:rsidP="00436B1A">
      <w:pPr>
        <w:pStyle w:val="Poetry"/>
      </w:pPr>
      <w:r>
        <w:t>Her bitter words, her furious look.</w:t>
      </w:r>
    </w:p>
    <w:p w14:paraId="182F40DA" w14:textId="77777777" w:rsidR="00436B1A" w:rsidRDefault="00BD6E04" w:rsidP="00436B1A">
      <w:pPr>
        <w:pStyle w:val="Poetry"/>
      </w:pPr>
      <w:r>
        <w:lastRenderedPageBreak/>
        <w:t xml:space="preserve">With dark forebodings in his breast </w:t>
      </w:r>
    </w:p>
    <w:p w14:paraId="7BC2C914" w14:textId="4D8C3DE4" w:rsidR="00BD6E04" w:rsidRDefault="00BD6E04" w:rsidP="00436B1A">
      <w:pPr>
        <w:pStyle w:val="Poetry"/>
      </w:pPr>
      <w:r>
        <w:t>To Rama’s side he quickly pressed.</w:t>
      </w:r>
    </w:p>
    <w:p w14:paraId="57958B25" w14:textId="77777777" w:rsidR="00436B1A" w:rsidRDefault="00436B1A" w:rsidP="00436B1A">
      <w:pPr>
        <w:pStyle w:val="Poetry"/>
      </w:pPr>
    </w:p>
    <w:p w14:paraId="0DEFC2C5" w14:textId="77777777" w:rsidR="00436B1A" w:rsidRDefault="00BD6E04" w:rsidP="00436B1A">
      <w:pPr>
        <w:pStyle w:val="Poetry"/>
        <w:rPr>
          <w:spacing w:val="-5"/>
        </w:rPr>
      </w:pPr>
      <w:r>
        <w:t>Then ten necked Ravan saw the</w:t>
      </w:r>
      <w:r>
        <w:rPr>
          <w:spacing w:val="-25"/>
        </w:rPr>
        <w:t xml:space="preserve"> </w:t>
      </w:r>
      <w:r>
        <w:rPr>
          <w:spacing w:val="-5"/>
        </w:rPr>
        <w:t xml:space="preserve">time </w:t>
      </w:r>
    </w:p>
    <w:p w14:paraId="7020957C" w14:textId="77777777" w:rsidR="00436B1A" w:rsidRDefault="00BD6E04" w:rsidP="00436B1A">
      <w:pPr>
        <w:pStyle w:val="Poetry"/>
      </w:pPr>
      <w:r>
        <w:t xml:space="preserve">Propitious for his purposed crime. </w:t>
      </w:r>
    </w:p>
    <w:p w14:paraId="7AA9036A" w14:textId="420FB85D" w:rsidR="00BD6E04" w:rsidRDefault="00BD6E04" w:rsidP="00436B1A">
      <w:pPr>
        <w:pStyle w:val="Poetry"/>
      </w:pPr>
      <w:r>
        <w:t>A mendicant in guise he</w:t>
      </w:r>
      <w:r>
        <w:rPr>
          <w:spacing w:val="-4"/>
        </w:rPr>
        <w:t xml:space="preserve"> </w:t>
      </w:r>
      <w:r>
        <w:t>came</w:t>
      </w:r>
    </w:p>
    <w:p w14:paraId="64979136" w14:textId="77777777" w:rsidR="00436B1A" w:rsidRDefault="00BD6E04" w:rsidP="00436B1A">
      <w:pPr>
        <w:pStyle w:val="Poetry"/>
      </w:pPr>
      <w:r>
        <w:t xml:space="preserve">And stood before the Maithil dame. </w:t>
      </w:r>
    </w:p>
    <w:p w14:paraId="1E37588C" w14:textId="77777777" w:rsidR="00436B1A" w:rsidRDefault="00BD6E04" w:rsidP="00436B1A">
      <w:pPr>
        <w:pStyle w:val="Poetry"/>
      </w:pPr>
      <w:r>
        <w:t xml:space="preserve">His garb was red, with tufted hair </w:t>
      </w:r>
    </w:p>
    <w:p w14:paraId="40F50327" w14:textId="25AAA2E1" w:rsidR="00BD6E04" w:rsidRDefault="00BD6E04" w:rsidP="00436B1A">
      <w:pPr>
        <w:pStyle w:val="Poetry"/>
      </w:pPr>
      <w:r>
        <w:t>And sandalled feet a shade he bare,</w:t>
      </w:r>
    </w:p>
    <w:p w14:paraId="375337D9" w14:textId="77777777" w:rsidR="00436B1A" w:rsidRDefault="00BD6E04" w:rsidP="00436B1A">
      <w:pPr>
        <w:pStyle w:val="Poetry"/>
      </w:pPr>
      <w:r>
        <w:t xml:space="preserve">And from the fiend’s left shoulder slung </w:t>
      </w:r>
    </w:p>
    <w:p w14:paraId="1286BC92" w14:textId="4C4CBF49" w:rsidR="00BD6E04" w:rsidRDefault="00BD6E04" w:rsidP="00436B1A">
      <w:pPr>
        <w:pStyle w:val="Poetry"/>
      </w:pPr>
      <w:r>
        <w:t>A staff and water-vessel hung.</w:t>
      </w:r>
    </w:p>
    <w:p w14:paraId="55FCF8DE" w14:textId="77777777" w:rsidR="00BD6E04" w:rsidRDefault="00BD6E04" w:rsidP="00436B1A">
      <w:pPr>
        <w:pStyle w:val="Poetry"/>
      </w:pPr>
      <w:r>
        <w:t>Near to the lovely dame he</w:t>
      </w:r>
      <w:r>
        <w:rPr>
          <w:spacing w:val="-21"/>
        </w:rPr>
        <w:t xml:space="preserve"> </w:t>
      </w:r>
      <w:r>
        <w:rPr>
          <w:spacing w:val="-4"/>
        </w:rPr>
        <w:t>drew,</w:t>
      </w:r>
    </w:p>
    <w:p w14:paraId="20C5FECE" w14:textId="77777777" w:rsidR="00436B1A" w:rsidRDefault="00BD6E04" w:rsidP="00436B1A">
      <w:pPr>
        <w:pStyle w:val="Poetry"/>
        <w:rPr>
          <w:spacing w:val="-7"/>
        </w:rPr>
      </w:pPr>
      <w:r>
        <w:t xml:space="preserve">While both the chiefs were far from </w:t>
      </w:r>
      <w:r>
        <w:rPr>
          <w:spacing w:val="-7"/>
        </w:rPr>
        <w:t xml:space="preserve">view, </w:t>
      </w:r>
    </w:p>
    <w:p w14:paraId="64E42F98" w14:textId="0E9261FE" w:rsidR="00BD6E04" w:rsidRDefault="00BD6E04" w:rsidP="00436B1A">
      <w:pPr>
        <w:pStyle w:val="Poetry"/>
      </w:pPr>
      <w:r>
        <w:t>As darkness takes the evening</w:t>
      </w:r>
      <w:r>
        <w:rPr>
          <w:spacing w:val="-4"/>
        </w:rPr>
        <w:t xml:space="preserve"> </w:t>
      </w:r>
      <w:r>
        <w:t>air</w:t>
      </w:r>
    </w:p>
    <w:p w14:paraId="5BF22277" w14:textId="77777777" w:rsidR="00436B1A" w:rsidRDefault="00BD6E04" w:rsidP="00436B1A">
      <w:pPr>
        <w:pStyle w:val="Poetry"/>
        <w:rPr>
          <w:spacing w:val="-5"/>
        </w:rPr>
      </w:pPr>
      <w:r>
        <w:t xml:space="preserve">When neither sun nor moon is </w:t>
      </w:r>
      <w:r>
        <w:rPr>
          <w:spacing w:val="-5"/>
        </w:rPr>
        <w:t xml:space="preserve">there. </w:t>
      </w:r>
    </w:p>
    <w:p w14:paraId="2102B6FB" w14:textId="66CCDAC8" w:rsidR="00BD6E04" w:rsidRDefault="00BD6E04" w:rsidP="00436B1A">
      <w:pPr>
        <w:pStyle w:val="Poetry"/>
      </w:pPr>
      <w:r>
        <w:rPr>
          <w:spacing w:val="-3"/>
        </w:rPr>
        <w:t xml:space="preserve">He </w:t>
      </w:r>
      <w:r>
        <w:t>bent his eye upon the</w:t>
      </w:r>
      <w:r>
        <w:rPr>
          <w:spacing w:val="-3"/>
        </w:rPr>
        <w:t xml:space="preserve"> </w:t>
      </w:r>
      <w:r>
        <w:t>dame,</w:t>
      </w:r>
    </w:p>
    <w:p w14:paraId="00329015" w14:textId="77777777" w:rsidR="00BD6E04" w:rsidRDefault="00BD6E04" w:rsidP="00436B1A">
      <w:pPr>
        <w:pStyle w:val="Poetry"/>
      </w:pPr>
      <w:r>
        <w:t xml:space="preserve">A princess </w:t>
      </w:r>
      <w:r>
        <w:rPr>
          <w:spacing w:val="-4"/>
        </w:rPr>
        <w:t xml:space="preserve">fair, </w:t>
      </w:r>
      <w:r>
        <w:t>of spotless</w:t>
      </w:r>
      <w:r>
        <w:rPr>
          <w:spacing w:val="-8"/>
        </w:rPr>
        <w:t xml:space="preserve"> </w:t>
      </w:r>
      <w:r>
        <w:t>fame:</w:t>
      </w:r>
    </w:p>
    <w:p w14:paraId="57F24BDA" w14:textId="77777777" w:rsidR="00436B1A" w:rsidRDefault="00BD6E04" w:rsidP="00436B1A">
      <w:pPr>
        <w:pStyle w:val="Poetry"/>
        <w:rPr>
          <w:spacing w:val="-9"/>
        </w:rPr>
      </w:pPr>
      <w:r>
        <w:t xml:space="preserve">So might some baleful planet </w:t>
      </w:r>
      <w:r>
        <w:rPr>
          <w:spacing w:val="-9"/>
        </w:rPr>
        <w:t xml:space="preserve">be </w:t>
      </w:r>
    </w:p>
    <w:p w14:paraId="236C76DA" w14:textId="68BE120E" w:rsidR="00436B1A" w:rsidRDefault="00BD6E04" w:rsidP="00436B1A">
      <w:pPr>
        <w:pStyle w:val="Poetry"/>
        <w:rPr>
          <w:position w:val="7"/>
          <w:sz w:val="13"/>
        </w:rPr>
      </w:pPr>
      <w:r>
        <w:t>Near Moon-forsaken Rohini.</w:t>
      </w:r>
      <w:r w:rsidR="00436B1A">
        <w:rPr>
          <w:rStyle w:val="FootnoteReference"/>
        </w:rPr>
        <w:footnoteReference w:id="24"/>
      </w:r>
      <w:r>
        <w:rPr>
          <w:position w:val="7"/>
          <w:sz w:val="13"/>
        </w:rPr>
        <w:t xml:space="preserve"> </w:t>
      </w:r>
    </w:p>
    <w:p w14:paraId="79CCC56E" w14:textId="77777777" w:rsidR="00436B1A" w:rsidRDefault="00BD6E04" w:rsidP="00436B1A">
      <w:pPr>
        <w:pStyle w:val="Poetry"/>
        <w:rPr>
          <w:spacing w:val="-4"/>
        </w:rPr>
      </w:pPr>
      <w:r>
        <w:t>As the fierce tyrant nearer</w:t>
      </w:r>
      <w:r>
        <w:rPr>
          <w:spacing w:val="-23"/>
        </w:rPr>
        <w:t xml:space="preserve"> </w:t>
      </w:r>
      <w:r>
        <w:rPr>
          <w:spacing w:val="-4"/>
        </w:rPr>
        <w:t>drew,</w:t>
      </w:r>
    </w:p>
    <w:p w14:paraId="2ECE2163" w14:textId="27D036A3" w:rsidR="00BD6E04" w:rsidRDefault="00BD6E04" w:rsidP="00436B1A">
      <w:pPr>
        <w:pStyle w:val="Poetry"/>
      </w:pPr>
      <w:r>
        <w:t>The</w:t>
      </w:r>
      <w:r>
        <w:rPr>
          <w:spacing w:val="-9"/>
        </w:rPr>
        <w:t xml:space="preserve"> </w:t>
      </w:r>
      <w:r>
        <w:t>trees</w:t>
      </w:r>
      <w:r>
        <w:rPr>
          <w:spacing w:val="-8"/>
        </w:rPr>
        <w:t xml:space="preserve"> </w:t>
      </w:r>
      <w:r>
        <w:t>in</w:t>
      </w:r>
      <w:r>
        <w:rPr>
          <w:spacing w:val="-8"/>
        </w:rPr>
        <w:t xml:space="preserve"> </w:t>
      </w:r>
      <w:r>
        <w:t>Janasthan</w:t>
      </w:r>
      <w:r>
        <w:rPr>
          <w:spacing w:val="-8"/>
        </w:rPr>
        <w:t xml:space="preserve"> </w:t>
      </w:r>
      <w:r>
        <w:t>that</w:t>
      </w:r>
      <w:r>
        <w:rPr>
          <w:spacing w:val="-8"/>
        </w:rPr>
        <w:t xml:space="preserve"> </w:t>
      </w:r>
      <w:r>
        <w:t>grew</w:t>
      </w:r>
    </w:p>
    <w:p w14:paraId="202F2D02" w14:textId="77777777" w:rsidR="00436B1A" w:rsidRDefault="00BD6E04" w:rsidP="00436B1A">
      <w:pPr>
        <w:pStyle w:val="Poetry"/>
      </w:pPr>
      <w:r>
        <w:rPr>
          <w:spacing w:val="-6"/>
        </w:rPr>
        <w:t xml:space="preserve">Waved </w:t>
      </w:r>
      <w:r>
        <w:t xml:space="preserve">not a leaf for fear and woe, </w:t>
      </w:r>
    </w:p>
    <w:p w14:paraId="0C60EB6A" w14:textId="77777777" w:rsidR="00436B1A" w:rsidRDefault="00BD6E04" w:rsidP="00436B1A">
      <w:pPr>
        <w:pStyle w:val="Poetry"/>
        <w:rPr>
          <w:spacing w:val="-5"/>
        </w:rPr>
      </w:pPr>
      <w:r>
        <w:t xml:space="preserve">And the hushed wind forbore to </w:t>
      </w:r>
      <w:r>
        <w:rPr>
          <w:spacing w:val="-5"/>
        </w:rPr>
        <w:t xml:space="preserve">blow. </w:t>
      </w:r>
    </w:p>
    <w:p w14:paraId="34E3AFCE" w14:textId="4CDE6F4E" w:rsidR="00BD6E04" w:rsidRDefault="00BD6E04" w:rsidP="00436B1A">
      <w:pPr>
        <w:pStyle w:val="Poetry"/>
      </w:pPr>
      <w:r>
        <w:rPr>
          <w:spacing w:val="-3"/>
        </w:rPr>
        <w:t xml:space="preserve">Godavari’s </w:t>
      </w:r>
      <w:r>
        <w:t>waters as they fled,</w:t>
      </w:r>
    </w:p>
    <w:p w14:paraId="4F02056E" w14:textId="77777777" w:rsidR="00436B1A" w:rsidRDefault="00BD6E04" w:rsidP="00436B1A">
      <w:pPr>
        <w:pStyle w:val="Poetry"/>
        <w:rPr>
          <w:spacing w:val="-6"/>
        </w:rPr>
      </w:pPr>
      <w:r>
        <w:t xml:space="preserve">Saw his fierce eye-balls flashing </w:t>
      </w:r>
      <w:r>
        <w:rPr>
          <w:spacing w:val="-6"/>
        </w:rPr>
        <w:t xml:space="preserve">red, </w:t>
      </w:r>
    </w:p>
    <w:p w14:paraId="13E8B36B" w14:textId="77777777" w:rsidR="00436B1A" w:rsidRDefault="00BD6E04" w:rsidP="00436B1A">
      <w:pPr>
        <w:pStyle w:val="Poetry"/>
        <w:rPr>
          <w:spacing w:val="-7"/>
        </w:rPr>
      </w:pPr>
      <w:r>
        <w:t xml:space="preserve">And from each swiftly-gliding </w:t>
      </w:r>
      <w:r>
        <w:rPr>
          <w:spacing w:val="-7"/>
        </w:rPr>
        <w:t xml:space="preserve">wave </w:t>
      </w:r>
    </w:p>
    <w:p w14:paraId="1DDC35B9" w14:textId="1B973C15" w:rsidR="00BD6E04" w:rsidRDefault="00BD6E04" w:rsidP="00436B1A">
      <w:pPr>
        <w:pStyle w:val="Poetry"/>
      </w:pPr>
      <w:r>
        <w:t>A melancholy murmur gave.</w:t>
      </w:r>
    </w:p>
    <w:p w14:paraId="36111F31" w14:textId="77777777" w:rsidR="00436B1A" w:rsidRDefault="00BD6E04" w:rsidP="00436B1A">
      <w:pPr>
        <w:pStyle w:val="Poetry"/>
      </w:pPr>
      <w:r>
        <w:t xml:space="preserve">Then Ravan, when his eager eye </w:t>
      </w:r>
    </w:p>
    <w:p w14:paraId="2691A639" w14:textId="77777777" w:rsidR="00436B1A" w:rsidRDefault="00BD6E04" w:rsidP="00436B1A">
      <w:pPr>
        <w:pStyle w:val="Poetry"/>
        <w:rPr>
          <w:spacing w:val="-3"/>
        </w:rPr>
      </w:pPr>
      <w:r>
        <w:t xml:space="preserve">Beheld the longed-for moment </w:t>
      </w:r>
      <w:r>
        <w:rPr>
          <w:spacing w:val="-3"/>
        </w:rPr>
        <w:t xml:space="preserve">nigh, </w:t>
      </w:r>
    </w:p>
    <w:p w14:paraId="2405C36A" w14:textId="49E663DB" w:rsidR="00BD6E04" w:rsidRDefault="00BD6E04" w:rsidP="00436B1A">
      <w:pPr>
        <w:pStyle w:val="Poetry"/>
      </w:pPr>
      <w:r>
        <w:t xml:space="preserve">In </w:t>
      </w:r>
      <w:r>
        <w:rPr>
          <w:spacing w:val="-4"/>
        </w:rPr>
        <w:t xml:space="preserve">mendicant’s </w:t>
      </w:r>
      <w:r>
        <w:t>apparel</w:t>
      </w:r>
      <w:r>
        <w:rPr>
          <w:spacing w:val="1"/>
        </w:rPr>
        <w:t xml:space="preserve"> </w:t>
      </w:r>
      <w:r>
        <w:t>dressed</w:t>
      </w:r>
    </w:p>
    <w:p w14:paraId="43337562" w14:textId="77777777" w:rsidR="00436B1A" w:rsidRDefault="00BD6E04" w:rsidP="00436B1A">
      <w:pPr>
        <w:pStyle w:val="Poetry"/>
      </w:pPr>
      <w:r>
        <w:t>Near to the Maithil lady</w:t>
      </w:r>
      <w:r>
        <w:rPr>
          <w:spacing w:val="-25"/>
        </w:rPr>
        <w:t xml:space="preserve"> </w:t>
      </w:r>
      <w:r>
        <w:t xml:space="preserve">pressed. </w:t>
      </w:r>
    </w:p>
    <w:p w14:paraId="0C267EBF" w14:textId="3CA28E22" w:rsidR="00BD6E04" w:rsidRDefault="00BD6E04" w:rsidP="00436B1A">
      <w:pPr>
        <w:pStyle w:val="Poetry"/>
      </w:pPr>
      <w:r>
        <w:t>In holy guise, a fiend</w:t>
      </w:r>
      <w:r>
        <w:rPr>
          <w:spacing w:val="-19"/>
        </w:rPr>
        <w:t xml:space="preserve"> </w:t>
      </w:r>
      <w:r>
        <w:t>abhorred,</w:t>
      </w:r>
    </w:p>
    <w:p w14:paraId="175BD5CB" w14:textId="77777777" w:rsidR="00436B1A" w:rsidRPr="004E7E09" w:rsidRDefault="00BD6E04" w:rsidP="00436B1A">
      <w:pPr>
        <w:pStyle w:val="Poetry"/>
      </w:pPr>
      <w:r w:rsidRPr="004E7E09">
        <w:lastRenderedPageBreak/>
        <w:t xml:space="preserve">He found her mourning for her lord. </w:t>
      </w:r>
    </w:p>
    <w:p w14:paraId="701F0C15" w14:textId="47EDF0E0" w:rsidR="00436B1A" w:rsidRPr="004E7E09" w:rsidRDefault="00BD6E04" w:rsidP="00436B1A">
      <w:pPr>
        <w:pStyle w:val="Poetry"/>
      </w:pPr>
      <w:r w:rsidRPr="004E7E09">
        <w:t>Thus threatening draws Śaniśchar</w:t>
      </w:r>
      <w:r w:rsidR="00436B1A" w:rsidRPr="004E7E09">
        <w:rPr>
          <w:rStyle w:val="FootnoteReference"/>
        </w:rPr>
        <w:footnoteReference w:id="25"/>
      </w:r>
      <w:r w:rsidR="00436B1A" w:rsidRPr="004E7E09">
        <w:t xml:space="preserve"> </w:t>
      </w:r>
      <w:r w:rsidRPr="004E7E09">
        <w:t xml:space="preserve">nigh </w:t>
      </w:r>
    </w:p>
    <w:p w14:paraId="3BD91292" w14:textId="1EA4C018" w:rsidR="00BD6E04" w:rsidRPr="004E7E09" w:rsidRDefault="00BD6E04" w:rsidP="00436B1A">
      <w:pPr>
        <w:pStyle w:val="Poetry"/>
      </w:pPr>
      <w:r w:rsidRPr="004E7E09">
        <w:t>To Chitra</w:t>
      </w:r>
      <w:r w:rsidR="00436B1A" w:rsidRPr="004E7E09">
        <w:rPr>
          <w:rStyle w:val="FootnoteReference"/>
        </w:rPr>
        <w:footnoteReference w:id="26"/>
      </w:r>
      <w:r w:rsidR="00436B1A" w:rsidRPr="004E7E09">
        <w:t xml:space="preserve"> </w:t>
      </w:r>
      <w:r w:rsidRPr="004E7E09">
        <w:t>in the evening sky;</w:t>
      </w:r>
    </w:p>
    <w:p w14:paraId="3A9FBE56" w14:textId="77777777" w:rsidR="00436B1A" w:rsidRPr="004E7E09" w:rsidRDefault="00BD6E04" w:rsidP="00436B1A">
      <w:pPr>
        <w:pStyle w:val="Poetry"/>
      </w:pPr>
      <w:r w:rsidRPr="004E7E09">
        <w:t xml:space="preserve">Thus the deep well by grass concealed </w:t>
      </w:r>
    </w:p>
    <w:p w14:paraId="7F99BDBE" w14:textId="77777777" w:rsidR="00436B1A" w:rsidRPr="004E7E09" w:rsidRDefault="00BD6E04" w:rsidP="00436B1A">
      <w:pPr>
        <w:pStyle w:val="Poetry"/>
      </w:pPr>
      <w:r w:rsidRPr="004E7E09">
        <w:rPr>
          <w:spacing w:val="-7"/>
        </w:rPr>
        <w:t xml:space="preserve">Yawns </w:t>
      </w:r>
      <w:r w:rsidRPr="004E7E09">
        <w:t xml:space="preserve">treacherous in the verdant field. </w:t>
      </w:r>
    </w:p>
    <w:p w14:paraId="55B98D0A" w14:textId="77777777" w:rsidR="00436B1A" w:rsidRPr="004E7E09" w:rsidRDefault="00BD6E04" w:rsidP="00436B1A">
      <w:pPr>
        <w:pStyle w:val="Poetry"/>
      </w:pPr>
      <w:r w:rsidRPr="004E7E09">
        <w:rPr>
          <w:spacing w:val="-3"/>
        </w:rPr>
        <w:t xml:space="preserve">He </w:t>
      </w:r>
      <w:r w:rsidRPr="004E7E09">
        <w:t xml:space="preserve">stood and looked upon the dame </w:t>
      </w:r>
    </w:p>
    <w:p w14:paraId="11AA32D3" w14:textId="48112B5E" w:rsidR="00BD6E04" w:rsidRPr="004E7E09" w:rsidRDefault="00BD6E04" w:rsidP="00436B1A">
      <w:pPr>
        <w:pStyle w:val="Poetry"/>
      </w:pPr>
      <w:r w:rsidRPr="004E7E09">
        <w:t>Of Rama, queen of spotless fame</w:t>
      </w:r>
    </w:p>
    <w:p w14:paraId="0FB2D95D" w14:textId="77777777" w:rsidR="00436B1A" w:rsidRPr="004E7E09" w:rsidRDefault="00BD6E04" w:rsidP="00436B1A">
      <w:pPr>
        <w:pStyle w:val="Poetry"/>
      </w:pPr>
      <w:r w:rsidRPr="004E7E09">
        <w:t xml:space="preserve">With her bright teeth and each fair limb </w:t>
      </w:r>
    </w:p>
    <w:p w14:paraId="2F23F6A8" w14:textId="77777777" w:rsidR="00436B1A" w:rsidRPr="004E7E09" w:rsidRDefault="00BD6E04" w:rsidP="00436B1A">
      <w:pPr>
        <w:pStyle w:val="Poetry"/>
      </w:pPr>
      <w:r w:rsidRPr="004E7E09">
        <w:t xml:space="preserve">Like the full moon she seemed to him, </w:t>
      </w:r>
    </w:p>
    <w:p w14:paraId="496C7C94" w14:textId="5B498945" w:rsidR="00BD6E04" w:rsidRPr="004E7E09" w:rsidRDefault="00BD6E04" w:rsidP="00436B1A">
      <w:pPr>
        <w:pStyle w:val="Poetry"/>
      </w:pPr>
      <w:r w:rsidRPr="004E7E09">
        <w:t>Sitting within her leafy cot,</w:t>
      </w:r>
    </w:p>
    <w:p w14:paraId="34750AF0" w14:textId="77777777" w:rsidR="00436B1A" w:rsidRPr="004E7E09" w:rsidRDefault="00BD6E04" w:rsidP="00436B1A">
      <w:pPr>
        <w:pStyle w:val="Poetry"/>
      </w:pPr>
      <w:r w:rsidRPr="004E7E09">
        <w:t xml:space="preserve">Weeping for woe that left her not. </w:t>
      </w:r>
    </w:p>
    <w:p w14:paraId="47E8D2CB" w14:textId="77777777" w:rsidR="00436B1A" w:rsidRPr="004E7E09" w:rsidRDefault="00BD6E04" w:rsidP="00436B1A">
      <w:pPr>
        <w:pStyle w:val="Poetry"/>
      </w:pPr>
      <w:r w:rsidRPr="004E7E09">
        <w:t xml:space="preserve">Thus, while with joy his pulses beat, </w:t>
      </w:r>
    </w:p>
    <w:p w14:paraId="61F40EE2" w14:textId="09316B2A" w:rsidR="00BD6E04" w:rsidRPr="004E7E09" w:rsidRDefault="00BD6E04" w:rsidP="00436B1A">
      <w:pPr>
        <w:pStyle w:val="Poetry"/>
      </w:pPr>
      <w:r w:rsidRPr="004E7E09">
        <w:t>He saw her in her lone retreat,</w:t>
      </w:r>
    </w:p>
    <w:p w14:paraId="6E7A0D72" w14:textId="77777777" w:rsidR="00436B1A" w:rsidRPr="004E7E09" w:rsidRDefault="00BD6E04" w:rsidP="00436B1A">
      <w:pPr>
        <w:pStyle w:val="Poetry"/>
      </w:pPr>
      <w:r w:rsidRPr="004E7E09">
        <w:t xml:space="preserve">Eyed like the lotus, fair to view </w:t>
      </w:r>
    </w:p>
    <w:p w14:paraId="6AEBDB20" w14:textId="49EB99DA" w:rsidR="00BD6E04" w:rsidRPr="004E7E09" w:rsidRDefault="00BD6E04" w:rsidP="00436B1A">
      <w:pPr>
        <w:pStyle w:val="Poetry"/>
      </w:pPr>
      <w:r w:rsidRPr="004E7E09">
        <w:t>In silken robes of amber hue.</w:t>
      </w:r>
    </w:p>
    <w:p w14:paraId="746D2575" w14:textId="77777777" w:rsidR="00436B1A" w:rsidRPr="004E7E09" w:rsidRDefault="00BD6E04" w:rsidP="00436B1A">
      <w:pPr>
        <w:pStyle w:val="Poetry"/>
      </w:pPr>
      <w:r w:rsidRPr="004E7E09">
        <w:t xml:space="preserve">Pierced to the core by Kama’s dart </w:t>
      </w:r>
    </w:p>
    <w:p w14:paraId="131CACFD" w14:textId="77777777" w:rsidR="00436B1A" w:rsidRPr="004E7E09" w:rsidRDefault="00BD6E04" w:rsidP="00436B1A">
      <w:pPr>
        <w:pStyle w:val="Poetry"/>
      </w:pPr>
      <w:r w:rsidRPr="004E7E09">
        <w:t xml:space="preserve">He murmured texts with lying art, </w:t>
      </w:r>
    </w:p>
    <w:p w14:paraId="01C44BB3" w14:textId="77777777" w:rsidR="00436B1A" w:rsidRPr="004E7E09" w:rsidRDefault="00BD6E04" w:rsidP="00436B1A">
      <w:pPr>
        <w:pStyle w:val="Poetry"/>
      </w:pPr>
      <w:r w:rsidRPr="004E7E09">
        <w:t xml:space="preserve">And questioned with a soft address </w:t>
      </w:r>
    </w:p>
    <w:p w14:paraId="75425175" w14:textId="4E252333" w:rsidR="00BD6E04" w:rsidRPr="004E7E09" w:rsidRDefault="00BD6E04" w:rsidP="00436B1A">
      <w:pPr>
        <w:pStyle w:val="Poetry"/>
      </w:pPr>
      <w:r w:rsidRPr="004E7E09">
        <w:t>The lady in her loneliness.</w:t>
      </w:r>
    </w:p>
    <w:p w14:paraId="19621D1A" w14:textId="77777777" w:rsidR="00436B1A" w:rsidRPr="004E7E09" w:rsidRDefault="00BD6E04" w:rsidP="00436B1A">
      <w:pPr>
        <w:pStyle w:val="Poetry"/>
      </w:pPr>
      <w:r w:rsidRPr="004E7E09">
        <w:t>The fiend essayed with gentle speech T</w:t>
      </w:r>
    </w:p>
    <w:p w14:paraId="6869DEB2" w14:textId="77777777" w:rsidR="00436B1A" w:rsidRPr="004E7E09" w:rsidRDefault="00BD6E04" w:rsidP="00436B1A">
      <w:pPr>
        <w:pStyle w:val="Poetry"/>
      </w:pPr>
      <w:r w:rsidRPr="004E7E09">
        <w:t xml:space="preserve">he heart of that fair dame to reach, </w:t>
      </w:r>
    </w:p>
    <w:p w14:paraId="6EEFC0D8" w14:textId="2D0C9AE1" w:rsidR="00BD6E04" w:rsidRPr="004E7E09" w:rsidRDefault="00BD6E04" w:rsidP="00436B1A">
      <w:pPr>
        <w:pStyle w:val="Poetry"/>
      </w:pPr>
      <w:r w:rsidRPr="004E7E09">
        <w:t>Pride of the worlds, like Beauty’s Queen</w:t>
      </w:r>
    </w:p>
    <w:p w14:paraId="7EC60B69" w14:textId="77777777" w:rsidR="00BD6E04" w:rsidRPr="004E7E09" w:rsidRDefault="00BD6E04" w:rsidP="00436B1A">
      <w:pPr>
        <w:pStyle w:val="Poetry"/>
      </w:pPr>
      <w:r w:rsidRPr="004E7E09">
        <w:t>Without her darling lotus seen:</w:t>
      </w:r>
    </w:p>
    <w:p w14:paraId="72BE0964" w14:textId="77777777" w:rsidR="00436B1A" w:rsidRPr="004E7E09" w:rsidRDefault="00436B1A" w:rsidP="00436B1A">
      <w:pPr>
        <w:pStyle w:val="Poetry"/>
        <w:rPr>
          <w:spacing w:val="-4"/>
        </w:rPr>
      </w:pPr>
    </w:p>
    <w:p w14:paraId="3299FDAD" w14:textId="77777777" w:rsidR="00436B1A" w:rsidRDefault="00BD6E04" w:rsidP="00436B1A">
      <w:pPr>
        <w:pStyle w:val="Poetry"/>
        <w:rPr>
          <w:spacing w:val="-3"/>
        </w:rPr>
      </w:pPr>
      <w:r>
        <w:rPr>
          <w:spacing w:val="-4"/>
        </w:rPr>
        <w:t xml:space="preserve">“O </w:t>
      </w:r>
      <w:r>
        <w:t xml:space="preserve">thou whose silken robes </w:t>
      </w:r>
      <w:r>
        <w:rPr>
          <w:spacing w:val="-3"/>
        </w:rPr>
        <w:t xml:space="preserve">enfold </w:t>
      </w:r>
    </w:p>
    <w:p w14:paraId="673AC5A4" w14:textId="77777777" w:rsidR="00436B1A" w:rsidRDefault="00BD6E04" w:rsidP="00436B1A">
      <w:pPr>
        <w:pStyle w:val="Poetry"/>
      </w:pPr>
      <w:r>
        <w:t xml:space="preserve">A form more fair than finest gold, </w:t>
      </w:r>
    </w:p>
    <w:p w14:paraId="0EB0BF8C" w14:textId="58A5AF16" w:rsidR="00BD6E04" w:rsidRDefault="00BD6E04" w:rsidP="00436B1A">
      <w:pPr>
        <w:pStyle w:val="Poetry"/>
      </w:pPr>
      <w:r>
        <w:rPr>
          <w:spacing w:val="-3"/>
        </w:rPr>
        <w:t xml:space="preserve">With </w:t>
      </w:r>
      <w:r>
        <w:t>lotus garland on thy head,</w:t>
      </w:r>
    </w:p>
    <w:p w14:paraId="7658A86A" w14:textId="77777777" w:rsidR="00436B1A" w:rsidRDefault="00BD6E04" w:rsidP="00436B1A">
      <w:pPr>
        <w:pStyle w:val="Poetry"/>
      </w:pPr>
      <w:r>
        <w:t xml:space="preserve">Like a sweet spring with bloom o’erspread, </w:t>
      </w:r>
    </w:p>
    <w:p w14:paraId="7232C3C3" w14:textId="77777777" w:rsidR="00436B1A" w:rsidRDefault="00BD6E04" w:rsidP="00436B1A">
      <w:pPr>
        <w:pStyle w:val="Poetry"/>
      </w:pPr>
      <w:r>
        <w:t>Who art thou, fair one, what thy name,</w:t>
      </w:r>
    </w:p>
    <w:p w14:paraId="2DB10FD7" w14:textId="6BD360DE" w:rsidR="00BD6E04" w:rsidRDefault="00BD6E04" w:rsidP="00436B1A">
      <w:pPr>
        <w:pStyle w:val="Poetry"/>
      </w:pPr>
      <w:r>
        <w:t>Beauty, or Honour, Fortune, Fame,</w:t>
      </w:r>
    </w:p>
    <w:p w14:paraId="5E87E97F" w14:textId="77777777" w:rsidR="00436B1A" w:rsidRDefault="00BD6E04" w:rsidP="00436B1A">
      <w:pPr>
        <w:pStyle w:val="Poetry"/>
      </w:pPr>
      <w:r>
        <w:t xml:space="preserve">Spirit, or nymph, or Queen of love </w:t>
      </w:r>
    </w:p>
    <w:p w14:paraId="1C34E4F6" w14:textId="77777777" w:rsidR="00436B1A" w:rsidRDefault="00BD6E04" w:rsidP="00436B1A">
      <w:pPr>
        <w:pStyle w:val="Poetry"/>
      </w:pPr>
      <w:r>
        <w:lastRenderedPageBreak/>
        <w:t xml:space="preserve">Descended from thy home above? </w:t>
      </w:r>
    </w:p>
    <w:p w14:paraId="2A462C25" w14:textId="77777777" w:rsidR="00436B1A" w:rsidRDefault="00BD6E04" w:rsidP="00436B1A">
      <w:pPr>
        <w:pStyle w:val="Poetry"/>
      </w:pPr>
      <w:r>
        <w:t xml:space="preserve">Bright as the dazzling jasmine shine </w:t>
      </w:r>
    </w:p>
    <w:p w14:paraId="7C539B9D" w14:textId="77777777" w:rsidR="00436B1A" w:rsidRDefault="00BD6E04" w:rsidP="00436B1A">
      <w:pPr>
        <w:pStyle w:val="Poetry"/>
      </w:pPr>
      <w:r>
        <w:t xml:space="preserve">Thy small square teeth in level line. </w:t>
      </w:r>
    </w:p>
    <w:p w14:paraId="7CB9647F" w14:textId="61184D1F" w:rsidR="00BD6E04" w:rsidRDefault="00BD6E04" w:rsidP="00436B1A">
      <w:pPr>
        <w:pStyle w:val="Poetry"/>
      </w:pPr>
      <w:r>
        <w:t>Like two black stars aglow with light</w:t>
      </w:r>
    </w:p>
    <w:p w14:paraId="5ECF1B76" w14:textId="77777777" w:rsidR="00436B1A" w:rsidRDefault="00BD6E04" w:rsidP="00436B1A">
      <w:pPr>
        <w:pStyle w:val="Poetry"/>
        <w:rPr>
          <w:spacing w:val="-3"/>
        </w:rPr>
      </w:pPr>
      <w:r>
        <w:t xml:space="preserve">Thine eyes are large and pure and </w:t>
      </w:r>
      <w:r>
        <w:rPr>
          <w:spacing w:val="-3"/>
        </w:rPr>
        <w:t xml:space="preserve">bright. </w:t>
      </w:r>
    </w:p>
    <w:p w14:paraId="7BDA96D3" w14:textId="77777777" w:rsidR="00436B1A" w:rsidRDefault="00BD6E04" w:rsidP="00436B1A">
      <w:pPr>
        <w:pStyle w:val="Poetry"/>
      </w:pPr>
      <w:r>
        <w:t xml:space="preserve">Thy charms of smile and teeth and hair </w:t>
      </w:r>
    </w:p>
    <w:p w14:paraId="237CAC00" w14:textId="77777777" w:rsidR="00436B1A" w:rsidRDefault="00BD6E04" w:rsidP="00436B1A">
      <w:pPr>
        <w:pStyle w:val="Poetry"/>
        <w:rPr>
          <w:spacing w:val="-4"/>
        </w:rPr>
      </w:pPr>
      <w:r>
        <w:t xml:space="preserve">And winning eyes, O thou most </w:t>
      </w:r>
      <w:r>
        <w:rPr>
          <w:spacing w:val="-4"/>
        </w:rPr>
        <w:t xml:space="preserve">fair, </w:t>
      </w:r>
    </w:p>
    <w:p w14:paraId="6F516195" w14:textId="0BD91EBB" w:rsidR="00BD6E04" w:rsidRDefault="00BD6E04" w:rsidP="00436B1A">
      <w:pPr>
        <w:pStyle w:val="Poetry"/>
      </w:pPr>
      <w:r>
        <w:t xml:space="preserve">Steal all </w:t>
      </w:r>
      <w:r>
        <w:rPr>
          <w:spacing w:val="-3"/>
        </w:rPr>
        <w:t xml:space="preserve">my </w:t>
      </w:r>
      <w:r>
        <w:t>spirit, as the flow</w:t>
      </w:r>
    </w:p>
    <w:p w14:paraId="20197E4D" w14:textId="77777777" w:rsidR="00BD6E04" w:rsidRDefault="00BD6E04" w:rsidP="00436B1A">
      <w:pPr>
        <w:pStyle w:val="Poetry"/>
      </w:pPr>
      <w:r>
        <w:t>Of rivers mines the bank below.</w:t>
      </w:r>
    </w:p>
    <w:p w14:paraId="0EEAB8F3" w14:textId="77777777" w:rsidR="00436B1A" w:rsidRDefault="00BD6E04" w:rsidP="00436B1A">
      <w:pPr>
        <w:pStyle w:val="Poetry"/>
      </w:pPr>
      <w:r>
        <w:t xml:space="preserve">How bright, how fine each flowing tress! </w:t>
      </w:r>
    </w:p>
    <w:p w14:paraId="106313EB" w14:textId="77777777" w:rsidR="00436B1A" w:rsidRDefault="00BD6E04" w:rsidP="00436B1A">
      <w:pPr>
        <w:pStyle w:val="Poetry"/>
      </w:pPr>
      <w:r>
        <w:t xml:space="preserve">How firm those orbs beneath thy dress! </w:t>
      </w:r>
    </w:p>
    <w:p w14:paraId="46E8F19A" w14:textId="77777777" w:rsidR="00436B1A" w:rsidRDefault="00BD6E04" w:rsidP="00436B1A">
      <w:pPr>
        <w:pStyle w:val="Poetry"/>
      </w:pPr>
      <w:r>
        <w:t xml:space="preserve">That dainty waist with ease were spanned, </w:t>
      </w:r>
    </w:p>
    <w:p w14:paraId="0D0F1C7A" w14:textId="43FFC9AE" w:rsidR="00BD6E04" w:rsidRDefault="00BD6E04" w:rsidP="00436B1A">
      <w:pPr>
        <w:pStyle w:val="Poetry"/>
      </w:pPr>
      <w:r>
        <w:t>Sweet lady, by a lover’s hand.</w:t>
      </w:r>
    </w:p>
    <w:p w14:paraId="407AB6BD" w14:textId="77777777" w:rsidR="00436B1A" w:rsidRDefault="00BD6E04" w:rsidP="00436B1A">
      <w:pPr>
        <w:pStyle w:val="Poetry"/>
      </w:pPr>
      <w:r>
        <w:t xml:space="preserve">Mine eyes, O beauty, ne’er have seen </w:t>
      </w:r>
    </w:p>
    <w:p w14:paraId="17C43942" w14:textId="71896F2B" w:rsidR="00BD6E04" w:rsidRDefault="00BD6E04" w:rsidP="00436B1A">
      <w:pPr>
        <w:pStyle w:val="Poetry"/>
      </w:pPr>
      <w:r>
        <w:t>Goddess or nymph so fair of mien,</w:t>
      </w:r>
    </w:p>
    <w:p w14:paraId="1642F9F8" w14:textId="77777777" w:rsidR="00436B1A" w:rsidRDefault="00BD6E04" w:rsidP="00436B1A">
      <w:pPr>
        <w:pStyle w:val="Poetry"/>
      </w:pPr>
      <w:r>
        <w:t xml:space="preserve">Or bright Gandharva’s heavenly dame, </w:t>
      </w:r>
    </w:p>
    <w:p w14:paraId="5DD550A6" w14:textId="3EC13CB6" w:rsidR="00BD6E04" w:rsidRDefault="00BD6E04" w:rsidP="00436B1A">
      <w:pPr>
        <w:pStyle w:val="Poetry"/>
      </w:pPr>
      <w:r>
        <w:t>Or woman of so perfect frame.</w:t>
      </w:r>
    </w:p>
    <w:p w14:paraId="1ACE0ACB" w14:textId="77777777" w:rsidR="00436B1A" w:rsidRDefault="00BD6E04" w:rsidP="00436B1A">
      <w:pPr>
        <w:pStyle w:val="Poetry"/>
        <w:rPr>
          <w:spacing w:val="-5"/>
        </w:rPr>
      </w:pPr>
      <w:r>
        <w:t xml:space="preserve">In </w:t>
      </w:r>
      <w:r>
        <w:rPr>
          <w:spacing w:val="-7"/>
        </w:rPr>
        <w:t xml:space="preserve">youth’s </w:t>
      </w:r>
      <w:r>
        <w:t>soft prime thy years are</w:t>
      </w:r>
      <w:r>
        <w:rPr>
          <w:spacing w:val="-17"/>
        </w:rPr>
        <w:t xml:space="preserve"> </w:t>
      </w:r>
      <w:r>
        <w:rPr>
          <w:spacing w:val="-5"/>
        </w:rPr>
        <w:t xml:space="preserve">few, </w:t>
      </w:r>
    </w:p>
    <w:p w14:paraId="0283D6B9" w14:textId="77777777" w:rsidR="00436B1A" w:rsidRDefault="00BD6E04" w:rsidP="00436B1A">
      <w:pPr>
        <w:pStyle w:val="Poetry"/>
        <w:rPr>
          <w:spacing w:val="-4"/>
        </w:rPr>
      </w:pPr>
      <w:r>
        <w:t xml:space="preserve">And earth has naught so fair to </w:t>
      </w:r>
      <w:r>
        <w:rPr>
          <w:spacing w:val="-4"/>
        </w:rPr>
        <w:t>view.</w:t>
      </w:r>
    </w:p>
    <w:p w14:paraId="5B83C892" w14:textId="16D1327A" w:rsidR="00BD6E04" w:rsidRDefault="00BD6E04" w:rsidP="00436B1A">
      <w:pPr>
        <w:pStyle w:val="Poetry"/>
      </w:pPr>
      <w:r>
        <w:t>I marvel one like thee in</w:t>
      </w:r>
      <w:r>
        <w:rPr>
          <w:spacing w:val="-2"/>
        </w:rPr>
        <w:t xml:space="preserve"> </w:t>
      </w:r>
      <w:r>
        <w:t>face</w:t>
      </w:r>
    </w:p>
    <w:p w14:paraId="3CBE5EE9" w14:textId="77777777" w:rsidR="00436B1A" w:rsidRDefault="00BD6E04" w:rsidP="00436B1A">
      <w:pPr>
        <w:pStyle w:val="Poetry"/>
      </w:pPr>
      <w:r>
        <w:t xml:space="preserve">Should make the woods her dwelling-place. </w:t>
      </w:r>
    </w:p>
    <w:p w14:paraId="69B261D4" w14:textId="728A3FCC" w:rsidR="00BD6E04" w:rsidRDefault="00BD6E04" w:rsidP="00436B1A">
      <w:pPr>
        <w:pStyle w:val="Poetry"/>
      </w:pPr>
      <w:r>
        <w:t>Leave, lady, leave this lone retreat</w:t>
      </w:r>
    </w:p>
    <w:p w14:paraId="6E6D0B60" w14:textId="77777777" w:rsidR="00436B1A" w:rsidRDefault="00BD6E04" w:rsidP="00436B1A">
      <w:pPr>
        <w:pStyle w:val="Poetry"/>
      </w:pPr>
      <w:r>
        <w:t xml:space="preserve">In forest wilds for thee unmeet, </w:t>
      </w:r>
    </w:p>
    <w:p w14:paraId="6D2F797F" w14:textId="77777777" w:rsidR="00436B1A" w:rsidRDefault="00BD6E04" w:rsidP="00436B1A">
      <w:pPr>
        <w:pStyle w:val="Poetry"/>
        <w:rPr>
          <w:spacing w:val="-4"/>
        </w:rPr>
      </w:pPr>
      <w:r>
        <w:t>Where giants fierce and strong</w:t>
      </w:r>
      <w:r>
        <w:rPr>
          <w:spacing w:val="-27"/>
        </w:rPr>
        <w:t xml:space="preserve"> </w:t>
      </w:r>
      <w:r>
        <w:rPr>
          <w:spacing w:val="-4"/>
        </w:rPr>
        <w:t xml:space="preserve">assume </w:t>
      </w:r>
    </w:p>
    <w:p w14:paraId="3FF01952" w14:textId="77777777" w:rsidR="00436B1A" w:rsidRDefault="00BD6E04" w:rsidP="00436B1A">
      <w:pPr>
        <w:pStyle w:val="Poetry"/>
      </w:pPr>
      <w:r>
        <w:t xml:space="preserve">All shapes and wander in the gloom. </w:t>
      </w:r>
    </w:p>
    <w:p w14:paraId="4D17D726" w14:textId="77777777" w:rsidR="00436B1A" w:rsidRDefault="00BD6E04" w:rsidP="00436B1A">
      <w:pPr>
        <w:pStyle w:val="Poetry"/>
      </w:pPr>
      <w:r>
        <w:t>These dainty feet were formed to</w:t>
      </w:r>
      <w:r>
        <w:rPr>
          <w:spacing w:val="-37"/>
        </w:rPr>
        <w:t xml:space="preserve"> </w:t>
      </w:r>
      <w:r>
        <w:t xml:space="preserve">tread </w:t>
      </w:r>
    </w:p>
    <w:p w14:paraId="3D1C0C6C" w14:textId="77777777" w:rsidR="00436B1A" w:rsidRDefault="00BD6E04" w:rsidP="00436B1A">
      <w:pPr>
        <w:pStyle w:val="Poetry"/>
      </w:pPr>
      <w:r>
        <w:t xml:space="preserve">Some palace floor with carpets spread, </w:t>
      </w:r>
    </w:p>
    <w:p w14:paraId="68015981" w14:textId="77777777" w:rsidR="00436B1A" w:rsidRDefault="00BD6E04" w:rsidP="00436B1A">
      <w:pPr>
        <w:pStyle w:val="Poetry"/>
      </w:pPr>
      <w:r>
        <w:t>Or wander in trim gardens where</w:t>
      </w:r>
    </w:p>
    <w:p w14:paraId="7B5FE538" w14:textId="16D38E32" w:rsidR="00BD6E04" w:rsidRDefault="00BD6E04" w:rsidP="00436B1A">
      <w:pPr>
        <w:pStyle w:val="Poetry"/>
      </w:pPr>
      <w:r>
        <w:t>Each opening bud perfumes the</w:t>
      </w:r>
      <w:r>
        <w:rPr>
          <w:spacing w:val="-3"/>
        </w:rPr>
        <w:t xml:space="preserve"> </w:t>
      </w:r>
      <w:r>
        <w:rPr>
          <w:spacing w:val="-4"/>
        </w:rPr>
        <w:t>air.</w:t>
      </w:r>
    </w:p>
    <w:p w14:paraId="7FF0C1E4" w14:textId="77777777" w:rsidR="00436B1A" w:rsidRDefault="00BD6E04" w:rsidP="00436B1A">
      <w:pPr>
        <w:pStyle w:val="Poetry"/>
      </w:pPr>
      <w:r>
        <w:t xml:space="preserve">The richest robe thy form should deck, </w:t>
      </w:r>
    </w:p>
    <w:p w14:paraId="28E98211" w14:textId="4D02CFF5" w:rsidR="00BD6E04" w:rsidRDefault="00BD6E04" w:rsidP="00436B1A">
      <w:pPr>
        <w:pStyle w:val="Poetry"/>
      </w:pPr>
      <w:r>
        <w:t>The rarest gems adorn thy neck,</w:t>
      </w:r>
    </w:p>
    <w:p w14:paraId="2D760850" w14:textId="77777777" w:rsidR="00436B1A" w:rsidRDefault="00BD6E04" w:rsidP="00436B1A">
      <w:pPr>
        <w:pStyle w:val="Poetry"/>
      </w:pPr>
      <w:r>
        <w:t xml:space="preserve">The sweetest wreath should bind thy hair, </w:t>
      </w:r>
    </w:p>
    <w:p w14:paraId="212F8F3C" w14:textId="524B4A81" w:rsidR="00BD6E04" w:rsidRDefault="00BD6E04" w:rsidP="00436B1A">
      <w:pPr>
        <w:pStyle w:val="Poetry"/>
      </w:pPr>
      <w:r>
        <w:t>The noblest lord thy bed should share.</w:t>
      </w:r>
    </w:p>
    <w:p w14:paraId="3896A818" w14:textId="77777777" w:rsidR="00BD6E04" w:rsidRDefault="00BD6E04" w:rsidP="00436B1A">
      <w:pPr>
        <w:pStyle w:val="Poetry"/>
      </w:pPr>
      <w:r>
        <w:t>Art thou akin, O fair of form,</w:t>
      </w:r>
    </w:p>
    <w:p w14:paraId="6D5A3A72" w14:textId="1705DE64" w:rsidR="00436B1A" w:rsidRDefault="00BD6E04" w:rsidP="00436B1A">
      <w:pPr>
        <w:pStyle w:val="Poetry"/>
        <w:rPr>
          <w:position w:val="7"/>
          <w:sz w:val="13"/>
        </w:rPr>
      </w:pPr>
      <w:r>
        <w:rPr>
          <w:spacing w:val="-11"/>
        </w:rPr>
        <w:lastRenderedPageBreak/>
        <w:t xml:space="preserve">To </w:t>
      </w:r>
      <w:r>
        <w:t>Rudras</w:t>
      </w:r>
      <w:r w:rsidR="00554DEB">
        <w:t>,</w:t>
      </w:r>
      <w:r w:rsidR="00554DEB">
        <w:rPr>
          <w:rStyle w:val="FootnoteReference"/>
        </w:rPr>
        <w:footnoteReference w:id="27"/>
      </w:r>
      <w:r w:rsidR="00554DEB">
        <w:t xml:space="preserve"> </w:t>
      </w:r>
      <w:r>
        <w:t>or the Gods of storm,</w:t>
      </w:r>
      <w:r w:rsidR="00554DEB">
        <w:rPr>
          <w:rStyle w:val="FootnoteReference"/>
        </w:rPr>
        <w:footnoteReference w:id="28"/>
      </w:r>
      <w:r w:rsidR="00554DEB">
        <w:t xml:space="preserve"> </w:t>
      </w:r>
    </w:p>
    <w:p w14:paraId="06BB7C82" w14:textId="05273E6F" w:rsidR="00BD6E04" w:rsidRDefault="00BD6E04" w:rsidP="00436B1A">
      <w:pPr>
        <w:pStyle w:val="Poetry"/>
      </w:pPr>
      <w:r>
        <w:t xml:space="preserve">Or to the glorious </w:t>
      </w:r>
      <w:r>
        <w:rPr>
          <w:spacing w:val="-4"/>
        </w:rPr>
        <w:t>Vasus</w:t>
      </w:r>
      <w:r w:rsidR="00554DEB">
        <w:rPr>
          <w:rStyle w:val="FootnoteReference"/>
          <w:spacing w:val="-4"/>
        </w:rPr>
        <w:footnoteReference w:id="29"/>
      </w:r>
      <w:r>
        <w:rPr>
          <w:spacing w:val="-4"/>
        </w:rPr>
        <w:t>?</w:t>
      </w:r>
      <w:r>
        <w:rPr>
          <w:spacing w:val="-1"/>
        </w:rPr>
        <w:t xml:space="preserve"> </w:t>
      </w:r>
      <w:r>
        <w:rPr>
          <w:spacing w:val="-4"/>
        </w:rPr>
        <w:t>How</w:t>
      </w:r>
    </w:p>
    <w:p w14:paraId="28922453" w14:textId="77777777" w:rsidR="00436B1A" w:rsidRDefault="00BD6E04" w:rsidP="00436B1A">
      <w:pPr>
        <w:pStyle w:val="Poetry"/>
      </w:pPr>
      <w:r>
        <w:t xml:space="preserve">Can less than these be bright as thou? </w:t>
      </w:r>
    </w:p>
    <w:p w14:paraId="4E5CD886" w14:textId="77777777" w:rsidR="00436B1A" w:rsidRDefault="00BD6E04" w:rsidP="00436B1A">
      <w:pPr>
        <w:pStyle w:val="Poetry"/>
      </w:pPr>
      <w:r>
        <w:t xml:space="preserve">But never </w:t>
      </w:r>
      <w:r>
        <w:rPr>
          <w:spacing w:val="-3"/>
        </w:rPr>
        <w:t xml:space="preserve">nymph </w:t>
      </w:r>
      <w:r>
        <w:t xml:space="preserve">or heavenly maid </w:t>
      </w:r>
    </w:p>
    <w:p w14:paraId="15529C46" w14:textId="77777777" w:rsidR="00436B1A" w:rsidRDefault="00BD6E04" w:rsidP="00436B1A">
      <w:pPr>
        <w:pStyle w:val="Poetry"/>
      </w:pPr>
      <w:r>
        <w:t>Or Goddess haunts this gloomy</w:t>
      </w:r>
      <w:r>
        <w:rPr>
          <w:spacing w:val="-21"/>
        </w:rPr>
        <w:t xml:space="preserve"> </w:t>
      </w:r>
      <w:r>
        <w:t xml:space="preserve">shade. </w:t>
      </w:r>
    </w:p>
    <w:p w14:paraId="61A44E42" w14:textId="5AEB70C8" w:rsidR="00BD6E04" w:rsidRDefault="00BD6E04" w:rsidP="00436B1A">
      <w:pPr>
        <w:pStyle w:val="Poetry"/>
      </w:pPr>
      <w:r>
        <w:rPr>
          <w:spacing w:val="-3"/>
        </w:rPr>
        <w:t xml:space="preserve">Here </w:t>
      </w:r>
      <w:r>
        <w:t>giants roam, a savage</w:t>
      </w:r>
      <w:r>
        <w:rPr>
          <w:spacing w:val="-2"/>
        </w:rPr>
        <w:t xml:space="preserve"> </w:t>
      </w:r>
      <w:r>
        <w:t>race;</w:t>
      </w:r>
    </w:p>
    <w:p w14:paraId="04540FFB" w14:textId="77777777" w:rsidR="00436B1A" w:rsidRDefault="00BD6E04" w:rsidP="00436B1A">
      <w:pPr>
        <w:pStyle w:val="Poetry"/>
      </w:pPr>
      <w:r>
        <w:t xml:space="preserve">What led thee to so dire a place? </w:t>
      </w:r>
    </w:p>
    <w:p w14:paraId="1AB35852" w14:textId="77777777" w:rsidR="00436B1A" w:rsidRDefault="00BD6E04" w:rsidP="00436B1A">
      <w:pPr>
        <w:pStyle w:val="Poetry"/>
      </w:pPr>
      <w:r w:rsidRPr="00436B1A">
        <w:t xml:space="preserve">Here monkeys leap from tree to tree, </w:t>
      </w:r>
    </w:p>
    <w:p w14:paraId="2BE3ECA7" w14:textId="77777777" w:rsidR="00436B1A" w:rsidRDefault="00BD6E04" w:rsidP="00436B1A">
      <w:pPr>
        <w:pStyle w:val="Poetry"/>
      </w:pPr>
      <w:r w:rsidRPr="00436B1A">
        <w:t xml:space="preserve">And bears and tigers wander free; </w:t>
      </w:r>
    </w:p>
    <w:p w14:paraId="62E36078" w14:textId="77777777" w:rsidR="00436B1A" w:rsidRDefault="00BD6E04" w:rsidP="00436B1A">
      <w:pPr>
        <w:pStyle w:val="Poetry"/>
      </w:pPr>
      <w:r w:rsidRPr="00436B1A">
        <w:t xml:space="preserve">Here ravening lions prowl, and fell </w:t>
      </w:r>
    </w:p>
    <w:p w14:paraId="0A93360C" w14:textId="4606AE5B" w:rsidR="00BD6E04" w:rsidRPr="00554DEB" w:rsidRDefault="00BD6E04" w:rsidP="00554DEB">
      <w:pPr>
        <w:pStyle w:val="Poetry"/>
      </w:pPr>
      <w:r w:rsidRPr="00436B1A">
        <w:t>Hyenas in the thickets yell,</w:t>
      </w:r>
    </w:p>
    <w:p w14:paraId="4C8D19DD" w14:textId="77777777" w:rsidR="00BD6E04" w:rsidRDefault="00BD6E04" w:rsidP="00554DEB">
      <w:pPr>
        <w:pStyle w:val="Poetry"/>
      </w:pPr>
      <w:r>
        <w:t>And elephants infuriate</w:t>
      </w:r>
      <w:r>
        <w:rPr>
          <w:spacing w:val="-22"/>
        </w:rPr>
        <w:t xml:space="preserve"> </w:t>
      </w:r>
      <w:r>
        <w:t>roam,</w:t>
      </w:r>
    </w:p>
    <w:p w14:paraId="1C44663D" w14:textId="77777777" w:rsidR="00554DEB" w:rsidRDefault="00BD6E04" w:rsidP="00554DEB">
      <w:pPr>
        <w:pStyle w:val="Poetry"/>
      </w:pPr>
      <w:r>
        <w:t>Mighty and fierce, their woodland</w:t>
      </w:r>
      <w:r>
        <w:rPr>
          <w:spacing w:val="-29"/>
        </w:rPr>
        <w:t xml:space="preserve"> </w:t>
      </w:r>
      <w:r>
        <w:t xml:space="preserve">home. </w:t>
      </w:r>
    </w:p>
    <w:p w14:paraId="7F7B5C48" w14:textId="77777777" w:rsidR="00554DEB" w:rsidRDefault="00BD6E04" w:rsidP="00554DEB">
      <w:pPr>
        <w:pStyle w:val="Poetry"/>
        <w:rPr>
          <w:spacing w:val="-4"/>
        </w:rPr>
      </w:pPr>
      <w:r>
        <w:t xml:space="preserve">Dost thou not dread, so soft and </w:t>
      </w:r>
      <w:r>
        <w:rPr>
          <w:spacing w:val="-4"/>
        </w:rPr>
        <w:t xml:space="preserve">fair, </w:t>
      </w:r>
    </w:p>
    <w:p w14:paraId="5C261344" w14:textId="07130389" w:rsidR="00BD6E04" w:rsidRDefault="00BD6E04" w:rsidP="00554DEB">
      <w:pPr>
        <w:pStyle w:val="Poetry"/>
      </w:pPr>
      <w:r>
        <w:t>Tiger and lion, wolf and</w:t>
      </w:r>
      <w:r>
        <w:rPr>
          <w:spacing w:val="-4"/>
        </w:rPr>
        <w:t xml:space="preserve"> </w:t>
      </w:r>
      <w:r>
        <w:t>bear?</w:t>
      </w:r>
    </w:p>
    <w:p w14:paraId="4A3D10B0" w14:textId="77777777" w:rsidR="00554DEB" w:rsidRDefault="00BD6E04" w:rsidP="00554DEB">
      <w:pPr>
        <w:pStyle w:val="Poetry"/>
      </w:pPr>
      <w:r>
        <w:t xml:space="preserve">Hast thou, O beauteous dame, no fear </w:t>
      </w:r>
    </w:p>
    <w:p w14:paraId="3BBE0BB1" w14:textId="3A903B3B" w:rsidR="00BD6E04" w:rsidRDefault="00BD6E04" w:rsidP="00554DEB">
      <w:pPr>
        <w:pStyle w:val="Poetry"/>
      </w:pPr>
      <w:r>
        <w:t>In the wild wood so lone and drear?</w:t>
      </w:r>
    </w:p>
    <w:p w14:paraId="19AA8894" w14:textId="77777777" w:rsidR="00554DEB" w:rsidRDefault="00BD6E04" w:rsidP="00554DEB">
      <w:pPr>
        <w:pStyle w:val="Poetry"/>
      </w:pPr>
      <w:r>
        <w:t xml:space="preserve">Whose and who art thou? whence and why </w:t>
      </w:r>
    </w:p>
    <w:p w14:paraId="04D3660A" w14:textId="23B60A01" w:rsidR="00BD6E04" w:rsidRDefault="00BD6E04" w:rsidP="00554DEB">
      <w:pPr>
        <w:pStyle w:val="Poetry"/>
      </w:pPr>
      <w:r>
        <w:t>Sweet lady, with no guardian nigh,</w:t>
      </w:r>
    </w:p>
    <w:p w14:paraId="2D48D519" w14:textId="77777777" w:rsidR="00554DEB" w:rsidRDefault="00BD6E04" w:rsidP="00554DEB">
      <w:pPr>
        <w:pStyle w:val="Poetry"/>
      </w:pPr>
      <w:r>
        <w:t xml:space="preserve">Dost thou this awful forest tread </w:t>
      </w:r>
    </w:p>
    <w:p w14:paraId="3CFE2DDA" w14:textId="3E4662CB" w:rsidR="00BD6E04" w:rsidRDefault="00BD6E04" w:rsidP="00554DEB">
      <w:pPr>
        <w:pStyle w:val="Poetry"/>
      </w:pPr>
      <w:r>
        <w:t>By giant bands inhabited?”</w:t>
      </w:r>
    </w:p>
    <w:p w14:paraId="2185EEF5" w14:textId="77777777" w:rsidR="00554DEB" w:rsidRDefault="00554DEB" w:rsidP="00554DEB">
      <w:pPr>
        <w:pStyle w:val="Poetry"/>
      </w:pPr>
    </w:p>
    <w:p w14:paraId="18926A81" w14:textId="77777777" w:rsidR="00554DEB" w:rsidRDefault="00BD6E04" w:rsidP="00554DEB">
      <w:pPr>
        <w:pStyle w:val="Poetry"/>
      </w:pPr>
      <w:r>
        <w:t xml:space="preserve">The praise the high-souled Ravan spoke </w:t>
      </w:r>
    </w:p>
    <w:p w14:paraId="7E31E214" w14:textId="2A2CED25" w:rsidR="00BD6E04" w:rsidRDefault="00BD6E04" w:rsidP="00554DEB">
      <w:pPr>
        <w:pStyle w:val="Poetry"/>
      </w:pPr>
      <w:r>
        <w:t>No doubt within her bosom woke.</w:t>
      </w:r>
    </w:p>
    <w:p w14:paraId="2F2FA845" w14:textId="77777777" w:rsidR="00554DEB" w:rsidRDefault="00BD6E04" w:rsidP="00554DEB">
      <w:pPr>
        <w:pStyle w:val="Poetry"/>
      </w:pPr>
      <w:r>
        <w:t xml:space="preserve">His saintly look and Brahman guise </w:t>
      </w:r>
    </w:p>
    <w:p w14:paraId="5ABB09F5" w14:textId="440C83F8" w:rsidR="00BD6E04" w:rsidRDefault="00BD6E04" w:rsidP="00554DEB">
      <w:pPr>
        <w:pStyle w:val="Poetry"/>
      </w:pPr>
      <w:r>
        <w:t>Deceived the lady’s trusting eyes.</w:t>
      </w:r>
    </w:p>
    <w:p w14:paraId="77DE4610" w14:textId="77777777" w:rsidR="00554DEB" w:rsidRDefault="00BD6E04" w:rsidP="00554DEB">
      <w:pPr>
        <w:pStyle w:val="Poetry"/>
      </w:pPr>
      <w:r>
        <w:t xml:space="preserve">With due attention on the guest </w:t>
      </w:r>
    </w:p>
    <w:p w14:paraId="26BDB4A7" w14:textId="77777777" w:rsidR="00554DEB" w:rsidRDefault="00BD6E04" w:rsidP="00554DEB">
      <w:pPr>
        <w:pStyle w:val="Poetry"/>
      </w:pPr>
      <w:r>
        <w:t xml:space="preserve">Her hospitable rites she pressed. </w:t>
      </w:r>
    </w:p>
    <w:p w14:paraId="5880C8DC" w14:textId="77777777" w:rsidR="00554DEB" w:rsidRDefault="00BD6E04" w:rsidP="00554DEB">
      <w:pPr>
        <w:pStyle w:val="Poetry"/>
      </w:pPr>
      <w:r>
        <w:t xml:space="preserve">She bade the stranger to a seat, </w:t>
      </w:r>
    </w:p>
    <w:p w14:paraId="11A5537D" w14:textId="77777777" w:rsidR="00554DEB" w:rsidRDefault="00BD6E04" w:rsidP="00554DEB">
      <w:pPr>
        <w:pStyle w:val="Poetry"/>
      </w:pPr>
      <w:r>
        <w:t xml:space="preserve">And gave him water for his feet. </w:t>
      </w:r>
    </w:p>
    <w:p w14:paraId="5479DD09" w14:textId="5FA680BA" w:rsidR="00BD6E04" w:rsidRDefault="00BD6E04" w:rsidP="00554DEB">
      <w:pPr>
        <w:pStyle w:val="Poetry"/>
      </w:pPr>
      <w:r>
        <w:lastRenderedPageBreak/>
        <w:t>The bowl and water-pot he bare,</w:t>
      </w:r>
    </w:p>
    <w:p w14:paraId="76001743" w14:textId="77777777" w:rsidR="00554DEB" w:rsidRDefault="00BD6E04" w:rsidP="00554DEB">
      <w:pPr>
        <w:pStyle w:val="Poetry"/>
      </w:pPr>
      <w:r>
        <w:t xml:space="preserve">And garb which wandering Brahmans wear </w:t>
      </w:r>
    </w:p>
    <w:p w14:paraId="622184B9" w14:textId="0E8095D0" w:rsidR="00BD6E04" w:rsidRDefault="00BD6E04" w:rsidP="00554DEB">
      <w:pPr>
        <w:pStyle w:val="Poetry"/>
      </w:pPr>
      <w:r>
        <w:t>Forbade a doubt to rise.</w:t>
      </w:r>
    </w:p>
    <w:p w14:paraId="3E9630D5" w14:textId="77777777" w:rsidR="00554DEB" w:rsidRDefault="00BD6E04" w:rsidP="00554DEB">
      <w:pPr>
        <w:pStyle w:val="Poetry"/>
      </w:pPr>
      <w:r>
        <w:t xml:space="preserve">Won by his holy look she deemed </w:t>
      </w:r>
    </w:p>
    <w:p w14:paraId="7360091E" w14:textId="77777777" w:rsidR="00554DEB" w:rsidRDefault="00BD6E04" w:rsidP="00554DEB">
      <w:pPr>
        <w:pStyle w:val="Poetry"/>
      </w:pPr>
      <w:r>
        <w:t xml:space="preserve">The stranger even as he seemed </w:t>
      </w:r>
    </w:p>
    <w:p w14:paraId="3AEDA0F9" w14:textId="22DC2ABB" w:rsidR="00BD6E04" w:rsidRDefault="00BD6E04" w:rsidP="00554DEB">
      <w:pPr>
        <w:pStyle w:val="Poetry"/>
      </w:pPr>
      <w:r>
        <w:t>To her deluded eyes.</w:t>
      </w:r>
    </w:p>
    <w:p w14:paraId="49453C49" w14:textId="77777777" w:rsidR="00BD6E04" w:rsidRDefault="00BD6E04" w:rsidP="00554DEB">
      <w:pPr>
        <w:pStyle w:val="Poetry"/>
      </w:pPr>
      <w:r>
        <w:t>Intent on hospitable care,</w:t>
      </w:r>
    </w:p>
    <w:p w14:paraId="3D7A2962" w14:textId="77777777" w:rsidR="00554DEB" w:rsidRDefault="00BD6E04" w:rsidP="00554DEB">
      <w:pPr>
        <w:pStyle w:val="Poetry"/>
      </w:pPr>
      <w:r>
        <w:t xml:space="preserve">She brought her best of woodland fare, </w:t>
      </w:r>
    </w:p>
    <w:p w14:paraId="00268F78" w14:textId="464AC526" w:rsidR="00BD6E04" w:rsidRDefault="00BD6E04" w:rsidP="00554DEB">
      <w:pPr>
        <w:pStyle w:val="Poetry"/>
      </w:pPr>
      <w:r>
        <w:t>And showed her guest a seat.</w:t>
      </w:r>
    </w:p>
    <w:p w14:paraId="387B1923" w14:textId="77777777" w:rsidR="00554DEB" w:rsidRDefault="00BD6E04" w:rsidP="00554DEB">
      <w:pPr>
        <w:pStyle w:val="Poetry"/>
        <w:rPr>
          <w:spacing w:val="-6"/>
        </w:rPr>
      </w:pPr>
      <w:r>
        <w:t xml:space="preserve">She bade the saintly stranger </w:t>
      </w:r>
      <w:r>
        <w:rPr>
          <w:spacing w:val="-6"/>
        </w:rPr>
        <w:t xml:space="preserve">lave </w:t>
      </w:r>
    </w:p>
    <w:p w14:paraId="14B82CD7" w14:textId="789CF54A" w:rsidR="00554DEB" w:rsidRDefault="00BD6E04" w:rsidP="00554DEB">
      <w:pPr>
        <w:pStyle w:val="Poetry"/>
      </w:pPr>
      <w:r>
        <w:t xml:space="preserve">His feet in water which she gave, </w:t>
      </w:r>
    </w:p>
    <w:p w14:paraId="625AA4FD" w14:textId="129261A2" w:rsidR="00BD6E04" w:rsidRDefault="00BD6E04" w:rsidP="00554DEB">
      <w:pPr>
        <w:pStyle w:val="Poetry"/>
      </w:pPr>
      <w:r>
        <w:t>And sit and rest and</w:t>
      </w:r>
      <w:r>
        <w:rPr>
          <w:spacing w:val="-5"/>
        </w:rPr>
        <w:t xml:space="preserve"> </w:t>
      </w:r>
      <w:r>
        <w:t>eat.</w:t>
      </w:r>
    </w:p>
    <w:p w14:paraId="7D895E7C" w14:textId="77777777" w:rsidR="00554DEB" w:rsidRDefault="00BD6E04" w:rsidP="00554DEB">
      <w:pPr>
        <w:pStyle w:val="Poetry"/>
        <w:rPr>
          <w:spacing w:val="-5"/>
        </w:rPr>
      </w:pPr>
      <w:r>
        <w:rPr>
          <w:spacing w:val="-3"/>
        </w:rPr>
        <w:t xml:space="preserve">He </w:t>
      </w:r>
      <w:r>
        <w:t xml:space="preserve">kept his eager glances </w:t>
      </w:r>
      <w:r>
        <w:rPr>
          <w:spacing w:val="-5"/>
        </w:rPr>
        <w:t xml:space="preserve">bent </w:t>
      </w:r>
    </w:p>
    <w:p w14:paraId="415BEA1A" w14:textId="77777777" w:rsidR="00554DEB" w:rsidRDefault="00BD6E04" w:rsidP="00554DEB">
      <w:pPr>
        <w:pStyle w:val="Poetry"/>
      </w:pPr>
      <w:r>
        <w:t xml:space="preserve">On her so kindly eloquent, </w:t>
      </w:r>
    </w:p>
    <w:p w14:paraId="4A78792B" w14:textId="19FAB0C3" w:rsidR="00BD6E04" w:rsidRDefault="00BD6E04" w:rsidP="00554DEB">
      <w:pPr>
        <w:pStyle w:val="Poetry"/>
      </w:pPr>
      <w:r>
        <w:rPr>
          <w:spacing w:val="-3"/>
        </w:rPr>
        <w:t xml:space="preserve">Wife </w:t>
      </w:r>
      <w:r>
        <w:t>of the noblest</w:t>
      </w:r>
      <w:r>
        <w:rPr>
          <w:spacing w:val="-1"/>
        </w:rPr>
        <w:t xml:space="preserve"> </w:t>
      </w:r>
      <w:r>
        <w:t>king;</w:t>
      </w:r>
    </w:p>
    <w:p w14:paraId="30A7715B" w14:textId="77777777" w:rsidR="00554DEB" w:rsidRPr="004E7E09" w:rsidRDefault="00BD6E04" w:rsidP="00554DEB">
      <w:pPr>
        <w:pStyle w:val="Poetry"/>
      </w:pPr>
      <w:r w:rsidRPr="004E7E09">
        <w:t xml:space="preserve">And longed in heart to steal her thence, </w:t>
      </w:r>
    </w:p>
    <w:p w14:paraId="0ACD4722" w14:textId="7E30C94C" w:rsidR="00BD6E04" w:rsidRPr="004E7E09" w:rsidRDefault="00BD6E04" w:rsidP="00554DEB">
      <w:pPr>
        <w:pStyle w:val="Poetry"/>
      </w:pPr>
      <w:r w:rsidRPr="004E7E09">
        <w:t>Preparing by the dire offence,</w:t>
      </w:r>
    </w:p>
    <w:p w14:paraId="002E9509" w14:textId="77777777" w:rsidR="00BD6E04" w:rsidRPr="004E7E09" w:rsidRDefault="00BD6E04" w:rsidP="00554DEB">
      <w:pPr>
        <w:pStyle w:val="Poetry"/>
      </w:pPr>
      <w:r w:rsidRPr="004E7E09">
        <w:t>Death on his head to</w:t>
      </w:r>
      <w:r w:rsidRPr="004E7E09">
        <w:rPr>
          <w:spacing w:val="-12"/>
        </w:rPr>
        <w:t xml:space="preserve"> </w:t>
      </w:r>
      <w:r w:rsidRPr="004E7E09">
        <w:t>bring.</w:t>
      </w:r>
    </w:p>
    <w:p w14:paraId="00356F99" w14:textId="77777777" w:rsidR="00554DEB" w:rsidRPr="004E7E09" w:rsidRDefault="00BD6E04" w:rsidP="00554DEB">
      <w:pPr>
        <w:pStyle w:val="Poetry"/>
        <w:rPr>
          <w:spacing w:val="-3"/>
        </w:rPr>
      </w:pPr>
      <w:r w:rsidRPr="004E7E09">
        <w:t>The lady watched with anxious</w:t>
      </w:r>
      <w:r w:rsidRPr="004E7E09">
        <w:rPr>
          <w:spacing w:val="-35"/>
        </w:rPr>
        <w:t xml:space="preserve"> </w:t>
      </w:r>
      <w:r w:rsidRPr="004E7E09">
        <w:rPr>
          <w:spacing w:val="-3"/>
        </w:rPr>
        <w:t xml:space="preserve">face </w:t>
      </w:r>
    </w:p>
    <w:p w14:paraId="2D18C8C8" w14:textId="77777777" w:rsidR="00554DEB" w:rsidRPr="004E7E09" w:rsidRDefault="00BD6E04" w:rsidP="00554DEB">
      <w:pPr>
        <w:pStyle w:val="Poetry"/>
      </w:pPr>
      <w:r w:rsidRPr="004E7E09">
        <w:rPr>
          <w:spacing w:val="-3"/>
        </w:rPr>
        <w:t xml:space="preserve">For </w:t>
      </w:r>
      <w:r w:rsidRPr="004E7E09">
        <w:t xml:space="preserve">Rama coming from the chase </w:t>
      </w:r>
    </w:p>
    <w:p w14:paraId="161817CB" w14:textId="1D06E8AC" w:rsidR="00BD6E04" w:rsidRPr="004E7E09" w:rsidRDefault="00BD6E04" w:rsidP="00554DEB">
      <w:pPr>
        <w:pStyle w:val="Poetry"/>
      </w:pPr>
      <w:r w:rsidRPr="004E7E09">
        <w:rPr>
          <w:spacing w:val="-3"/>
        </w:rPr>
        <w:t xml:space="preserve">With </w:t>
      </w:r>
      <w:r w:rsidRPr="004E7E09">
        <w:t>Lakshman by his</w:t>
      </w:r>
      <w:r w:rsidRPr="004E7E09">
        <w:rPr>
          <w:spacing w:val="2"/>
        </w:rPr>
        <w:t xml:space="preserve"> </w:t>
      </w:r>
      <w:r w:rsidRPr="004E7E09">
        <w:t>side:</w:t>
      </w:r>
    </w:p>
    <w:p w14:paraId="3F31003E" w14:textId="77777777" w:rsidR="00554DEB" w:rsidRPr="004E7E09" w:rsidRDefault="00BD6E04" w:rsidP="00554DEB">
      <w:pPr>
        <w:pStyle w:val="Poetry"/>
      </w:pPr>
      <w:r w:rsidRPr="004E7E09">
        <w:t xml:space="preserve">But nothing met her wandering glance </w:t>
      </w:r>
    </w:p>
    <w:p w14:paraId="05BD580C" w14:textId="77777777" w:rsidR="00554DEB" w:rsidRPr="004E7E09" w:rsidRDefault="00BD6E04" w:rsidP="00554DEB">
      <w:pPr>
        <w:pStyle w:val="Poetry"/>
      </w:pPr>
      <w:r w:rsidRPr="004E7E09">
        <w:t xml:space="preserve">Save the wild forest’s green expanse </w:t>
      </w:r>
    </w:p>
    <w:p w14:paraId="35558FF4" w14:textId="55E322DD" w:rsidR="00BD6E04" w:rsidRPr="004E7E09" w:rsidRDefault="00BD6E04" w:rsidP="00554DEB">
      <w:pPr>
        <w:pStyle w:val="Poetry"/>
      </w:pPr>
      <w:r w:rsidRPr="004E7E09">
        <w:t>Extending far and wide.</w:t>
      </w:r>
    </w:p>
    <w:p w14:paraId="2E80573E" w14:textId="77777777" w:rsidR="00BD6E04" w:rsidRDefault="00BD6E04" w:rsidP="00BD6E04">
      <w:pPr>
        <w:pStyle w:val="BodyText"/>
        <w:spacing w:before="10"/>
        <w:rPr>
          <w:sz w:val="10"/>
        </w:rPr>
      </w:pPr>
    </w:p>
    <w:p w14:paraId="5B91B0F9" w14:textId="77777777" w:rsidR="00554DEB" w:rsidRDefault="00BD6E04" w:rsidP="00554DEB">
      <w:pPr>
        <w:pStyle w:val="Heading4"/>
      </w:pPr>
      <w:r>
        <w:t>Canto XLVII</w:t>
      </w:r>
    </w:p>
    <w:p w14:paraId="0C9FBC25" w14:textId="7F3F223C" w:rsidR="00BD6E04" w:rsidRPr="00554DEB" w:rsidRDefault="00BD6E04" w:rsidP="00554DEB">
      <w:pPr>
        <w:pStyle w:val="Bodynoindent"/>
        <w:jc w:val="left"/>
        <w:rPr>
          <w:i/>
          <w:iCs/>
        </w:rPr>
      </w:pPr>
      <w:r w:rsidRPr="00554DEB">
        <w:rPr>
          <w:i/>
          <w:iCs/>
        </w:rPr>
        <w:t>Ravan’s Wooing.</w:t>
      </w:r>
    </w:p>
    <w:p w14:paraId="67018A04" w14:textId="77777777" w:rsidR="00BD6E04" w:rsidRDefault="00BD6E04" w:rsidP="00554DEB">
      <w:pPr>
        <w:pStyle w:val="Poetry"/>
      </w:pPr>
      <w:r>
        <w:t>As, clad in mendicant’s disguise,</w:t>
      </w:r>
    </w:p>
    <w:p w14:paraId="18A626F5" w14:textId="77777777" w:rsidR="00554DEB" w:rsidRDefault="00BD6E04" w:rsidP="00554DEB">
      <w:pPr>
        <w:pStyle w:val="Poetry"/>
      </w:pPr>
      <w:r>
        <w:t xml:space="preserve">He questioned thus his destined prize, </w:t>
      </w:r>
    </w:p>
    <w:p w14:paraId="4118AC98" w14:textId="34115993" w:rsidR="00BD6E04" w:rsidRDefault="00BD6E04" w:rsidP="00554DEB">
      <w:pPr>
        <w:pStyle w:val="Poetry"/>
      </w:pPr>
      <w:r>
        <w:t>She to the seeming saintly man</w:t>
      </w:r>
    </w:p>
    <w:p w14:paraId="6AA227B2" w14:textId="77777777" w:rsidR="00BD6E04" w:rsidRDefault="00BD6E04" w:rsidP="00554DEB">
      <w:pPr>
        <w:pStyle w:val="Poetry"/>
      </w:pPr>
      <w:r>
        <w:t>The story of her life began.</w:t>
      </w:r>
    </w:p>
    <w:p w14:paraId="348687DC" w14:textId="77777777" w:rsidR="00554DEB" w:rsidRDefault="00BD6E04" w:rsidP="00554DEB">
      <w:pPr>
        <w:pStyle w:val="Poetry"/>
      </w:pPr>
      <w:r>
        <w:t xml:space="preserve">“My guest is he,” she thought, “and I, </w:t>
      </w:r>
    </w:p>
    <w:p w14:paraId="0E6DEA0B" w14:textId="77777777" w:rsidR="00554DEB" w:rsidRDefault="00BD6E04" w:rsidP="00554DEB">
      <w:pPr>
        <w:pStyle w:val="Poetry"/>
      </w:pPr>
      <w:r>
        <w:t xml:space="preserve">To ‘scape his curse, must needs reply:” </w:t>
      </w:r>
    </w:p>
    <w:p w14:paraId="69D9C7C1" w14:textId="2816D173" w:rsidR="00BD6E04" w:rsidRDefault="00BD6E04" w:rsidP="00554DEB">
      <w:pPr>
        <w:pStyle w:val="Poetry"/>
      </w:pPr>
      <w:r>
        <w:lastRenderedPageBreak/>
        <w:t>“Child of a noble sire I spring</w:t>
      </w:r>
    </w:p>
    <w:p w14:paraId="21CD94CB" w14:textId="77777777" w:rsidR="00554DEB" w:rsidRDefault="00BD6E04" w:rsidP="00554DEB">
      <w:pPr>
        <w:pStyle w:val="Poetry"/>
      </w:pPr>
      <w:r>
        <w:rPr>
          <w:spacing w:val="-3"/>
        </w:rPr>
        <w:t xml:space="preserve">From </w:t>
      </w:r>
      <w:r>
        <w:t xml:space="preserve">Janak, fair </w:t>
      </w:r>
      <w:r>
        <w:rPr>
          <w:spacing w:val="-7"/>
        </w:rPr>
        <w:t xml:space="preserve">Videha’s </w:t>
      </w:r>
      <w:r>
        <w:t xml:space="preserve">king. </w:t>
      </w:r>
    </w:p>
    <w:p w14:paraId="1FDE12A9" w14:textId="77777777" w:rsidR="00554DEB" w:rsidRDefault="00BD6E04" w:rsidP="00554DEB">
      <w:pPr>
        <w:pStyle w:val="Poetry"/>
        <w:rPr>
          <w:spacing w:val="-5"/>
        </w:rPr>
      </w:pPr>
      <w:r>
        <w:rPr>
          <w:spacing w:val="-3"/>
        </w:rPr>
        <w:t xml:space="preserve">May </w:t>
      </w:r>
      <w:r>
        <w:t xml:space="preserve">every good be thine! </w:t>
      </w:r>
      <w:r>
        <w:rPr>
          <w:spacing w:val="-3"/>
        </w:rPr>
        <w:t xml:space="preserve">my </w:t>
      </w:r>
      <w:r>
        <w:rPr>
          <w:spacing w:val="-5"/>
        </w:rPr>
        <w:t xml:space="preserve">name </w:t>
      </w:r>
    </w:p>
    <w:p w14:paraId="62D12D20" w14:textId="66D1F62D" w:rsidR="00BD6E04" w:rsidRDefault="00BD6E04" w:rsidP="00554DEB">
      <w:pPr>
        <w:pStyle w:val="Poetry"/>
      </w:pPr>
      <w:r>
        <w:rPr>
          <w:spacing w:val="-3"/>
        </w:rPr>
        <w:t xml:space="preserve">Is </w:t>
      </w:r>
      <w:r>
        <w:t xml:space="preserve">Sita, </w:t>
      </w:r>
      <w:r>
        <w:rPr>
          <w:spacing w:val="-7"/>
        </w:rPr>
        <w:t xml:space="preserve">Rama’s </w:t>
      </w:r>
      <w:r>
        <w:t>cherished</w:t>
      </w:r>
      <w:r>
        <w:rPr>
          <w:spacing w:val="6"/>
        </w:rPr>
        <w:t xml:space="preserve"> </w:t>
      </w:r>
      <w:r>
        <w:t>dame.</w:t>
      </w:r>
    </w:p>
    <w:p w14:paraId="1F91A4A5" w14:textId="4BE77D14" w:rsidR="00BD6E04" w:rsidRPr="00554DEB" w:rsidRDefault="00BD6E04" w:rsidP="00554DEB">
      <w:pPr>
        <w:pStyle w:val="Poetry"/>
      </w:pPr>
      <w:r>
        <w:t>Twelve winters with my lord I spent</w:t>
      </w:r>
    </w:p>
    <w:p w14:paraId="08317704" w14:textId="77777777" w:rsidR="00554DEB" w:rsidRDefault="00BD6E04" w:rsidP="00554DEB">
      <w:pPr>
        <w:pStyle w:val="Poetry"/>
        <w:rPr>
          <w:spacing w:val="-3"/>
        </w:rPr>
      </w:pPr>
      <w:r>
        <w:t>Most happily with sweet</w:t>
      </w:r>
      <w:r>
        <w:rPr>
          <w:spacing w:val="-17"/>
        </w:rPr>
        <w:t xml:space="preserve"> </w:t>
      </w:r>
      <w:r>
        <w:rPr>
          <w:spacing w:val="-3"/>
        </w:rPr>
        <w:t xml:space="preserve">content </w:t>
      </w:r>
    </w:p>
    <w:p w14:paraId="27574C1B" w14:textId="77777777" w:rsidR="00554DEB" w:rsidRDefault="00BD6E04" w:rsidP="00554DEB">
      <w:pPr>
        <w:pStyle w:val="Poetry"/>
        <w:rPr>
          <w:spacing w:val="-4"/>
        </w:rPr>
      </w:pPr>
      <w:r>
        <w:t xml:space="preserve">In the rich home of </w:t>
      </w:r>
      <w:r>
        <w:rPr>
          <w:spacing w:val="-5"/>
        </w:rPr>
        <w:t xml:space="preserve">Raghu’s </w:t>
      </w:r>
      <w:r>
        <w:rPr>
          <w:spacing w:val="-4"/>
        </w:rPr>
        <w:t xml:space="preserve">line, </w:t>
      </w:r>
    </w:p>
    <w:p w14:paraId="31661BB8" w14:textId="6CAF9796" w:rsidR="00BD6E04" w:rsidRDefault="00BD6E04" w:rsidP="00554DEB">
      <w:pPr>
        <w:pStyle w:val="Poetry"/>
      </w:pPr>
      <w:r>
        <w:t>And every earthly joy was</w:t>
      </w:r>
      <w:r>
        <w:rPr>
          <w:spacing w:val="-3"/>
        </w:rPr>
        <w:t xml:space="preserve"> </w:t>
      </w:r>
      <w:r>
        <w:t>mine.</w:t>
      </w:r>
    </w:p>
    <w:p w14:paraId="7A472D7F" w14:textId="77777777" w:rsidR="00554DEB" w:rsidRDefault="00BD6E04" w:rsidP="00554DEB">
      <w:pPr>
        <w:pStyle w:val="Poetry"/>
      </w:pPr>
      <w:r>
        <w:t xml:space="preserve">Twelve pleasant years flew by, and then </w:t>
      </w:r>
    </w:p>
    <w:p w14:paraId="543C8410" w14:textId="77777777" w:rsidR="00554DEB" w:rsidRDefault="00BD6E04" w:rsidP="00554DEB">
      <w:pPr>
        <w:pStyle w:val="Poetry"/>
      </w:pPr>
      <w:r>
        <w:t xml:space="preserve">His peers advised the king of men, </w:t>
      </w:r>
    </w:p>
    <w:p w14:paraId="35422A27" w14:textId="17A94804" w:rsidR="00BD6E04" w:rsidRDefault="00BD6E04" w:rsidP="00554DEB">
      <w:pPr>
        <w:pStyle w:val="Poetry"/>
      </w:pPr>
      <w:r>
        <w:t>Rama, my lord, to consecrate</w:t>
      </w:r>
    </w:p>
    <w:p w14:paraId="4657D882" w14:textId="77777777" w:rsidR="00BD6E04" w:rsidRDefault="00BD6E04" w:rsidP="00554DEB">
      <w:pPr>
        <w:pStyle w:val="Poetry"/>
      </w:pPr>
      <w:r>
        <w:t>Joint ruler of his ancient state.</w:t>
      </w:r>
    </w:p>
    <w:p w14:paraId="02C19FA9" w14:textId="77777777" w:rsidR="00554DEB" w:rsidRDefault="00554DEB" w:rsidP="00554DEB">
      <w:pPr>
        <w:pStyle w:val="Poetry"/>
      </w:pPr>
    </w:p>
    <w:p w14:paraId="5865778A" w14:textId="77777777" w:rsidR="00554DEB" w:rsidRDefault="00BD6E04" w:rsidP="00554DEB">
      <w:pPr>
        <w:pStyle w:val="Poetry"/>
      </w:pPr>
      <w:r>
        <w:t xml:space="preserve">But when the rites were scarce begun, </w:t>
      </w:r>
    </w:p>
    <w:p w14:paraId="3319D1DD" w14:textId="5916BD35" w:rsidR="00BD6E04" w:rsidRDefault="00BD6E04" w:rsidP="00554DEB">
      <w:pPr>
        <w:pStyle w:val="Poetry"/>
      </w:pPr>
      <w:r>
        <w:t>To consecrate Ikshvaku’s son,</w:t>
      </w:r>
    </w:p>
    <w:p w14:paraId="0E33EAFD" w14:textId="77777777" w:rsidR="00554DEB" w:rsidRDefault="00BD6E04" w:rsidP="00554DEB">
      <w:pPr>
        <w:pStyle w:val="Poetry"/>
      </w:pPr>
      <w:r>
        <w:t xml:space="preserve">The queen Kaikeyi, honoured dame, </w:t>
      </w:r>
    </w:p>
    <w:p w14:paraId="11489F85" w14:textId="77777777" w:rsidR="00554DEB" w:rsidRDefault="00BD6E04" w:rsidP="00554DEB">
      <w:pPr>
        <w:pStyle w:val="Poetry"/>
      </w:pPr>
      <w:r>
        <w:t xml:space="preserve">Sought of her lord an ancient claim. </w:t>
      </w:r>
    </w:p>
    <w:p w14:paraId="1CE3A1F9" w14:textId="77777777" w:rsidR="00554DEB" w:rsidRDefault="00BD6E04" w:rsidP="00554DEB">
      <w:pPr>
        <w:pStyle w:val="Poetry"/>
      </w:pPr>
      <w:r>
        <w:t xml:space="preserve">Her plea of former service pressed, </w:t>
      </w:r>
    </w:p>
    <w:p w14:paraId="48A2B19C" w14:textId="77777777" w:rsidR="00554DEB" w:rsidRDefault="00BD6E04" w:rsidP="00554DEB">
      <w:pPr>
        <w:pStyle w:val="Poetry"/>
      </w:pPr>
      <w:r>
        <w:t xml:space="preserve">And made him grant her new request, </w:t>
      </w:r>
    </w:p>
    <w:p w14:paraId="0094CE93" w14:textId="63C99D41" w:rsidR="00BD6E04" w:rsidRDefault="00BD6E04" w:rsidP="00554DEB">
      <w:pPr>
        <w:pStyle w:val="Poetry"/>
      </w:pPr>
      <w:r>
        <w:t>To banish Rama to the wild</w:t>
      </w:r>
    </w:p>
    <w:p w14:paraId="0D82E4EB" w14:textId="77777777" w:rsidR="00554DEB" w:rsidRPr="004E7E09" w:rsidRDefault="00BD6E04" w:rsidP="00554DEB">
      <w:pPr>
        <w:pStyle w:val="Poetry"/>
      </w:pPr>
      <w:r w:rsidRPr="004E7E09">
        <w:t xml:space="preserve">And consecrate instead her child. </w:t>
      </w:r>
    </w:p>
    <w:p w14:paraId="7208A0E6" w14:textId="77777777" w:rsidR="00554DEB" w:rsidRPr="004E7E09" w:rsidRDefault="00BD6E04" w:rsidP="00554DEB">
      <w:pPr>
        <w:pStyle w:val="Poetry"/>
      </w:pPr>
      <w:r w:rsidRPr="004E7E09">
        <w:t xml:space="preserve">This double prayer on him, the best </w:t>
      </w:r>
    </w:p>
    <w:p w14:paraId="4BE6D705" w14:textId="77777777" w:rsidR="00554DEB" w:rsidRPr="004E7E09" w:rsidRDefault="00BD6E04" w:rsidP="00554DEB">
      <w:pPr>
        <w:pStyle w:val="Poetry"/>
      </w:pPr>
      <w:r w:rsidRPr="004E7E09">
        <w:t xml:space="preserve">And truest king, she strongly pressed: </w:t>
      </w:r>
    </w:p>
    <w:p w14:paraId="616786F8" w14:textId="77777777" w:rsidR="00554DEB" w:rsidRPr="004E7E09" w:rsidRDefault="00BD6E04" w:rsidP="00554DEB">
      <w:pPr>
        <w:pStyle w:val="Poetry"/>
      </w:pPr>
      <w:r w:rsidRPr="004E7E09">
        <w:t xml:space="preserve">“Mine eyes in sleep I will not close, </w:t>
      </w:r>
    </w:p>
    <w:p w14:paraId="4E178C0F" w14:textId="77777777" w:rsidR="00554DEB" w:rsidRPr="004E7E09" w:rsidRDefault="00BD6E04" w:rsidP="00554DEB">
      <w:pPr>
        <w:pStyle w:val="Poetry"/>
      </w:pPr>
      <w:r w:rsidRPr="004E7E09">
        <w:t xml:space="preserve">Nor eat, nor drink, nor take repose. </w:t>
      </w:r>
    </w:p>
    <w:p w14:paraId="67C59539" w14:textId="5BB1C676" w:rsidR="00BD6E04" w:rsidRPr="004E7E09" w:rsidRDefault="00BD6E04" w:rsidP="00554DEB">
      <w:pPr>
        <w:pStyle w:val="Poetry"/>
      </w:pPr>
      <w:r w:rsidRPr="004E7E09">
        <w:t>This very day my death shall bring</w:t>
      </w:r>
    </w:p>
    <w:p w14:paraId="21FA91EA" w14:textId="77777777" w:rsidR="00BD6E04" w:rsidRPr="004E7E09" w:rsidRDefault="00BD6E04" w:rsidP="00554DEB">
      <w:pPr>
        <w:pStyle w:val="Poetry"/>
      </w:pPr>
      <w:r w:rsidRPr="004E7E09">
        <w:t>If Rama be anointed king.”</w:t>
      </w:r>
    </w:p>
    <w:p w14:paraId="575344D3" w14:textId="77777777" w:rsidR="00554DEB" w:rsidRDefault="00BD6E04" w:rsidP="00554DEB">
      <w:pPr>
        <w:pStyle w:val="Poetry"/>
      </w:pPr>
      <w:r>
        <w:t xml:space="preserve">As thus she spake in envious ire, </w:t>
      </w:r>
    </w:p>
    <w:p w14:paraId="5C748F5F" w14:textId="77777777" w:rsidR="00554DEB" w:rsidRDefault="00BD6E04" w:rsidP="00554DEB">
      <w:pPr>
        <w:pStyle w:val="Poetry"/>
      </w:pPr>
      <w:r>
        <w:t xml:space="preserve">The aged king, my husband’s sire, </w:t>
      </w:r>
    </w:p>
    <w:p w14:paraId="514C3C59" w14:textId="77777777" w:rsidR="00554DEB" w:rsidRDefault="00BD6E04" w:rsidP="00554DEB">
      <w:pPr>
        <w:pStyle w:val="Poetry"/>
      </w:pPr>
      <w:r>
        <w:t xml:space="preserve">Besought with fitting words; but she </w:t>
      </w:r>
    </w:p>
    <w:p w14:paraId="24BC73A9" w14:textId="7EAD16AF" w:rsidR="00BD6E04" w:rsidRDefault="00BD6E04" w:rsidP="00554DEB">
      <w:pPr>
        <w:pStyle w:val="Poetry"/>
      </w:pPr>
      <w:r>
        <w:t>Was cold and deaf to every plea.</w:t>
      </w:r>
    </w:p>
    <w:p w14:paraId="371A7E74" w14:textId="77777777" w:rsidR="00554DEB" w:rsidRDefault="00BD6E04" w:rsidP="00554DEB">
      <w:pPr>
        <w:pStyle w:val="Poetry"/>
      </w:pPr>
      <w:r>
        <w:t xml:space="preserve">As yet </w:t>
      </w:r>
      <w:r>
        <w:rPr>
          <w:spacing w:val="-3"/>
        </w:rPr>
        <w:t xml:space="preserve">my </w:t>
      </w:r>
      <w:r>
        <w:t>days are few;</w:t>
      </w:r>
      <w:r>
        <w:rPr>
          <w:spacing w:val="-12"/>
        </w:rPr>
        <w:t xml:space="preserve"> </w:t>
      </w:r>
      <w:r>
        <w:t xml:space="preserve">eighteen </w:t>
      </w:r>
    </w:p>
    <w:p w14:paraId="42B7FA6A" w14:textId="72839481" w:rsidR="00554DEB" w:rsidRDefault="00BD6E04" w:rsidP="00554DEB">
      <w:pPr>
        <w:pStyle w:val="Poetry"/>
        <w:rPr>
          <w:spacing w:val="-3"/>
        </w:rPr>
      </w:pPr>
      <w:r>
        <w:t>The years of life that I have</w:t>
      </w:r>
      <w:r>
        <w:rPr>
          <w:spacing w:val="-35"/>
        </w:rPr>
        <w:t xml:space="preserve"> </w:t>
      </w:r>
      <w:r>
        <w:rPr>
          <w:spacing w:val="-3"/>
        </w:rPr>
        <w:t xml:space="preserve">seen; </w:t>
      </w:r>
    </w:p>
    <w:p w14:paraId="6CADCFF7" w14:textId="0E71E702" w:rsidR="00BD6E04" w:rsidRDefault="00BD6E04" w:rsidP="00554DEB">
      <w:pPr>
        <w:pStyle w:val="Poetry"/>
      </w:pPr>
      <w:r>
        <w:t>And Rama, best of all</w:t>
      </w:r>
      <w:r>
        <w:rPr>
          <w:spacing w:val="-4"/>
        </w:rPr>
        <w:t xml:space="preserve"> </w:t>
      </w:r>
      <w:r>
        <w:t>alive,</w:t>
      </w:r>
    </w:p>
    <w:p w14:paraId="3A280822" w14:textId="77777777" w:rsidR="00554DEB" w:rsidRDefault="00BD6E04" w:rsidP="00554DEB">
      <w:pPr>
        <w:pStyle w:val="Poetry"/>
      </w:pPr>
      <w:r>
        <w:rPr>
          <w:color w:val="231F20"/>
        </w:rPr>
        <w:lastRenderedPageBreak/>
        <w:t xml:space="preserve">Has passed of years a score and </w:t>
      </w:r>
      <w:r w:rsidRPr="00554DEB">
        <w:t xml:space="preserve">five— </w:t>
      </w:r>
    </w:p>
    <w:p w14:paraId="48A20992" w14:textId="77777777" w:rsidR="00554DEB" w:rsidRDefault="00BD6E04" w:rsidP="00554DEB">
      <w:pPr>
        <w:pStyle w:val="Poetry"/>
      </w:pPr>
      <w:r w:rsidRPr="00554DEB">
        <w:t xml:space="preserve">Rama the great and gentle, through </w:t>
      </w:r>
    </w:p>
    <w:p w14:paraId="63103210" w14:textId="2CCCD206" w:rsidR="00BD6E04" w:rsidRPr="00554DEB" w:rsidRDefault="00BD6E04" w:rsidP="00554DEB">
      <w:pPr>
        <w:pStyle w:val="Poetry"/>
      </w:pPr>
      <w:r w:rsidRPr="00554DEB">
        <w:t>All region famed as pure and true,</w:t>
      </w:r>
    </w:p>
    <w:p w14:paraId="7B88A074" w14:textId="77777777" w:rsidR="00554DEB" w:rsidRDefault="00BD6E04" w:rsidP="00554DEB">
      <w:pPr>
        <w:pStyle w:val="Poetry"/>
      </w:pPr>
      <w:r>
        <w:t xml:space="preserve">Large-eyed and mighty-armed and tall, </w:t>
      </w:r>
    </w:p>
    <w:p w14:paraId="7F5D690C" w14:textId="0B55F445" w:rsidR="00BD6E04" w:rsidRDefault="00BD6E04" w:rsidP="00554DEB">
      <w:pPr>
        <w:pStyle w:val="Poetry"/>
      </w:pPr>
      <w:r>
        <w:t>With tender heart that cares for all.</w:t>
      </w:r>
    </w:p>
    <w:p w14:paraId="3D93FE60" w14:textId="77777777" w:rsidR="00BD6E04" w:rsidRDefault="00BD6E04" w:rsidP="00554DEB">
      <w:pPr>
        <w:pStyle w:val="Poetry"/>
      </w:pPr>
      <w:r>
        <w:t>But Daśaratha, led astray</w:t>
      </w:r>
    </w:p>
    <w:p w14:paraId="320173B8" w14:textId="77777777" w:rsidR="00554DEB" w:rsidRDefault="00BD6E04" w:rsidP="00554DEB">
      <w:pPr>
        <w:pStyle w:val="Poetry"/>
        <w:rPr>
          <w:spacing w:val="-8"/>
        </w:rPr>
      </w:pPr>
      <w:r>
        <w:t xml:space="preserve">By </w:t>
      </w:r>
      <w:r>
        <w:rPr>
          <w:spacing w:val="-7"/>
        </w:rPr>
        <w:t xml:space="preserve">woman’s </w:t>
      </w:r>
      <w:r>
        <w:t xml:space="preserve">wile and </w:t>
      </w:r>
      <w:r>
        <w:rPr>
          <w:spacing w:val="-5"/>
        </w:rPr>
        <w:t xml:space="preserve">passion’s </w:t>
      </w:r>
      <w:r>
        <w:rPr>
          <w:spacing w:val="-8"/>
        </w:rPr>
        <w:t xml:space="preserve">sway, </w:t>
      </w:r>
    </w:p>
    <w:p w14:paraId="16736597" w14:textId="77777777" w:rsidR="00554DEB" w:rsidRDefault="00BD6E04" w:rsidP="00554DEB">
      <w:pPr>
        <w:pStyle w:val="Poetry"/>
      </w:pPr>
      <w:r>
        <w:t xml:space="preserve">By his strong love of her impelled, </w:t>
      </w:r>
    </w:p>
    <w:p w14:paraId="71927D04" w14:textId="7CC115EF" w:rsidR="00BD6E04" w:rsidRDefault="00BD6E04" w:rsidP="00554DEB">
      <w:pPr>
        <w:pStyle w:val="Poetry"/>
      </w:pPr>
      <w:r>
        <w:t>The consecrating rites withheld.</w:t>
      </w:r>
    </w:p>
    <w:p w14:paraId="663B7563" w14:textId="77777777" w:rsidR="00554DEB" w:rsidRDefault="00BD6E04" w:rsidP="00554DEB">
      <w:pPr>
        <w:pStyle w:val="Poetry"/>
      </w:pPr>
      <w:r>
        <w:t xml:space="preserve">When, hopeful of the promised grace, </w:t>
      </w:r>
    </w:p>
    <w:p w14:paraId="1BD301FC" w14:textId="640D1DC2" w:rsidR="00BD6E04" w:rsidRDefault="00BD6E04" w:rsidP="00554DEB">
      <w:pPr>
        <w:pStyle w:val="Poetry"/>
      </w:pPr>
      <w:r>
        <w:t>My Rama sought his father’s face,</w:t>
      </w:r>
    </w:p>
    <w:p w14:paraId="08FFDA05" w14:textId="77777777" w:rsidR="00BD6E04" w:rsidRDefault="00BD6E04" w:rsidP="00554DEB">
      <w:pPr>
        <w:pStyle w:val="Poetry"/>
      </w:pPr>
      <w:r>
        <w:t>The queen Kaikeyi, ill at ease,</w:t>
      </w:r>
    </w:p>
    <w:p w14:paraId="0AD5E05E" w14:textId="77777777" w:rsidR="00554DEB" w:rsidRDefault="00BD6E04" w:rsidP="00554DEB">
      <w:pPr>
        <w:pStyle w:val="Poetry"/>
      </w:pPr>
      <w:r>
        <w:t xml:space="preserve">Spoke to my lord brief words like these: </w:t>
      </w:r>
    </w:p>
    <w:p w14:paraId="5A5BB181" w14:textId="121355F9" w:rsidR="00BD6E04" w:rsidRDefault="00BD6E04" w:rsidP="00554DEB">
      <w:pPr>
        <w:pStyle w:val="Poetry"/>
      </w:pPr>
      <w:r>
        <w:t>“Hear, son of Raghu, hear from me</w:t>
      </w:r>
    </w:p>
    <w:p w14:paraId="74538431" w14:textId="77777777" w:rsidR="00554DEB" w:rsidRDefault="00BD6E04" w:rsidP="00554DEB">
      <w:pPr>
        <w:pStyle w:val="Poetry"/>
      </w:pPr>
      <w:r>
        <w:t xml:space="preserve">The words thy father says to thee: </w:t>
      </w:r>
    </w:p>
    <w:p w14:paraId="0AB58AD7" w14:textId="4A0D1E62" w:rsidR="00BD6E04" w:rsidRDefault="00BD6E04" w:rsidP="00554DEB">
      <w:pPr>
        <w:pStyle w:val="Poetry"/>
      </w:pPr>
      <w:r>
        <w:t>“I yield this day to Bharat’s hand,</w:t>
      </w:r>
    </w:p>
    <w:p w14:paraId="711D0D62" w14:textId="77777777" w:rsidR="00554DEB" w:rsidRDefault="00BD6E04" w:rsidP="00554DEB">
      <w:pPr>
        <w:pStyle w:val="Poetry"/>
      </w:pPr>
      <w:r>
        <w:t xml:space="preserve">Free from all foes, this ancient land. </w:t>
      </w:r>
    </w:p>
    <w:p w14:paraId="719C1FF0" w14:textId="43034FE6" w:rsidR="00BD6E04" w:rsidRDefault="00BD6E04" w:rsidP="00554DEB">
      <w:pPr>
        <w:pStyle w:val="Poetry"/>
      </w:pPr>
      <w:r>
        <w:t>Fly from this home no longer thine,</w:t>
      </w:r>
    </w:p>
    <w:p w14:paraId="03383435" w14:textId="77777777" w:rsidR="00554DEB" w:rsidRDefault="00BD6E04" w:rsidP="00554DEB">
      <w:pPr>
        <w:pStyle w:val="Poetry"/>
      </w:pPr>
      <w:r>
        <w:t xml:space="preserve">And dwell in woods five years and nine. </w:t>
      </w:r>
    </w:p>
    <w:p w14:paraId="0D821F1F" w14:textId="029758D9" w:rsidR="00BD6E04" w:rsidRDefault="00BD6E04" w:rsidP="00554DEB">
      <w:pPr>
        <w:pStyle w:val="Poetry"/>
      </w:pPr>
      <w:r>
        <w:t>Live in the forest and maintain</w:t>
      </w:r>
    </w:p>
    <w:p w14:paraId="54DB6737" w14:textId="2C9D2616" w:rsidR="00554DEB" w:rsidRDefault="00BD6E04" w:rsidP="00554DEB">
      <w:pPr>
        <w:pStyle w:val="Poetry"/>
        <w:rPr>
          <w:spacing w:val="-5"/>
        </w:rPr>
      </w:pPr>
      <w:r>
        <w:t xml:space="preserve">Mine honour pure from </w:t>
      </w:r>
      <w:r>
        <w:rPr>
          <w:spacing w:val="-3"/>
        </w:rPr>
        <w:t xml:space="preserve">falsehood’s </w:t>
      </w:r>
      <w:r>
        <w:rPr>
          <w:spacing w:val="-5"/>
        </w:rPr>
        <w:t>stain.’</w:t>
      </w:r>
    </w:p>
    <w:p w14:paraId="063B533A" w14:textId="77777777" w:rsidR="00554DEB" w:rsidRDefault="00BD6E04" w:rsidP="00554DEB">
      <w:pPr>
        <w:pStyle w:val="Poetry"/>
      </w:pPr>
      <w:r>
        <w:t xml:space="preserve">” Then Rama spoke, untouched by dread: </w:t>
      </w:r>
    </w:p>
    <w:p w14:paraId="53F08F26" w14:textId="001379FB" w:rsidR="00BD6E04" w:rsidRDefault="00BD6E04" w:rsidP="00554DEB">
      <w:pPr>
        <w:pStyle w:val="Poetry"/>
      </w:pPr>
      <w:r>
        <w:rPr>
          <w:spacing w:val="-6"/>
        </w:rPr>
        <w:t xml:space="preserve">“Yea, </w:t>
      </w:r>
      <w:r>
        <w:t xml:space="preserve">it shall be as thou hast </w:t>
      </w:r>
      <w:r>
        <w:rPr>
          <w:spacing w:val="-6"/>
        </w:rPr>
        <w:t>said.”</w:t>
      </w:r>
    </w:p>
    <w:p w14:paraId="3AABEF6E" w14:textId="77777777" w:rsidR="00554DEB" w:rsidRDefault="00BD6E04" w:rsidP="00554DEB">
      <w:pPr>
        <w:pStyle w:val="Poetry"/>
      </w:pPr>
      <w:r>
        <w:t xml:space="preserve">And answered, faithful to his vows, </w:t>
      </w:r>
    </w:p>
    <w:p w14:paraId="4EB0890F" w14:textId="2CF47EA9" w:rsidR="00BD6E04" w:rsidRDefault="00BD6E04" w:rsidP="00554DEB">
      <w:pPr>
        <w:pStyle w:val="Poetry"/>
      </w:pPr>
      <w:r>
        <w:t>Obeying Daśaratha’s spouse:</w:t>
      </w:r>
    </w:p>
    <w:p w14:paraId="22B79D11" w14:textId="77777777" w:rsidR="00554DEB" w:rsidRDefault="00BD6E04" w:rsidP="00554DEB">
      <w:pPr>
        <w:pStyle w:val="Poetry"/>
      </w:pPr>
      <w:r>
        <w:t xml:space="preserve">“The offered realm I would not take, </w:t>
      </w:r>
    </w:p>
    <w:p w14:paraId="29E02087" w14:textId="77777777" w:rsidR="00554DEB" w:rsidRDefault="00BD6E04" w:rsidP="00554DEB">
      <w:pPr>
        <w:pStyle w:val="Poetry"/>
      </w:pPr>
      <w:r>
        <w:t xml:space="preserve">But still keep true the words he spake.” </w:t>
      </w:r>
    </w:p>
    <w:p w14:paraId="154030BF" w14:textId="77777777" w:rsidR="00554DEB" w:rsidRDefault="00BD6E04" w:rsidP="00554DEB">
      <w:pPr>
        <w:pStyle w:val="Poetry"/>
      </w:pPr>
      <w:r>
        <w:t xml:space="preserve">Thus, gentle Brahman, Rama still </w:t>
      </w:r>
    </w:p>
    <w:p w14:paraId="19D506B3" w14:textId="5A9AC4CF" w:rsidR="00BD6E04" w:rsidRPr="00554DEB" w:rsidRDefault="00BD6E04" w:rsidP="00554DEB">
      <w:pPr>
        <w:pStyle w:val="Poetry"/>
      </w:pPr>
      <w:r>
        <w:t>Clung to his vow with firmest will.</w:t>
      </w:r>
    </w:p>
    <w:p w14:paraId="223E768E" w14:textId="77777777" w:rsidR="00554DEB" w:rsidRDefault="00BD6E04" w:rsidP="00554DEB">
      <w:pPr>
        <w:pStyle w:val="Poetry"/>
      </w:pPr>
      <w:r>
        <w:t xml:space="preserve">And valiant Lakshman, dear to fame, </w:t>
      </w:r>
    </w:p>
    <w:p w14:paraId="1C6ECAC2" w14:textId="7E7D2697" w:rsidR="00BD6E04" w:rsidRDefault="00BD6E04" w:rsidP="00554DEB">
      <w:pPr>
        <w:pStyle w:val="Poetry"/>
      </w:pPr>
      <w:r>
        <w:t>His brother by a younger dame,</w:t>
      </w:r>
    </w:p>
    <w:p w14:paraId="0B8D0F97" w14:textId="77777777" w:rsidR="00554DEB" w:rsidRDefault="00BD6E04" w:rsidP="00554DEB">
      <w:pPr>
        <w:pStyle w:val="Poetry"/>
        <w:rPr>
          <w:spacing w:val="-4"/>
        </w:rPr>
      </w:pPr>
      <w:r>
        <w:t xml:space="preserve">Bold victor in the deadly </w:t>
      </w:r>
      <w:r>
        <w:rPr>
          <w:spacing w:val="-4"/>
        </w:rPr>
        <w:t xml:space="preserve">fray, </w:t>
      </w:r>
    </w:p>
    <w:p w14:paraId="1F7C740C" w14:textId="77777777" w:rsidR="00554DEB" w:rsidRDefault="00BD6E04" w:rsidP="00554DEB">
      <w:pPr>
        <w:pStyle w:val="Poetry"/>
        <w:rPr>
          <w:spacing w:val="-6"/>
        </w:rPr>
      </w:pPr>
      <w:r>
        <w:rPr>
          <w:spacing w:val="-5"/>
        </w:rPr>
        <w:t xml:space="preserve">Would </w:t>
      </w:r>
      <w:r>
        <w:t xml:space="preserve">follow Rama on his </w:t>
      </w:r>
      <w:r>
        <w:rPr>
          <w:spacing w:val="-6"/>
        </w:rPr>
        <w:t xml:space="preserve">way. </w:t>
      </w:r>
    </w:p>
    <w:p w14:paraId="41746310" w14:textId="77777777" w:rsidR="00554DEB" w:rsidRDefault="00BD6E04" w:rsidP="00554DEB">
      <w:pPr>
        <w:pStyle w:val="Poetry"/>
        <w:rPr>
          <w:spacing w:val="-3"/>
        </w:rPr>
      </w:pPr>
      <w:r>
        <w:t xml:space="preserve">On sternest vows his heart was </w:t>
      </w:r>
      <w:r>
        <w:rPr>
          <w:spacing w:val="-3"/>
        </w:rPr>
        <w:t xml:space="preserve">set, </w:t>
      </w:r>
    </w:p>
    <w:p w14:paraId="6193B590" w14:textId="77777777" w:rsidR="00554DEB" w:rsidRDefault="00BD6E04" w:rsidP="00554DEB">
      <w:pPr>
        <w:pStyle w:val="Poetry"/>
      </w:pPr>
      <w:r>
        <w:lastRenderedPageBreak/>
        <w:t xml:space="preserve">And he, a youthful anchoret, </w:t>
      </w:r>
    </w:p>
    <w:p w14:paraId="61654420" w14:textId="2909371A" w:rsidR="00BD6E04" w:rsidRDefault="00BD6E04" w:rsidP="00554DEB">
      <w:pPr>
        <w:pStyle w:val="Poetry"/>
      </w:pPr>
      <w:r>
        <w:t>Bound up in twisted coil his hair</w:t>
      </w:r>
    </w:p>
    <w:p w14:paraId="497CA614" w14:textId="77777777" w:rsidR="00554DEB" w:rsidRDefault="00BD6E04" w:rsidP="00554DEB">
      <w:pPr>
        <w:pStyle w:val="Poetry"/>
      </w:pPr>
      <w:r>
        <w:t xml:space="preserve">And took the garb which hermits wear; </w:t>
      </w:r>
    </w:p>
    <w:p w14:paraId="5DF382CA" w14:textId="77777777" w:rsidR="00554DEB" w:rsidRDefault="00BD6E04" w:rsidP="00554DEB">
      <w:pPr>
        <w:pStyle w:val="Poetry"/>
      </w:pPr>
      <w:r>
        <w:t xml:space="preserve">Then with his bow to guard us, he </w:t>
      </w:r>
    </w:p>
    <w:p w14:paraId="04F35CB1" w14:textId="4DFC2A67" w:rsidR="00BD6E04" w:rsidRDefault="00BD6E04" w:rsidP="00554DEB">
      <w:pPr>
        <w:pStyle w:val="Poetry"/>
      </w:pPr>
      <w:r>
        <w:t>Went forth with Rama and with me.</w:t>
      </w:r>
    </w:p>
    <w:p w14:paraId="07379658" w14:textId="77777777" w:rsidR="00BD6E04" w:rsidRDefault="00BD6E04" w:rsidP="00554DEB">
      <w:pPr>
        <w:pStyle w:val="Poetry"/>
      </w:pPr>
      <w:r>
        <w:t>By Queen Kaikeyi’s art bereft</w:t>
      </w:r>
    </w:p>
    <w:p w14:paraId="6B05E00C" w14:textId="77777777" w:rsidR="00554DEB" w:rsidRDefault="00BD6E04" w:rsidP="00554DEB">
      <w:pPr>
        <w:pStyle w:val="Poetry"/>
      </w:pPr>
      <w:r>
        <w:t xml:space="preserve">The kingdom and our home we left, </w:t>
      </w:r>
    </w:p>
    <w:p w14:paraId="1D717CF6" w14:textId="77777777" w:rsidR="00554DEB" w:rsidRDefault="00BD6E04" w:rsidP="00554DEB">
      <w:pPr>
        <w:pStyle w:val="Poetry"/>
      </w:pPr>
      <w:r>
        <w:t xml:space="preserve">And bound by stern religious vows </w:t>
      </w:r>
    </w:p>
    <w:p w14:paraId="4528DA21" w14:textId="77777777" w:rsidR="00554DEB" w:rsidRDefault="00BD6E04" w:rsidP="00554DEB">
      <w:pPr>
        <w:pStyle w:val="Poetry"/>
      </w:pPr>
      <w:r>
        <w:rPr>
          <w:spacing w:val="-11"/>
        </w:rPr>
        <w:t xml:space="preserve">We </w:t>
      </w:r>
      <w:r>
        <w:t xml:space="preserve">sought this shade of forest boughs. </w:t>
      </w:r>
    </w:p>
    <w:p w14:paraId="2F467126" w14:textId="77777777" w:rsidR="00554DEB" w:rsidRDefault="00BD6E04" w:rsidP="00554DEB">
      <w:pPr>
        <w:pStyle w:val="Poetry"/>
      </w:pPr>
      <w:r>
        <w:rPr>
          <w:spacing w:val="-7"/>
        </w:rPr>
        <w:t xml:space="preserve">Now, </w:t>
      </w:r>
      <w:r>
        <w:t xml:space="preserve">best of Brahmans, here we tread </w:t>
      </w:r>
    </w:p>
    <w:p w14:paraId="1D51855F" w14:textId="77777777" w:rsidR="00554DEB" w:rsidRDefault="00BD6E04" w:rsidP="00554DEB">
      <w:pPr>
        <w:pStyle w:val="Poetry"/>
        <w:rPr>
          <w:spacing w:val="-3"/>
        </w:rPr>
      </w:pPr>
      <w:r>
        <w:t>These pathless regions dark and</w:t>
      </w:r>
      <w:r>
        <w:rPr>
          <w:spacing w:val="-31"/>
        </w:rPr>
        <w:t xml:space="preserve"> </w:t>
      </w:r>
      <w:r>
        <w:rPr>
          <w:spacing w:val="-3"/>
        </w:rPr>
        <w:t xml:space="preserve">dread. </w:t>
      </w:r>
    </w:p>
    <w:p w14:paraId="62CD59E6" w14:textId="77777777" w:rsidR="00554DEB" w:rsidRDefault="00BD6E04" w:rsidP="00554DEB">
      <w:pPr>
        <w:pStyle w:val="Poetry"/>
      </w:pPr>
      <w:r>
        <w:t xml:space="preserve">But come, refresh thy soul, and rest </w:t>
      </w:r>
    </w:p>
    <w:p w14:paraId="19A93B2E" w14:textId="77777777" w:rsidR="00554DEB" w:rsidRDefault="00BD6E04" w:rsidP="00554DEB">
      <w:pPr>
        <w:pStyle w:val="Poetry"/>
      </w:pPr>
      <w:r>
        <w:rPr>
          <w:spacing w:val="-3"/>
        </w:rPr>
        <w:t xml:space="preserve">Here </w:t>
      </w:r>
      <w:r>
        <w:t xml:space="preserve">for a while an honoured guest, </w:t>
      </w:r>
    </w:p>
    <w:p w14:paraId="77BA30E1" w14:textId="77777777" w:rsidR="00554DEB" w:rsidRDefault="00BD6E04" w:rsidP="00554DEB">
      <w:pPr>
        <w:pStyle w:val="Poetry"/>
      </w:pPr>
      <w:r>
        <w:rPr>
          <w:spacing w:val="-3"/>
        </w:rPr>
        <w:t xml:space="preserve">For </w:t>
      </w:r>
      <w:r>
        <w:t xml:space="preserve">he, </w:t>
      </w:r>
      <w:r>
        <w:rPr>
          <w:spacing w:val="-3"/>
        </w:rPr>
        <w:t xml:space="preserve">my </w:t>
      </w:r>
      <w:r>
        <w:t xml:space="preserve">lord, will soon be here </w:t>
      </w:r>
    </w:p>
    <w:p w14:paraId="2F49AD70" w14:textId="77777777" w:rsidR="00554DEB" w:rsidRDefault="00BD6E04" w:rsidP="00554DEB">
      <w:pPr>
        <w:pStyle w:val="Poetry"/>
        <w:rPr>
          <w:spacing w:val="-3"/>
        </w:rPr>
      </w:pPr>
      <w:r>
        <w:rPr>
          <w:spacing w:val="-3"/>
        </w:rPr>
        <w:t xml:space="preserve">With </w:t>
      </w:r>
      <w:r>
        <w:t xml:space="preserve">fresh </w:t>
      </w:r>
      <w:r>
        <w:rPr>
          <w:spacing w:val="-2"/>
        </w:rPr>
        <w:t xml:space="preserve">supply </w:t>
      </w:r>
      <w:r>
        <w:t xml:space="preserve">of woodland </w:t>
      </w:r>
      <w:r>
        <w:rPr>
          <w:spacing w:val="-3"/>
        </w:rPr>
        <w:t xml:space="preserve">cheer, </w:t>
      </w:r>
    </w:p>
    <w:p w14:paraId="7A8F6F9A" w14:textId="3CF21CDA" w:rsidR="00BD6E04" w:rsidRDefault="00BD6E04" w:rsidP="00554DEB">
      <w:pPr>
        <w:pStyle w:val="Poetry"/>
      </w:pPr>
      <w:r>
        <w:t>Large store of venison of the</w:t>
      </w:r>
      <w:r>
        <w:rPr>
          <w:spacing w:val="-13"/>
        </w:rPr>
        <w:t xml:space="preserve"> </w:t>
      </w:r>
      <w:r>
        <w:t>buck,</w:t>
      </w:r>
    </w:p>
    <w:p w14:paraId="73E75730" w14:textId="77777777" w:rsidR="00554DEB" w:rsidRDefault="00BD6E04" w:rsidP="00554DEB">
      <w:pPr>
        <w:pStyle w:val="Poetry"/>
      </w:pPr>
      <w:r>
        <w:t xml:space="preserve">Or some great boar his hand has struck. </w:t>
      </w:r>
    </w:p>
    <w:p w14:paraId="21301456" w14:textId="77777777" w:rsidR="00554DEB" w:rsidRDefault="00BD6E04" w:rsidP="00554DEB">
      <w:pPr>
        <w:pStyle w:val="Poetry"/>
      </w:pPr>
      <w:r>
        <w:t xml:space="preserve">Meanwhile, O stranger, grant my prayer: </w:t>
      </w:r>
    </w:p>
    <w:p w14:paraId="3BA59AB6" w14:textId="77777777" w:rsidR="00554DEB" w:rsidRDefault="00BD6E04" w:rsidP="00554DEB">
      <w:pPr>
        <w:pStyle w:val="Poetry"/>
      </w:pPr>
      <w:r>
        <w:t xml:space="preserve">Thy name, thy race, thy birth declare, </w:t>
      </w:r>
    </w:p>
    <w:p w14:paraId="6A789CC9" w14:textId="77777777" w:rsidR="00554DEB" w:rsidRDefault="00BD6E04" w:rsidP="00554DEB">
      <w:pPr>
        <w:pStyle w:val="Poetry"/>
      </w:pPr>
      <w:r>
        <w:t xml:space="preserve">And why with no companion thou </w:t>
      </w:r>
    </w:p>
    <w:p w14:paraId="6BB96BA4" w14:textId="5B2D0DD5" w:rsidR="00BD6E04" w:rsidRDefault="00BD6E04" w:rsidP="00554DEB">
      <w:pPr>
        <w:pStyle w:val="Poetry"/>
      </w:pPr>
      <w:r>
        <w:t>Roamest in Dandak forest now.”</w:t>
      </w:r>
    </w:p>
    <w:p w14:paraId="679FC23B" w14:textId="77777777" w:rsidR="00554DEB" w:rsidRDefault="00554DEB" w:rsidP="00554DEB">
      <w:pPr>
        <w:pStyle w:val="Poetry"/>
      </w:pPr>
    </w:p>
    <w:p w14:paraId="5451FA9A" w14:textId="77777777" w:rsidR="00554DEB" w:rsidRDefault="00BD6E04" w:rsidP="00554DEB">
      <w:pPr>
        <w:pStyle w:val="Poetry"/>
      </w:pPr>
      <w:r>
        <w:t xml:space="preserve">Thus questioned Sita, Rama’s dame. </w:t>
      </w:r>
    </w:p>
    <w:p w14:paraId="0F23F35D" w14:textId="77777777" w:rsidR="00554DEB" w:rsidRDefault="00BD6E04" w:rsidP="00554DEB">
      <w:pPr>
        <w:pStyle w:val="Poetry"/>
      </w:pPr>
      <w:r>
        <w:t xml:space="preserve">Then fierce the stranger’s answer came: </w:t>
      </w:r>
    </w:p>
    <w:p w14:paraId="436366CB" w14:textId="6807D284" w:rsidR="00BD6E04" w:rsidRDefault="00BD6E04" w:rsidP="00554DEB">
      <w:pPr>
        <w:pStyle w:val="Poetry"/>
      </w:pPr>
      <w:r>
        <w:t>“Lord of the giant legions, he</w:t>
      </w:r>
    </w:p>
    <w:p w14:paraId="235A5538" w14:textId="77777777" w:rsidR="00554DEB" w:rsidRDefault="00BD6E04" w:rsidP="00554DEB">
      <w:pPr>
        <w:pStyle w:val="Poetry"/>
      </w:pPr>
      <w:r>
        <w:rPr>
          <w:spacing w:val="-3"/>
        </w:rPr>
        <w:t xml:space="preserve">From </w:t>
      </w:r>
      <w:r>
        <w:t xml:space="preserve">whom celestial armies flee,— </w:t>
      </w:r>
    </w:p>
    <w:p w14:paraId="74E1346F" w14:textId="77777777" w:rsidR="00554DEB" w:rsidRDefault="00BD6E04" w:rsidP="00554DEB">
      <w:pPr>
        <w:pStyle w:val="Poetry"/>
        <w:rPr>
          <w:spacing w:val="-5"/>
        </w:rPr>
      </w:pPr>
      <w:r>
        <w:t xml:space="preserve">The dread of hell and earth and </w:t>
      </w:r>
      <w:r>
        <w:rPr>
          <w:spacing w:val="-5"/>
        </w:rPr>
        <w:t xml:space="preserve">sky, </w:t>
      </w:r>
    </w:p>
    <w:p w14:paraId="30296F27" w14:textId="2A5ED98E" w:rsidR="00554DEB" w:rsidRDefault="00BD6E04" w:rsidP="00554DEB">
      <w:pPr>
        <w:pStyle w:val="Poetry"/>
      </w:pPr>
      <w:r>
        <w:t>Ravan the Rakshas</w:t>
      </w:r>
      <w:r w:rsidR="00C15081">
        <w:rPr>
          <w:rStyle w:val="FootnoteReference"/>
        </w:rPr>
        <w:footnoteReference w:id="30"/>
      </w:r>
      <w:r w:rsidR="00C15081">
        <w:t xml:space="preserve"> </w:t>
      </w:r>
      <w:r>
        <w:t xml:space="preserve">king am I. </w:t>
      </w:r>
    </w:p>
    <w:p w14:paraId="2115E538" w14:textId="77777777" w:rsidR="00554DEB" w:rsidRDefault="00BD6E04" w:rsidP="00554DEB">
      <w:pPr>
        <w:pStyle w:val="Poetry"/>
        <w:rPr>
          <w:spacing w:val="-4"/>
        </w:rPr>
      </w:pPr>
      <w:r>
        <w:rPr>
          <w:spacing w:val="-4"/>
        </w:rPr>
        <w:t xml:space="preserve">Now </w:t>
      </w:r>
      <w:r>
        <w:t xml:space="preserve">when thy gold-like form I </w:t>
      </w:r>
      <w:r>
        <w:rPr>
          <w:spacing w:val="-4"/>
        </w:rPr>
        <w:t xml:space="preserve">view </w:t>
      </w:r>
    </w:p>
    <w:p w14:paraId="576B4918" w14:textId="6CE4D03F" w:rsidR="00BD6E04" w:rsidRDefault="00BD6E04" w:rsidP="00554DEB">
      <w:pPr>
        <w:pStyle w:val="Poetry"/>
      </w:pPr>
      <w:r>
        <w:t>Arrayed in silks of amber</w:t>
      </w:r>
      <w:r>
        <w:rPr>
          <w:spacing w:val="-6"/>
        </w:rPr>
        <w:t xml:space="preserve"> </w:t>
      </w:r>
      <w:r>
        <w:t>hue,</w:t>
      </w:r>
    </w:p>
    <w:p w14:paraId="13C3637B" w14:textId="77777777" w:rsidR="00554DEB" w:rsidRDefault="00BD6E04" w:rsidP="00554DEB">
      <w:pPr>
        <w:pStyle w:val="Poetry"/>
      </w:pPr>
      <w:r>
        <w:t xml:space="preserve">My love, O thou of perfect mould, </w:t>
      </w:r>
    </w:p>
    <w:p w14:paraId="35AECE6A" w14:textId="77777777" w:rsidR="00554DEB" w:rsidRDefault="00BD6E04" w:rsidP="00554DEB">
      <w:pPr>
        <w:pStyle w:val="Poetry"/>
      </w:pPr>
      <w:r>
        <w:t xml:space="preserve">For all my dames is dead and cold. </w:t>
      </w:r>
    </w:p>
    <w:p w14:paraId="1B0DDCF1" w14:textId="77777777" w:rsidR="00554DEB" w:rsidRDefault="00BD6E04" w:rsidP="00554DEB">
      <w:pPr>
        <w:pStyle w:val="Poetry"/>
      </w:pPr>
      <w:r>
        <w:lastRenderedPageBreak/>
        <w:t xml:space="preserve">A thousand fairest women, torn </w:t>
      </w:r>
    </w:p>
    <w:p w14:paraId="5BDD9C05" w14:textId="77777777" w:rsidR="00554DEB" w:rsidRDefault="00BD6E04" w:rsidP="00554DEB">
      <w:pPr>
        <w:pStyle w:val="Poetry"/>
      </w:pPr>
      <w:r>
        <w:t xml:space="preserve">From many a land my home adorn. </w:t>
      </w:r>
    </w:p>
    <w:p w14:paraId="49E00545" w14:textId="7DE1D60D" w:rsidR="00BD6E04" w:rsidRDefault="00BD6E04" w:rsidP="00554DEB">
      <w:pPr>
        <w:pStyle w:val="Poetry"/>
      </w:pPr>
      <w:r>
        <w:t>But come, loveliest lady, be</w:t>
      </w:r>
    </w:p>
    <w:p w14:paraId="15990877" w14:textId="77777777" w:rsidR="00554DEB" w:rsidRDefault="00BD6E04" w:rsidP="00554DEB">
      <w:pPr>
        <w:pStyle w:val="Poetry"/>
      </w:pPr>
      <w:r>
        <w:t xml:space="preserve">The queen of every dame and me. </w:t>
      </w:r>
    </w:p>
    <w:p w14:paraId="323702F5" w14:textId="5FB749DA" w:rsidR="00BD6E04" w:rsidRDefault="00BD6E04" w:rsidP="00554DEB">
      <w:pPr>
        <w:pStyle w:val="Poetry"/>
      </w:pPr>
      <w:r>
        <w:t>My city Lanka, glorious town,</w:t>
      </w:r>
    </w:p>
    <w:p w14:paraId="6556633C" w14:textId="77777777" w:rsidR="00554DEB" w:rsidRDefault="00BD6E04" w:rsidP="00554DEB">
      <w:pPr>
        <w:pStyle w:val="Poetry"/>
      </w:pPr>
      <w:r>
        <w:t xml:space="preserve">Looks from a mountain’s forehead down </w:t>
      </w:r>
    </w:p>
    <w:p w14:paraId="67BD744B" w14:textId="77777777" w:rsidR="00554DEB" w:rsidRDefault="00BD6E04" w:rsidP="00554DEB">
      <w:pPr>
        <w:pStyle w:val="Poetry"/>
      </w:pPr>
      <w:r>
        <w:t xml:space="preserve">Where ocean with his flash and foam </w:t>
      </w:r>
    </w:p>
    <w:p w14:paraId="03793126" w14:textId="3E29E185" w:rsidR="00BD6E04" w:rsidRDefault="00BD6E04" w:rsidP="00554DEB">
      <w:pPr>
        <w:pStyle w:val="Poetry"/>
      </w:pPr>
      <w:r>
        <w:t>Beats madly on mine island home.</w:t>
      </w:r>
    </w:p>
    <w:p w14:paraId="69E58FE1" w14:textId="77777777" w:rsidR="00554DEB" w:rsidRDefault="00BD6E04" w:rsidP="00554DEB">
      <w:pPr>
        <w:pStyle w:val="Poetry"/>
      </w:pPr>
      <w:r>
        <w:t xml:space="preserve">With me, O Sita, shalt thou rove </w:t>
      </w:r>
    </w:p>
    <w:p w14:paraId="3843D255" w14:textId="77777777" w:rsidR="00554DEB" w:rsidRDefault="00BD6E04" w:rsidP="00554DEB">
      <w:pPr>
        <w:pStyle w:val="Poetry"/>
      </w:pPr>
      <w:r>
        <w:t xml:space="preserve">Delighted through each shady grove, </w:t>
      </w:r>
    </w:p>
    <w:p w14:paraId="2A10A667" w14:textId="77777777" w:rsidR="00554DEB" w:rsidRDefault="00BD6E04" w:rsidP="00554DEB">
      <w:pPr>
        <w:pStyle w:val="Poetry"/>
      </w:pPr>
      <w:r>
        <w:t xml:space="preserve">Nor shall thy happy breast retain </w:t>
      </w:r>
    </w:p>
    <w:p w14:paraId="5B5F1E7F" w14:textId="1CE8CD17" w:rsidR="00BD6E04" w:rsidRDefault="00BD6E04" w:rsidP="00554DEB">
      <w:pPr>
        <w:pStyle w:val="Poetry"/>
      </w:pPr>
      <w:r>
        <w:t>Fond memory of this life of pain.</w:t>
      </w:r>
    </w:p>
    <w:p w14:paraId="6B21E7F8" w14:textId="77777777" w:rsidR="00BD6E04" w:rsidRDefault="00BD6E04" w:rsidP="00554DEB">
      <w:pPr>
        <w:pStyle w:val="Poetry"/>
      </w:pPr>
      <w:r>
        <w:t>In gay attire, a glittering band,</w:t>
      </w:r>
    </w:p>
    <w:p w14:paraId="4DD74A12" w14:textId="77777777" w:rsidR="00554DEB" w:rsidRDefault="00BD6E04" w:rsidP="00554DEB">
      <w:pPr>
        <w:pStyle w:val="Poetry"/>
      </w:pPr>
      <w:r>
        <w:t xml:space="preserve">Five thousand maids shall round thee stand, </w:t>
      </w:r>
    </w:p>
    <w:p w14:paraId="0ECCFC46" w14:textId="5BCC75FD" w:rsidR="00BD6E04" w:rsidRDefault="00BD6E04" w:rsidP="00554DEB">
      <w:pPr>
        <w:pStyle w:val="Poetry"/>
      </w:pPr>
      <w:r>
        <w:t>And serve thee at thy beck and sign,</w:t>
      </w:r>
    </w:p>
    <w:p w14:paraId="68F6C18C" w14:textId="77777777" w:rsidR="00BD6E04" w:rsidRDefault="00BD6E04" w:rsidP="00554DEB">
      <w:pPr>
        <w:pStyle w:val="Poetry"/>
      </w:pPr>
      <w:r>
        <w:t>If thou, fair Sita, wilt be</w:t>
      </w:r>
      <w:r>
        <w:rPr>
          <w:spacing w:val="-14"/>
        </w:rPr>
        <w:t xml:space="preserve"> </w:t>
      </w:r>
      <w:r>
        <w:rPr>
          <w:spacing w:val="-6"/>
        </w:rPr>
        <w:t>mine.”</w:t>
      </w:r>
    </w:p>
    <w:p w14:paraId="18586AA7" w14:textId="77777777" w:rsidR="00554DEB" w:rsidRDefault="00554DEB" w:rsidP="00554DEB">
      <w:pPr>
        <w:pStyle w:val="Poetry"/>
      </w:pPr>
    </w:p>
    <w:p w14:paraId="0262A5DD" w14:textId="527E8BFD" w:rsidR="00554DEB" w:rsidRDefault="00BD6E04" w:rsidP="00554DEB">
      <w:pPr>
        <w:pStyle w:val="Poetry"/>
        <w:rPr>
          <w:spacing w:val="-6"/>
        </w:rPr>
      </w:pPr>
      <w:r>
        <w:t>Then forth her noble passion</w:t>
      </w:r>
      <w:r>
        <w:rPr>
          <w:spacing w:val="-24"/>
        </w:rPr>
        <w:t xml:space="preserve"> </w:t>
      </w:r>
      <w:r>
        <w:rPr>
          <w:spacing w:val="-6"/>
        </w:rPr>
        <w:t xml:space="preserve">broke </w:t>
      </w:r>
    </w:p>
    <w:p w14:paraId="12F76BFD" w14:textId="5BCD5721" w:rsidR="00BD6E04" w:rsidRDefault="00BD6E04" w:rsidP="00C15081">
      <w:pPr>
        <w:pStyle w:val="Poetry"/>
      </w:pPr>
      <w:r>
        <w:t xml:space="preserve">As thus in turn the </w:t>
      </w:r>
      <w:r w:rsidRPr="00554DEB">
        <w:t>lady spoke:</w:t>
      </w:r>
    </w:p>
    <w:p w14:paraId="2C5637E3" w14:textId="77777777" w:rsidR="00C15081" w:rsidRDefault="00BD6E04" w:rsidP="00C15081">
      <w:pPr>
        <w:pStyle w:val="Poetry"/>
      </w:pPr>
      <w:r>
        <w:t xml:space="preserve">“Me, me the wife of Rama, him </w:t>
      </w:r>
    </w:p>
    <w:p w14:paraId="6BAAC1AF" w14:textId="77777777" w:rsidR="00C15081" w:rsidRDefault="00BD6E04" w:rsidP="00C15081">
      <w:pPr>
        <w:pStyle w:val="Poetry"/>
      </w:pPr>
      <w:r>
        <w:t xml:space="preserve">The lion lord with lion’s limb, </w:t>
      </w:r>
    </w:p>
    <w:p w14:paraId="60331E36" w14:textId="77777777" w:rsidR="00C15081" w:rsidRDefault="00BD6E04" w:rsidP="00C15081">
      <w:pPr>
        <w:pStyle w:val="Poetry"/>
      </w:pPr>
      <w:r>
        <w:t xml:space="preserve">Strong as the sea, firm as the rock, </w:t>
      </w:r>
    </w:p>
    <w:p w14:paraId="38F6847B" w14:textId="10D54134" w:rsidR="00BD6E04" w:rsidRDefault="00BD6E04" w:rsidP="00C15081">
      <w:pPr>
        <w:pStyle w:val="Poetry"/>
      </w:pPr>
      <w:r>
        <w:t>Like Indra in the battle shock.</w:t>
      </w:r>
    </w:p>
    <w:p w14:paraId="38BF2786" w14:textId="77777777" w:rsidR="00C15081" w:rsidRDefault="00BD6E04" w:rsidP="00C15081">
      <w:pPr>
        <w:pStyle w:val="Poetry"/>
      </w:pPr>
      <w:r>
        <w:t xml:space="preserve">The lord of each auspicious sign, </w:t>
      </w:r>
    </w:p>
    <w:p w14:paraId="644525AB" w14:textId="241AF1E8" w:rsidR="00BD6E04" w:rsidRDefault="00BD6E04" w:rsidP="00C15081">
      <w:pPr>
        <w:pStyle w:val="Poetry"/>
      </w:pPr>
      <w:r>
        <w:t>The glory of his princely line,</w:t>
      </w:r>
    </w:p>
    <w:p w14:paraId="20B07077" w14:textId="77777777" w:rsidR="00C15081" w:rsidRDefault="00BD6E04" w:rsidP="00C15081">
      <w:pPr>
        <w:pStyle w:val="Poetry"/>
      </w:pPr>
      <w:r>
        <w:t xml:space="preserve">Like some fair Bodh tree strong and tall, </w:t>
      </w:r>
    </w:p>
    <w:p w14:paraId="4BC2F9CC" w14:textId="185C1C25" w:rsidR="00BD6E04" w:rsidRDefault="00BD6E04" w:rsidP="00C15081">
      <w:pPr>
        <w:pStyle w:val="Poetry"/>
      </w:pPr>
      <w:r>
        <w:t>The noblest and the best of all,</w:t>
      </w:r>
    </w:p>
    <w:p w14:paraId="7BF79A4B" w14:textId="77777777" w:rsidR="00C15081" w:rsidRDefault="00BD6E04" w:rsidP="00C15081">
      <w:pPr>
        <w:pStyle w:val="Poetry"/>
      </w:pPr>
      <w:r>
        <w:t xml:space="preserve">Rama, the heir of happy fate </w:t>
      </w:r>
    </w:p>
    <w:p w14:paraId="10BE6703" w14:textId="77777777" w:rsidR="00C15081" w:rsidRDefault="00BD6E04" w:rsidP="00C15081">
      <w:pPr>
        <w:pStyle w:val="Poetry"/>
      </w:pPr>
      <w:r>
        <w:t xml:space="preserve">Who keeps his word inviolate, </w:t>
      </w:r>
    </w:p>
    <w:p w14:paraId="748FC867" w14:textId="77777777" w:rsidR="00C15081" w:rsidRDefault="00BD6E04" w:rsidP="00C15081">
      <w:pPr>
        <w:pStyle w:val="Poetry"/>
      </w:pPr>
      <w:r>
        <w:t xml:space="preserve">Lord of the lion gait, possessed </w:t>
      </w:r>
    </w:p>
    <w:p w14:paraId="100645F2" w14:textId="77777777" w:rsidR="00C15081" w:rsidRDefault="00BD6E04" w:rsidP="00C15081">
      <w:pPr>
        <w:pStyle w:val="Poetry"/>
      </w:pPr>
      <w:r>
        <w:t xml:space="preserve">Of mighty arm and ample chest, </w:t>
      </w:r>
    </w:p>
    <w:p w14:paraId="11F5D770" w14:textId="4B081479" w:rsidR="00BD6E04" w:rsidRDefault="00BD6E04" w:rsidP="00C15081">
      <w:pPr>
        <w:pStyle w:val="Poetry"/>
      </w:pPr>
      <w:r>
        <w:t>Rama the lion-warrior, him</w:t>
      </w:r>
    </w:p>
    <w:p w14:paraId="6F982B14" w14:textId="77777777" w:rsidR="00C15081" w:rsidRDefault="00BD6E04" w:rsidP="00C15081">
      <w:pPr>
        <w:pStyle w:val="Poetry"/>
      </w:pPr>
      <w:r>
        <w:t xml:space="preserve">Whose moon bright face no fear can dim, </w:t>
      </w:r>
    </w:p>
    <w:p w14:paraId="1F568C60" w14:textId="5BB5FC2D" w:rsidR="00BD6E04" w:rsidRDefault="00BD6E04" w:rsidP="00C15081">
      <w:pPr>
        <w:pStyle w:val="Poetry"/>
      </w:pPr>
      <w:r>
        <w:t>Rama, his bridled passions’ lord,</w:t>
      </w:r>
    </w:p>
    <w:p w14:paraId="581E74A7" w14:textId="77777777" w:rsidR="00C15081" w:rsidRDefault="00BD6E04" w:rsidP="00C15081">
      <w:pPr>
        <w:pStyle w:val="Poetry"/>
      </w:pPr>
      <w:r>
        <w:lastRenderedPageBreak/>
        <w:t xml:space="preserve">The darling whom his sire adored,— </w:t>
      </w:r>
    </w:p>
    <w:p w14:paraId="56540A8D" w14:textId="3BB98B36" w:rsidR="00BD6E04" w:rsidRDefault="00BD6E04" w:rsidP="00C15081">
      <w:pPr>
        <w:pStyle w:val="Poetry"/>
      </w:pPr>
      <w:r>
        <w:t>Me, me the true and loving dame</w:t>
      </w:r>
    </w:p>
    <w:p w14:paraId="4E73639D" w14:textId="77777777" w:rsidR="00C15081" w:rsidRDefault="00BD6E04" w:rsidP="00C15081">
      <w:pPr>
        <w:pStyle w:val="Poetry"/>
      </w:pPr>
      <w:r>
        <w:t xml:space="preserve">Of Rama, prince of deathless fame— </w:t>
      </w:r>
    </w:p>
    <w:p w14:paraId="04BC4DE3" w14:textId="77777777" w:rsidR="00C15081" w:rsidRDefault="00BD6E04" w:rsidP="00C15081">
      <w:pPr>
        <w:pStyle w:val="Poetry"/>
      </w:pPr>
      <w:r>
        <w:t xml:space="preserve">Me wouldst thou vainly woo and press? </w:t>
      </w:r>
    </w:p>
    <w:p w14:paraId="7125AE98" w14:textId="3BC1613E" w:rsidR="00BD6E04" w:rsidRDefault="00BD6E04" w:rsidP="00C15081">
      <w:pPr>
        <w:pStyle w:val="Poetry"/>
      </w:pPr>
      <w:r>
        <w:t>A jackal woo a lioness!</w:t>
      </w:r>
    </w:p>
    <w:p w14:paraId="177E1C53" w14:textId="77777777" w:rsidR="00C15081" w:rsidRDefault="00BD6E04" w:rsidP="00C15081">
      <w:pPr>
        <w:pStyle w:val="Poetry"/>
      </w:pPr>
      <w:r>
        <w:t xml:space="preserve">Steal from the sun his glory! such </w:t>
      </w:r>
    </w:p>
    <w:p w14:paraId="20117AB0" w14:textId="77777777" w:rsidR="00C15081" w:rsidRDefault="00BD6E04" w:rsidP="00C15081">
      <w:pPr>
        <w:pStyle w:val="Poetry"/>
      </w:pPr>
      <w:r>
        <w:t xml:space="preserve">Thy hope Lord Rama’s wife to touch. </w:t>
      </w:r>
    </w:p>
    <w:p w14:paraId="6191F22B" w14:textId="77777777" w:rsidR="00C15081" w:rsidRDefault="00BD6E04" w:rsidP="00C15081">
      <w:pPr>
        <w:pStyle w:val="Poetry"/>
      </w:pPr>
      <w:r>
        <w:t xml:space="preserve">Ha! Thou hast seen the trees of gold, </w:t>
      </w:r>
    </w:p>
    <w:p w14:paraId="38A6147A" w14:textId="77777777" w:rsidR="00C15081" w:rsidRDefault="00BD6E04" w:rsidP="00C15081">
      <w:pPr>
        <w:pStyle w:val="Poetry"/>
      </w:pPr>
      <w:r>
        <w:t xml:space="preserve">The sign which dying eyes behold, </w:t>
      </w:r>
    </w:p>
    <w:p w14:paraId="4DA7E239" w14:textId="37043D07" w:rsidR="00BD6E04" w:rsidRDefault="00BD6E04" w:rsidP="00C15081">
      <w:pPr>
        <w:pStyle w:val="Poetry"/>
      </w:pPr>
      <w:r>
        <w:t>Thus seeking, weary of thy life,</w:t>
      </w:r>
    </w:p>
    <w:p w14:paraId="18641B63" w14:textId="77777777" w:rsidR="00C15081" w:rsidRDefault="00BD6E04" w:rsidP="00C15081">
      <w:pPr>
        <w:pStyle w:val="Poetry"/>
      </w:pPr>
      <w:r>
        <w:rPr>
          <w:spacing w:val="-11"/>
        </w:rPr>
        <w:t xml:space="preserve">To </w:t>
      </w:r>
      <w:r>
        <w:t xml:space="preserve">win the love of </w:t>
      </w:r>
      <w:r>
        <w:rPr>
          <w:spacing w:val="-7"/>
        </w:rPr>
        <w:t xml:space="preserve">Rama’s </w:t>
      </w:r>
      <w:r>
        <w:t xml:space="preserve">wife. </w:t>
      </w:r>
    </w:p>
    <w:p w14:paraId="401080CC" w14:textId="77777777" w:rsidR="00C15081" w:rsidRDefault="00BD6E04" w:rsidP="00C15081">
      <w:pPr>
        <w:pStyle w:val="Poetry"/>
      </w:pPr>
      <w:r>
        <w:t xml:space="preserve">Fool! wilt thou dare to rend away </w:t>
      </w:r>
    </w:p>
    <w:p w14:paraId="3C9E78DA" w14:textId="537B664D" w:rsidR="00BD6E04" w:rsidRDefault="00BD6E04" w:rsidP="00C15081">
      <w:pPr>
        <w:pStyle w:val="Poetry"/>
      </w:pPr>
      <w:r>
        <w:t xml:space="preserve">The famished </w:t>
      </w:r>
      <w:r>
        <w:rPr>
          <w:spacing w:val="-8"/>
        </w:rPr>
        <w:t xml:space="preserve">lion’s </w:t>
      </w:r>
      <w:r>
        <w:t xml:space="preserve">bleeding </w:t>
      </w:r>
      <w:r>
        <w:rPr>
          <w:spacing w:val="-8"/>
        </w:rPr>
        <w:t>prey,</w:t>
      </w:r>
    </w:p>
    <w:p w14:paraId="67F73351" w14:textId="77777777" w:rsidR="00C15081" w:rsidRDefault="00BD6E04" w:rsidP="00C15081">
      <w:pPr>
        <w:pStyle w:val="Poetry"/>
      </w:pPr>
      <w:r>
        <w:t xml:space="preserve">Or from the threatening jaws to take </w:t>
      </w:r>
    </w:p>
    <w:p w14:paraId="268F1C5D" w14:textId="5429F05E" w:rsidR="00BD6E04" w:rsidRDefault="00BD6E04" w:rsidP="00C15081">
      <w:pPr>
        <w:pStyle w:val="Poetry"/>
      </w:pPr>
      <w:r>
        <w:t>The fang of some envenomed snake?</w:t>
      </w:r>
    </w:p>
    <w:p w14:paraId="5B342B4F" w14:textId="77777777" w:rsidR="00C15081" w:rsidRDefault="00BD6E04" w:rsidP="00C15081">
      <w:pPr>
        <w:pStyle w:val="Poetry"/>
      </w:pPr>
      <w:r>
        <w:t xml:space="preserve">What, wouldst thou shake with puny hand </w:t>
      </w:r>
    </w:p>
    <w:p w14:paraId="532D4473" w14:textId="3084F1F2" w:rsidR="00C15081" w:rsidRDefault="00BD6E04" w:rsidP="00C15081">
      <w:pPr>
        <w:pStyle w:val="Poetry"/>
      </w:pPr>
      <w:r>
        <w:t>Mount Mandar,</w:t>
      </w:r>
      <w:r w:rsidR="00C15081">
        <w:rPr>
          <w:rStyle w:val="FootnoteReference"/>
        </w:rPr>
        <w:footnoteReference w:id="31"/>
      </w:r>
      <w:r w:rsidR="00C15081">
        <w:t xml:space="preserve"> </w:t>
      </w:r>
      <w:r>
        <w:t xml:space="preserve">towering o’er the land, </w:t>
      </w:r>
    </w:p>
    <w:p w14:paraId="5B3FD51B" w14:textId="7B6E57DA" w:rsidR="00BD6E04" w:rsidRDefault="00BD6E04" w:rsidP="00C15081">
      <w:pPr>
        <w:pStyle w:val="Poetry"/>
      </w:pPr>
      <w:r>
        <w:t>Put poison to thy lips and think</w:t>
      </w:r>
    </w:p>
    <w:p w14:paraId="62503FAC" w14:textId="77777777" w:rsidR="00C15081" w:rsidRDefault="00BD6E04" w:rsidP="00C15081">
      <w:pPr>
        <w:pStyle w:val="Poetry"/>
      </w:pPr>
      <w:r>
        <w:t xml:space="preserve">The deadly cup a harmless drink? </w:t>
      </w:r>
    </w:p>
    <w:p w14:paraId="26544295" w14:textId="77777777" w:rsidR="00C15081" w:rsidRDefault="00BD6E04" w:rsidP="00C15081">
      <w:pPr>
        <w:pStyle w:val="Poetry"/>
      </w:pPr>
      <w:r>
        <w:t xml:space="preserve">With pointed needle touch thine eye, </w:t>
      </w:r>
    </w:p>
    <w:p w14:paraId="3ADF44ED" w14:textId="3BA79036" w:rsidR="00BD6E04" w:rsidRDefault="00BD6E04" w:rsidP="00C15081">
      <w:pPr>
        <w:pStyle w:val="Poetry"/>
      </w:pPr>
      <w:r>
        <w:t>A razor to thy tongue apply,</w:t>
      </w:r>
    </w:p>
    <w:p w14:paraId="37BA8719" w14:textId="77777777" w:rsidR="00C15081" w:rsidRDefault="00BD6E04" w:rsidP="00C15081">
      <w:pPr>
        <w:pStyle w:val="Poetry"/>
      </w:pPr>
      <w:r>
        <w:t xml:space="preserve">Who wouldst pollute with impious touch </w:t>
      </w:r>
    </w:p>
    <w:p w14:paraId="226402F4" w14:textId="098B153D" w:rsidR="00BD6E04" w:rsidRDefault="00BD6E04" w:rsidP="00C15081">
      <w:pPr>
        <w:pStyle w:val="Poetry"/>
      </w:pPr>
      <w:r>
        <w:t>The wife whom Rama loves so much?</w:t>
      </w:r>
    </w:p>
    <w:p w14:paraId="533CBEFD" w14:textId="77777777" w:rsidR="00C15081" w:rsidRDefault="00BD6E04" w:rsidP="00C15081">
      <w:pPr>
        <w:pStyle w:val="Poetry"/>
      </w:pPr>
      <w:r>
        <w:t xml:space="preserve">Be round thy neck a millstone tied, </w:t>
      </w:r>
    </w:p>
    <w:p w14:paraId="7AC7BDEF" w14:textId="77777777" w:rsidR="00C15081" w:rsidRDefault="00BD6E04" w:rsidP="00C15081">
      <w:pPr>
        <w:pStyle w:val="Poetry"/>
      </w:pPr>
      <w:r>
        <w:t>And swim the sea from side to side;</w:t>
      </w:r>
    </w:p>
    <w:p w14:paraId="18C50BF8" w14:textId="46BFEC36" w:rsidR="00C15081" w:rsidRDefault="00BD6E04" w:rsidP="00C15081">
      <w:pPr>
        <w:pStyle w:val="Poetry"/>
      </w:pPr>
      <w:r>
        <w:t xml:space="preserve">Or raising both thy hands on high </w:t>
      </w:r>
    </w:p>
    <w:p w14:paraId="04CB743D" w14:textId="77777777" w:rsidR="00C15081" w:rsidRDefault="00BD6E04" w:rsidP="00C15081">
      <w:pPr>
        <w:pStyle w:val="Poetry"/>
      </w:pPr>
      <w:r>
        <w:t>Pluck sun and moon from yonder</w:t>
      </w:r>
      <w:r>
        <w:rPr>
          <w:spacing w:val="-22"/>
        </w:rPr>
        <w:t xml:space="preserve"> </w:t>
      </w:r>
      <w:r>
        <w:t xml:space="preserve">sky; </w:t>
      </w:r>
    </w:p>
    <w:p w14:paraId="3606FAE0" w14:textId="77777777" w:rsidR="00C15081" w:rsidRDefault="00BD6E04" w:rsidP="00C15081">
      <w:pPr>
        <w:pStyle w:val="Poetry"/>
      </w:pPr>
      <w:r>
        <w:t xml:space="preserve">Or let the kindled flame be pressed, </w:t>
      </w:r>
    </w:p>
    <w:p w14:paraId="71D20FB9" w14:textId="0C3706A7" w:rsidR="00BD6E04" w:rsidRDefault="00BD6E04" w:rsidP="00C15081">
      <w:pPr>
        <w:pStyle w:val="Poetry"/>
      </w:pPr>
      <w:r>
        <w:rPr>
          <w:spacing w:val="-6"/>
        </w:rPr>
        <w:t xml:space="preserve">Wrapt </w:t>
      </w:r>
      <w:r>
        <w:t>in thy garment, to thy</w:t>
      </w:r>
      <w:r>
        <w:rPr>
          <w:spacing w:val="-8"/>
        </w:rPr>
        <w:t xml:space="preserve"> </w:t>
      </w:r>
      <w:r>
        <w:t>breast;</w:t>
      </w:r>
    </w:p>
    <w:p w14:paraId="78028B96" w14:textId="77777777" w:rsidR="00C15081" w:rsidRDefault="00BD6E04" w:rsidP="00C15081">
      <w:pPr>
        <w:pStyle w:val="Poetry"/>
      </w:pPr>
      <w:r>
        <w:t xml:space="preserve">More wild the thought that seeks to win </w:t>
      </w:r>
    </w:p>
    <w:p w14:paraId="22B2182E" w14:textId="44D344C8" w:rsidR="00BD6E04" w:rsidRDefault="00BD6E04" w:rsidP="00C15081">
      <w:pPr>
        <w:pStyle w:val="Poetry"/>
      </w:pPr>
      <w:r>
        <w:t>Rama’s dear wife who knows not sin.</w:t>
      </w:r>
    </w:p>
    <w:p w14:paraId="0B910A4F" w14:textId="77777777" w:rsidR="00C15081" w:rsidRDefault="00BD6E04" w:rsidP="00C15081">
      <w:pPr>
        <w:pStyle w:val="Poetry"/>
      </w:pPr>
      <w:r>
        <w:t xml:space="preserve">The fool who thinks with idle aim </w:t>
      </w:r>
    </w:p>
    <w:p w14:paraId="25566CD0" w14:textId="14B1FF04" w:rsidR="00BD6E04" w:rsidRDefault="00BD6E04" w:rsidP="00C15081">
      <w:pPr>
        <w:pStyle w:val="Poetry"/>
      </w:pPr>
      <w:r>
        <w:lastRenderedPageBreak/>
        <w:t>To gain the love of Rama’s dame,</w:t>
      </w:r>
    </w:p>
    <w:p w14:paraId="35273E41" w14:textId="77777777" w:rsidR="00C15081" w:rsidRDefault="00BD6E04" w:rsidP="00C15081">
      <w:pPr>
        <w:pStyle w:val="Poetry"/>
      </w:pPr>
      <w:r>
        <w:t xml:space="preserve">With dark and desperate footing makes </w:t>
      </w:r>
    </w:p>
    <w:p w14:paraId="7F9921B4" w14:textId="5645219C" w:rsidR="00BD6E04" w:rsidRDefault="00BD6E04" w:rsidP="00C15081">
      <w:pPr>
        <w:pStyle w:val="Poetry"/>
      </w:pPr>
      <w:r>
        <w:t>His way o’er points of iron stakes.</w:t>
      </w:r>
    </w:p>
    <w:p w14:paraId="441913E4" w14:textId="77777777" w:rsidR="00C15081" w:rsidRDefault="00BD6E04" w:rsidP="00C15081">
      <w:pPr>
        <w:pStyle w:val="Poetry"/>
      </w:pPr>
      <w:r>
        <w:t xml:space="preserve">As Ocean to a bubbling spring, </w:t>
      </w:r>
    </w:p>
    <w:p w14:paraId="30AEF4CC" w14:textId="3D8C229F" w:rsidR="00BD6E04" w:rsidRDefault="00BD6E04" w:rsidP="00C15081">
      <w:pPr>
        <w:pStyle w:val="Poetry"/>
      </w:pPr>
      <w:r>
        <w:t>The lion to a fox, the king</w:t>
      </w:r>
    </w:p>
    <w:p w14:paraId="1B1A0CDC" w14:textId="77777777" w:rsidR="00C15081" w:rsidRDefault="00BD6E04" w:rsidP="00C15081">
      <w:pPr>
        <w:pStyle w:val="Poetry"/>
      </w:pPr>
      <w:r>
        <w:t xml:space="preserve">Of all the birds that ply the wing </w:t>
      </w:r>
    </w:p>
    <w:p w14:paraId="42F1FA12" w14:textId="111CDB69" w:rsidR="00BD6E04" w:rsidRDefault="00BD6E04" w:rsidP="00C15081">
      <w:pPr>
        <w:pStyle w:val="Poetry"/>
      </w:pPr>
      <w:r>
        <w:t>To an ignoble crow</w:t>
      </w:r>
    </w:p>
    <w:p w14:paraId="3A1C71F1" w14:textId="030DE2BC" w:rsidR="00C15081" w:rsidRDefault="00BD6E04" w:rsidP="00C15081">
      <w:pPr>
        <w:pStyle w:val="Poetry"/>
      </w:pPr>
      <w:r>
        <w:t xml:space="preserve">As gold to lead of little price, </w:t>
      </w:r>
    </w:p>
    <w:p w14:paraId="581354B6" w14:textId="36611A81" w:rsidR="00BD6E04" w:rsidRDefault="00BD6E04" w:rsidP="00C15081">
      <w:pPr>
        <w:pStyle w:val="Poetry"/>
      </w:pPr>
      <w:r w:rsidRPr="00C15081">
        <w:t>As to the drainings</w:t>
      </w:r>
      <w:r>
        <w:t xml:space="preserve"> of the rice</w:t>
      </w:r>
    </w:p>
    <w:p w14:paraId="0F1070AE" w14:textId="77777777" w:rsidR="00C15081" w:rsidRDefault="00BD6E04" w:rsidP="00C15081">
      <w:pPr>
        <w:pStyle w:val="Poetry"/>
      </w:pPr>
      <w:r>
        <w:t xml:space="preserve">The drink they quaff in Paradise, </w:t>
      </w:r>
    </w:p>
    <w:p w14:paraId="51563BCB" w14:textId="56E7A0CB" w:rsidR="00BD6E04" w:rsidRDefault="00BD6E04" w:rsidP="00C15081">
      <w:pPr>
        <w:pStyle w:val="Poetry"/>
      </w:pPr>
      <w:r>
        <w:t>The Amrit’s heavenly flow,</w:t>
      </w:r>
    </w:p>
    <w:p w14:paraId="3E534577" w14:textId="77777777" w:rsidR="00C15081" w:rsidRDefault="00BD6E04" w:rsidP="00C15081">
      <w:pPr>
        <w:pStyle w:val="Poetry"/>
      </w:pPr>
      <w:r>
        <w:t xml:space="preserve">As sandal dust with perfume sweet </w:t>
      </w:r>
    </w:p>
    <w:p w14:paraId="7440B748" w14:textId="04BF6A07" w:rsidR="00BD6E04" w:rsidRDefault="00BD6E04" w:rsidP="00C15081">
      <w:pPr>
        <w:pStyle w:val="Poetry"/>
      </w:pPr>
      <w:r>
        <w:t>Is to the mire that soils our feet,</w:t>
      </w:r>
    </w:p>
    <w:p w14:paraId="71C42B81" w14:textId="77777777" w:rsidR="00BD6E04" w:rsidRDefault="00BD6E04" w:rsidP="00C15081">
      <w:pPr>
        <w:pStyle w:val="Poetry"/>
      </w:pPr>
      <w:r>
        <w:t>A tiger to a cat,</w:t>
      </w:r>
    </w:p>
    <w:p w14:paraId="68531AC5" w14:textId="77777777" w:rsidR="00C15081" w:rsidRDefault="00BD6E04" w:rsidP="00C15081">
      <w:pPr>
        <w:pStyle w:val="Poetry"/>
      </w:pPr>
      <w:r>
        <w:t xml:space="preserve">As the white swan is to the owl, </w:t>
      </w:r>
    </w:p>
    <w:p w14:paraId="6DE3EAC0" w14:textId="77777777" w:rsidR="00C15081" w:rsidRDefault="00BD6E04" w:rsidP="00C15081">
      <w:pPr>
        <w:pStyle w:val="Poetry"/>
      </w:pPr>
      <w:r>
        <w:t xml:space="preserve">The peacock to the waterfowl, </w:t>
      </w:r>
    </w:p>
    <w:p w14:paraId="0DC5F8DD" w14:textId="5736D706" w:rsidR="00BD6E04" w:rsidRDefault="00BD6E04" w:rsidP="00C15081">
      <w:pPr>
        <w:pStyle w:val="Poetry"/>
      </w:pPr>
      <w:r>
        <w:t>An eagle to a bat,</w:t>
      </w:r>
    </w:p>
    <w:p w14:paraId="4DEC11D7" w14:textId="77777777" w:rsidR="00C15081" w:rsidRDefault="00BD6E04" w:rsidP="00C15081">
      <w:pPr>
        <w:pStyle w:val="Poetry"/>
      </w:pPr>
      <w:r>
        <w:t xml:space="preserve">Such is my lord compared with thee; </w:t>
      </w:r>
    </w:p>
    <w:p w14:paraId="4F89CC45" w14:textId="77777777" w:rsidR="00C15081" w:rsidRDefault="00BD6E04" w:rsidP="00C15081">
      <w:pPr>
        <w:pStyle w:val="Poetry"/>
      </w:pPr>
      <w:r>
        <w:t xml:space="preserve">And when with bow and arrows he, </w:t>
      </w:r>
    </w:p>
    <w:p w14:paraId="7EE8F9A4" w14:textId="74753547" w:rsidR="00BD6E04" w:rsidRDefault="00BD6E04" w:rsidP="00C15081">
      <w:pPr>
        <w:pStyle w:val="Poetry"/>
      </w:pPr>
      <w:r>
        <w:t>Mighty as Indra’s self shall see</w:t>
      </w:r>
    </w:p>
    <w:p w14:paraId="4ABE1418" w14:textId="77777777" w:rsidR="00BD6E04" w:rsidRDefault="00BD6E04" w:rsidP="00C15081">
      <w:pPr>
        <w:pStyle w:val="Poetry"/>
      </w:pPr>
      <w:r>
        <w:t>His foeman, armed to slay,</w:t>
      </w:r>
    </w:p>
    <w:p w14:paraId="4680E4D3" w14:textId="77777777" w:rsidR="00C15081" w:rsidRDefault="00BD6E04" w:rsidP="00C15081">
      <w:pPr>
        <w:pStyle w:val="Poetry"/>
        <w:rPr>
          <w:spacing w:val="-5"/>
        </w:rPr>
      </w:pPr>
      <w:r>
        <w:t>Thou, death-doomed like the fly that</w:t>
      </w:r>
      <w:r>
        <w:rPr>
          <w:spacing w:val="-34"/>
        </w:rPr>
        <w:t xml:space="preserve"> </w:t>
      </w:r>
      <w:r>
        <w:rPr>
          <w:spacing w:val="-5"/>
        </w:rPr>
        <w:t xml:space="preserve">sips </w:t>
      </w:r>
    </w:p>
    <w:p w14:paraId="7915BEF2" w14:textId="5B50D179" w:rsidR="00BD6E04" w:rsidRDefault="00BD6E04" w:rsidP="00C15081">
      <w:pPr>
        <w:pStyle w:val="Poetry"/>
      </w:pPr>
      <w:r>
        <w:t>The oil that on the altar</w:t>
      </w:r>
      <w:r>
        <w:rPr>
          <w:spacing w:val="-8"/>
        </w:rPr>
        <w:t xml:space="preserve"> </w:t>
      </w:r>
      <w:r>
        <w:t>drips,</w:t>
      </w:r>
    </w:p>
    <w:p w14:paraId="348A04D7" w14:textId="77777777" w:rsidR="00C15081" w:rsidRDefault="00BD6E04" w:rsidP="00C15081">
      <w:pPr>
        <w:pStyle w:val="Poetry"/>
      </w:pPr>
      <w:r>
        <w:t xml:space="preserve">Shalt cast the morsel from thy lips </w:t>
      </w:r>
    </w:p>
    <w:p w14:paraId="524B4F23" w14:textId="59D752A2" w:rsidR="00BD6E04" w:rsidRDefault="00BD6E04" w:rsidP="00C15081">
      <w:pPr>
        <w:pStyle w:val="Poetry"/>
      </w:pPr>
      <w:r>
        <w:t>And lose thy half-won prey.”</w:t>
      </w:r>
    </w:p>
    <w:p w14:paraId="4D6FDAB0" w14:textId="77777777" w:rsidR="00C15081" w:rsidRDefault="00BD6E04" w:rsidP="00C15081">
      <w:pPr>
        <w:pStyle w:val="Poetry"/>
      </w:pPr>
      <w:r>
        <w:t xml:space="preserve">Thus in high scorn the lady flung </w:t>
      </w:r>
    </w:p>
    <w:p w14:paraId="2E27CA0F" w14:textId="2DE88CD7" w:rsidR="00BD6E04" w:rsidRDefault="00BD6E04" w:rsidP="00C15081">
      <w:pPr>
        <w:pStyle w:val="Poetry"/>
      </w:pPr>
      <w:r>
        <w:t>The biting arrows of her tongue</w:t>
      </w:r>
    </w:p>
    <w:p w14:paraId="523FBBFB" w14:textId="77777777" w:rsidR="00C15081" w:rsidRDefault="00BD6E04" w:rsidP="00C15081">
      <w:pPr>
        <w:pStyle w:val="Poetry"/>
      </w:pPr>
      <w:r>
        <w:t xml:space="preserve">In bitter words that pierced and stung </w:t>
      </w:r>
    </w:p>
    <w:p w14:paraId="477F5AD8" w14:textId="57256FD2" w:rsidR="00BD6E04" w:rsidRDefault="00BD6E04" w:rsidP="00C15081">
      <w:pPr>
        <w:pStyle w:val="Poetry"/>
      </w:pPr>
      <w:r>
        <w:t>The rover of the night.</w:t>
      </w:r>
    </w:p>
    <w:p w14:paraId="2139B970" w14:textId="77777777" w:rsidR="00C15081" w:rsidRDefault="00BD6E04" w:rsidP="00C15081">
      <w:pPr>
        <w:pStyle w:val="Poetry"/>
      </w:pPr>
      <w:r>
        <w:t xml:space="preserve">She ceased. Her gentle cheek grew pale, </w:t>
      </w:r>
    </w:p>
    <w:p w14:paraId="7BCCEF8D" w14:textId="721B6D37" w:rsidR="00BD6E04" w:rsidRDefault="00BD6E04" w:rsidP="00C15081">
      <w:pPr>
        <w:pStyle w:val="Poetry"/>
      </w:pPr>
      <w:r>
        <w:t>Her loosened limbs began to fail,</w:t>
      </w:r>
    </w:p>
    <w:p w14:paraId="1400BCED" w14:textId="77777777" w:rsidR="00C15081" w:rsidRDefault="00BD6E04" w:rsidP="00C15081">
      <w:pPr>
        <w:pStyle w:val="Poetry"/>
      </w:pPr>
      <w:r>
        <w:t xml:space="preserve">And like a plantain in the gale </w:t>
      </w:r>
    </w:p>
    <w:p w14:paraId="000EE153" w14:textId="3E8BCB3D" w:rsidR="00BD6E04" w:rsidRDefault="00BD6E04" w:rsidP="00C15081">
      <w:pPr>
        <w:pStyle w:val="Poetry"/>
      </w:pPr>
      <w:r>
        <w:t>She trembled with affright.</w:t>
      </w:r>
    </w:p>
    <w:p w14:paraId="1A70AB1A" w14:textId="77777777" w:rsidR="00C15081" w:rsidRDefault="00BD6E04" w:rsidP="00C15081">
      <w:pPr>
        <w:pStyle w:val="Poetry"/>
      </w:pPr>
      <w:r>
        <w:rPr>
          <w:spacing w:val="-3"/>
        </w:rPr>
        <w:t xml:space="preserve">He </w:t>
      </w:r>
      <w:r>
        <w:t xml:space="preserve">terrible as Death stood nigh, </w:t>
      </w:r>
    </w:p>
    <w:p w14:paraId="6D43017B" w14:textId="77777777" w:rsidR="00C15081" w:rsidRDefault="00BD6E04" w:rsidP="00C15081">
      <w:pPr>
        <w:pStyle w:val="Poetry"/>
        <w:rPr>
          <w:spacing w:val="-6"/>
        </w:rPr>
      </w:pPr>
      <w:r>
        <w:lastRenderedPageBreak/>
        <w:t>And watched with fierce exulting</w:t>
      </w:r>
      <w:r>
        <w:rPr>
          <w:spacing w:val="-22"/>
        </w:rPr>
        <w:t xml:space="preserve"> </w:t>
      </w:r>
      <w:r>
        <w:rPr>
          <w:spacing w:val="-6"/>
        </w:rPr>
        <w:t xml:space="preserve">eye </w:t>
      </w:r>
    </w:p>
    <w:p w14:paraId="55E6CC3F" w14:textId="6F60BD17" w:rsidR="00BD6E04" w:rsidRDefault="00BD6E04" w:rsidP="00C15081">
      <w:pPr>
        <w:pStyle w:val="Poetry"/>
      </w:pPr>
      <w:r>
        <w:t>The fear that shook her</w:t>
      </w:r>
      <w:r>
        <w:rPr>
          <w:spacing w:val="-10"/>
        </w:rPr>
        <w:t xml:space="preserve"> </w:t>
      </w:r>
      <w:r>
        <w:t>frame.</w:t>
      </w:r>
    </w:p>
    <w:p w14:paraId="12367557" w14:textId="77777777" w:rsidR="00BD6E04" w:rsidRDefault="00BD6E04" w:rsidP="00C15081">
      <w:pPr>
        <w:pStyle w:val="Poetry"/>
      </w:pPr>
      <w:r>
        <w:t>To terrify the lady more,</w:t>
      </w:r>
    </w:p>
    <w:p w14:paraId="1DD9B126" w14:textId="77777777" w:rsidR="00C15081" w:rsidRDefault="00BD6E04" w:rsidP="00C15081">
      <w:pPr>
        <w:pStyle w:val="Poetry"/>
      </w:pPr>
      <w:r>
        <w:t xml:space="preserve">He counted all his triumphs o’er, </w:t>
      </w:r>
    </w:p>
    <w:p w14:paraId="64824D20" w14:textId="77777777" w:rsidR="00C15081" w:rsidRDefault="00BD6E04" w:rsidP="00C15081">
      <w:pPr>
        <w:pStyle w:val="Poetry"/>
      </w:pPr>
      <w:r>
        <w:t xml:space="preserve">Proclaimed the titles that he bore, </w:t>
      </w:r>
    </w:p>
    <w:p w14:paraId="4E4053A9" w14:textId="248DB8D2" w:rsidR="00BD6E04" w:rsidRDefault="00BD6E04" w:rsidP="00C15081">
      <w:pPr>
        <w:pStyle w:val="Poetry"/>
      </w:pPr>
      <w:r>
        <w:t>His pedigree and name.</w:t>
      </w:r>
    </w:p>
    <w:p w14:paraId="6BF81991" w14:textId="77777777" w:rsidR="00C15081" w:rsidRDefault="00C15081" w:rsidP="00C15081">
      <w:pPr>
        <w:pStyle w:val="Poetry"/>
      </w:pPr>
    </w:p>
    <w:p w14:paraId="339D9406" w14:textId="3F44794E" w:rsidR="00C15081" w:rsidRDefault="00C15081" w:rsidP="00C15081">
      <w:pPr>
        <w:pStyle w:val="Heading4"/>
      </w:pPr>
      <w:r>
        <w:t xml:space="preserve">Canto XLVIII </w:t>
      </w:r>
    </w:p>
    <w:p w14:paraId="14D6580F" w14:textId="40EE77FB" w:rsidR="00BD6E04" w:rsidRPr="00C15081" w:rsidRDefault="00C15081" w:rsidP="00C15081">
      <w:pPr>
        <w:pStyle w:val="Bodynoindent"/>
        <w:jc w:val="left"/>
        <w:rPr>
          <w:i/>
          <w:iCs/>
        </w:rPr>
      </w:pPr>
      <w:r w:rsidRPr="00C15081">
        <w:rPr>
          <w:i/>
          <w:iCs/>
        </w:rPr>
        <w:t>Ravan’s Speech.</w:t>
      </w:r>
    </w:p>
    <w:p w14:paraId="1C361F84" w14:textId="77777777" w:rsidR="00815EA0" w:rsidRDefault="00BD6E04" w:rsidP="00C15081">
      <w:pPr>
        <w:pStyle w:val="Poetry"/>
        <w:rPr>
          <w:spacing w:val="-6"/>
        </w:rPr>
      </w:pPr>
      <w:r>
        <w:rPr>
          <w:spacing w:val="-3"/>
        </w:rPr>
        <w:t xml:space="preserve">With </w:t>
      </w:r>
      <w:r>
        <w:t xml:space="preserve">knitted </w:t>
      </w:r>
      <w:r>
        <w:rPr>
          <w:spacing w:val="-3"/>
        </w:rPr>
        <w:t xml:space="preserve">brow </w:t>
      </w:r>
      <w:r>
        <w:t xml:space="preserve">and furious </w:t>
      </w:r>
      <w:r>
        <w:rPr>
          <w:spacing w:val="-6"/>
        </w:rPr>
        <w:t xml:space="preserve">eye </w:t>
      </w:r>
    </w:p>
    <w:p w14:paraId="050EADD1" w14:textId="77777777" w:rsidR="00815EA0" w:rsidRDefault="00BD6E04" w:rsidP="00C15081">
      <w:pPr>
        <w:pStyle w:val="Poetry"/>
      </w:pPr>
      <w:r>
        <w:t>The stranger made his fierce</w:t>
      </w:r>
      <w:r>
        <w:rPr>
          <w:spacing w:val="-36"/>
        </w:rPr>
        <w:t xml:space="preserve"> </w:t>
      </w:r>
      <w:r>
        <w:t xml:space="preserve">reply: </w:t>
      </w:r>
    </w:p>
    <w:p w14:paraId="7DFCECDF" w14:textId="6363C1CC" w:rsidR="00BD6E04" w:rsidRDefault="00BD6E04" w:rsidP="00C15081">
      <w:pPr>
        <w:pStyle w:val="Poetry"/>
      </w:pPr>
      <w:r>
        <w:rPr>
          <w:spacing w:val="-3"/>
        </w:rPr>
        <w:t xml:space="preserve">“In </w:t>
      </w:r>
      <w:r>
        <w:t>me O fairest dame,</w:t>
      </w:r>
      <w:r>
        <w:rPr>
          <w:spacing w:val="-3"/>
        </w:rPr>
        <w:t xml:space="preserve"> </w:t>
      </w:r>
      <w:r>
        <w:t>behold</w:t>
      </w:r>
    </w:p>
    <w:p w14:paraId="6B181468" w14:textId="77777777" w:rsidR="00BD6E04" w:rsidRDefault="00BD6E04" w:rsidP="00C15081">
      <w:pPr>
        <w:pStyle w:val="Poetry"/>
      </w:pPr>
      <w:r>
        <w:t>The brother of the King of Gold.</w:t>
      </w:r>
    </w:p>
    <w:p w14:paraId="64F9FCDF" w14:textId="77777777" w:rsidR="00815EA0" w:rsidRDefault="00BD6E04" w:rsidP="00C15081">
      <w:pPr>
        <w:pStyle w:val="Poetry"/>
      </w:pPr>
      <w:r>
        <w:t xml:space="preserve">The Lord of Ten Necks my title, named </w:t>
      </w:r>
    </w:p>
    <w:p w14:paraId="15D3BB1E" w14:textId="1F2EE453" w:rsidR="00BD6E04" w:rsidRDefault="00BD6E04" w:rsidP="00C15081">
      <w:pPr>
        <w:pStyle w:val="Poetry"/>
      </w:pPr>
      <w:r>
        <w:t>Ravan, for might and valour famed.</w:t>
      </w:r>
    </w:p>
    <w:p w14:paraId="3749CBA2" w14:textId="77777777" w:rsidR="00815EA0" w:rsidRDefault="00BD6E04" w:rsidP="00C15081">
      <w:pPr>
        <w:pStyle w:val="Poetry"/>
      </w:pPr>
      <w:r>
        <w:t xml:space="preserve">Gods and Gandharva hosts I scare; </w:t>
      </w:r>
    </w:p>
    <w:p w14:paraId="4FA423F8" w14:textId="77777777" w:rsidR="00815EA0" w:rsidRDefault="00BD6E04" w:rsidP="00C15081">
      <w:pPr>
        <w:pStyle w:val="Poetry"/>
      </w:pPr>
      <w:r>
        <w:t xml:space="preserve">Snakes, spirits, birds that roam the air </w:t>
      </w:r>
    </w:p>
    <w:p w14:paraId="3BC091C8" w14:textId="77777777" w:rsidR="00815EA0" w:rsidRDefault="00BD6E04" w:rsidP="00C15081">
      <w:pPr>
        <w:pStyle w:val="Poetry"/>
        <w:rPr>
          <w:spacing w:val="-4"/>
        </w:rPr>
      </w:pPr>
      <w:r>
        <w:t xml:space="preserve">Fly from </w:t>
      </w:r>
      <w:r>
        <w:rPr>
          <w:spacing w:val="-3"/>
        </w:rPr>
        <w:t xml:space="preserve">my </w:t>
      </w:r>
      <w:r>
        <w:t xml:space="preserve">coming, wild with </w:t>
      </w:r>
      <w:r>
        <w:rPr>
          <w:spacing w:val="-4"/>
        </w:rPr>
        <w:t xml:space="preserve">fear, </w:t>
      </w:r>
    </w:p>
    <w:p w14:paraId="178F2E87" w14:textId="77777777" w:rsidR="00815EA0" w:rsidRDefault="00BD6E04" w:rsidP="00C15081">
      <w:pPr>
        <w:pStyle w:val="Poetry"/>
        <w:rPr>
          <w:spacing w:val="-7"/>
        </w:rPr>
      </w:pPr>
      <w:r>
        <w:rPr>
          <w:spacing w:val="-4"/>
        </w:rPr>
        <w:t xml:space="preserve">Trembling </w:t>
      </w:r>
      <w:r>
        <w:t xml:space="preserve">like men when Death is </w:t>
      </w:r>
      <w:r>
        <w:rPr>
          <w:spacing w:val="-7"/>
        </w:rPr>
        <w:t xml:space="preserve">near. </w:t>
      </w:r>
    </w:p>
    <w:p w14:paraId="31449990" w14:textId="77777777" w:rsidR="00815EA0" w:rsidRDefault="00BD6E04" w:rsidP="00C15081">
      <w:pPr>
        <w:pStyle w:val="Poetry"/>
      </w:pPr>
      <w:r>
        <w:rPr>
          <w:spacing w:val="-4"/>
        </w:rPr>
        <w:t xml:space="preserve">Vaiśravan </w:t>
      </w:r>
      <w:r>
        <w:t xml:space="preserve">once, </w:t>
      </w:r>
      <w:r>
        <w:rPr>
          <w:spacing w:val="-3"/>
        </w:rPr>
        <w:t xml:space="preserve">my brother, </w:t>
      </w:r>
      <w:r>
        <w:t xml:space="preserve">wrought </w:t>
      </w:r>
    </w:p>
    <w:p w14:paraId="76BE1F93" w14:textId="11BA4062" w:rsidR="00BD6E04" w:rsidRPr="00815EA0" w:rsidRDefault="00BD6E04" w:rsidP="00C15081">
      <w:pPr>
        <w:pStyle w:val="Poetry"/>
        <w:rPr>
          <w:spacing w:val="-3"/>
        </w:rPr>
      </w:pPr>
      <w:r>
        <w:rPr>
          <w:spacing w:val="-11"/>
        </w:rPr>
        <w:t xml:space="preserve">To </w:t>
      </w:r>
      <w:r>
        <w:t>ire, encountered me and</w:t>
      </w:r>
      <w:r>
        <w:rPr>
          <w:spacing w:val="-1"/>
        </w:rPr>
        <w:t xml:space="preserve"> </w:t>
      </w:r>
      <w:r>
        <w:t>fought,</w:t>
      </w:r>
    </w:p>
    <w:p w14:paraId="0C1BD377" w14:textId="77777777" w:rsidR="00815EA0" w:rsidRDefault="00815EA0" w:rsidP="00C15081">
      <w:pPr>
        <w:pStyle w:val="Poetry"/>
      </w:pPr>
    </w:p>
    <w:p w14:paraId="76CE34A6" w14:textId="2FC3F85D" w:rsidR="00BD6E04" w:rsidRDefault="00BD6E04" w:rsidP="00C15081">
      <w:pPr>
        <w:pStyle w:val="Poetry"/>
      </w:pPr>
      <w:r>
        <w:t>But yielding to superior might</w:t>
      </w:r>
    </w:p>
    <w:p w14:paraId="79AFA629" w14:textId="77777777" w:rsidR="00815EA0" w:rsidRDefault="00BD6E04" w:rsidP="00C15081">
      <w:pPr>
        <w:pStyle w:val="Poetry"/>
      </w:pPr>
      <w:r>
        <w:t xml:space="preserve">Fled from his home in sore affright. </w:t>
      </w:r>
    </w:p>
    <w:p w14:paraId="5A1FE1A8" w14:textId="77777777" w:rsidR="00815EA0" w:rsidRDefault="00BD6E04" w:rsidP="00C15081">
      <w:pPr>
        <w:pStyle w:val="Poetry"/>
        <w:rPr>
          <w:spacing w:val="-4"/>
        </w:rPr>
      </w:pPr>
      <w:r>
        <w:t xml:space="preserve">Lord of the man-drawn chariot, </w:t>
      </w:r>
      <w:r>
        <w:rPr>
          <w:spacing w:val="-4"/>
        </w:rPr>
        <w:t xml:space="preserve">still </w:t>
      </w:r>
    </w:p>
    <w:p w14:paraId="5FC6B405" w14:textId="62866D67" w:rsidR="00BD6E04" w:rsidRDefault="00BD6E04" w:rsidP="00C15081">
      <w:pPr>
        <w:pStyle w:val="Poetry"/>
      </w:pPr>
      <w:r>
        <w:rPr>
          <w:spacing w:val="-3"/>
        </w:rPr>
        <w:t xml:space="preserve">He </w:t>
      </w:r>
      <w:r>
        <w:t xml:space="preserve">dwells on famed </w:t>
      </w:r>
      <w:r>
        <w:rPr>
          <w:spacing w:val="-5"/>
        </w:rPr>
        <w:t xml:space="preserve">Kailasa’s </w:t>
      </w:r>
      <w:r>
        <w:t>hill.</w:t>
      </w:r>
    </w:p>
    <w:p w14:paraId="49F29D92" w14:textId="77777777" w:rsidR="00815EA0" w:rsidRDefault="00BD6E04" w:rsidP="00C15081">
      <w:pPr>
        <w:pStyle w:val="Poetry"/>
      </w:pPr>
      <w:r>
        <w:t xml:space="preserve">I made the vanquished king resign </w:t>
      </w:r>
    </w:p>
    <w:p w14:paraId="6C9DD9A0" w14:textId="77777777" w:rsidR="00815EA0" w:rsidRDefault="00BD6E04" w:rsidP="00C15081">
      <w:pPr>
        <w:pStyle w:val="Poetry"/>
        <w:rPr>
          <w:spacing w:val="-3"/>
        </w:rPr>
      </w:pPr>
      <w:r>
        <w:t>The glorious car which now is</w:t>
      </w:r>
      <w:r>
        <w:rPr>
          <w:spacing w:val="-28"/>
        </w:rPr>
        <w:t xml:space="preserve"> </w:t>
      </w:r>
      <w:r>
        <w:rPr>
          <w:spacing w:val="-3"/>
        </w:rPr>
        <w:t xml:space="preserve">mine,— </w:t>
      </w:r>
    </w:p>
    <w:p w14:paraId="2C6C9F67" w14:textId="77777777" w:rsidR="00815EA0" w:rsidRDefault="00BD6E04" w:rsidP="00C15081">
      <w:pPr>
        <w:pStyle w:val="Poetry"/>
      </w:pPr>
      <w:r>
        <w:t xml:space="preserve">Pushpak, the far-renowned, that flies </w:t>
      </w:r>
    </w:p>
    <w:p w14:paraId="58A02B83" w14:textId="77777777" w:rsidR="00815EA0" w:rsidRDefault="00BD6E04" w:rsidP="00C15081">
      <w:pPr>
        <w:pStyle w:val="Poetry"/>
      </w:pPr>
      <w:r>
        <w:t xml:space="preserve">Will-guided through the buxom skies. </w:t>
      </w:r>
    </w:p>
    <w:p w14:paraId="64F51D6C" w14:textId="5E2BFD45" w:rsidR="00BD6E04" w:rsidRDefault="00BD6E04" w:rsidP="00C15081">
      <w:pPr>
        <w:pStyle w:val="Poetry"/>
      </w:pPr>
      <w:r>
        <w:t>Celestial hosts by Indra</w:t>
      </w:r>
      <w:r>
        <w:rPr>
          <w:spacing w:val="-2"/>
        </w:rPr>
        <w:t xml:space="preserve"> </w:t>
      </w:r>
      <w:r>
        <w:t>led</w:t>
      </w:r>
    </w:p>
    <w:p w14:paraId="46DA1B37" w14:textId="5215ACA9" w:rsidR="00BD6E04" w:rsidRPr="00C15081" w:rsidRDefault="00BD6E04" w:rsidP="00C15081">
      <w:pPr>
        <w:pStyle w:val="Poetry"/>
      </w:pPr>
      <w:r>
        <w:t>Flee from my face disquieted,</w:t>
      </w:r>
    </w:p>
    <w:p w14:paraId="3852DD4E" w14:textId="77777777" w:rsidR="00BD6E04" w:rsidRDefault="00BD6E04" w:rsidP="00C15081">
      <w:pPr>
        <w:pStyle w:val="Poetry"/>
      </w:pPr>
      <w:r>
        <w:t>And where my dreaded feet appear</w:t>
      </w:r>
    </w:p>
    <w:p w14:paraId="35646056" w14:textId="77777777" w:rsidR="00815EA0" w:rsidRDefault="00BD6E04" w:rsidP="00C15081">
      <w:pPr>
        <w:pStyle w:val="Poetry"/>
      </w:pPr>
      <w:r>
        <w:lastRenderedPageBreak/>
        <w:t xml:space="preserve">The wind is hushed or breathless is fear. </w:t>
      </w:r>
    </w:p>
    <w:p w14:paraId="5E00C862" w14:textId="13B22C91" w:rsidR="00BD6E04" w:rsidRDefault="00BD6E04" w:rsidP="00C15081">
      <w:pPr>
        <w:pStyle w:val="Poetry"/>
      </w:pPr>
      <w:r>
        <w:t>Where’er I stand, where’er I go</w:t>
      </w:r>
    </w:p>
    <w:p w14:paraId="5F1449A4" w14:textId="77777777" w:rsidR="00BD6E04" w:rsidRDefault="00BD6E04" w:rsidP="00C15081">
      <w:pPr>
        <w:pStyle w:val="Poetry"/>
      </w:pPr>
      <w:r>
        <w:t>The troubled waters cease to flow,</w:t>
      </w:r>
    </w:p>
    <w:p w14:paraId="6C1B80D1" w14:textId="77777777" w:rsidR="00815EA0" w:rsidRDefault="00BD6E04" w:rsidP="00C15081">
      <w:pPr>
        <w:pStyle w:val="Poetry"/>
      </w:pPr>
      <w:r>
        <w:t xml:space="preserve">Each spell-bound wave is mute and still </w:t>
      </w:r>
    </w:p>
    <w:p w14:paraId="285A03F4" w14:textId="66D09CC8" w:rsidR="00BD6E04" w:rsidRDefault="00BD6E04" w:rsidP="00C15081">
      <w:pPr>
        <w:pStyle w:val="Poetry"/>
      </w:pPr>
      <w:r>
        <w:t>And the fierce sun himself is chill.</w:t>
      </w:r>
    </w:p>
    <w:p w14:paraId="20566648" w14:textId="77777777" w:rsidR="00BD6E04" w:rsidRDefault="00BD6E04" w:rsidP="00C15081">
      <w:pPr>
        <w:pStyle w:val="Poetry"/>
      </w:pPr>
      <w:r>
        <w:t>Beyond the sea my Lanka stands</w:t>
      </w:r>
    </w:p>
    <w:p w14:paraId="3A167446" w14:textId="77777777" w:rsidR="00815EA0" w:rsidRDefault="00BD6E04" w:rsidP="00C15081">
      <w:pPr>
        <w:pStyle w:val="Poetry"/>
      </w:pPr>
      <w:r>
        <w:t xml:space="preserve">Filled with fierce forms and giant bands, </w:t>
      </w:r>
    </w:p>
    <w:p w14:paraId="2D9EAC4D" w14:textId="7629BBCC" w:rsidR="00BD6E04" w:rsidRDefault="00BD6E04" w:rsidP="00C15081">
      <w:pPr>
        <w:pStyle w:val="Poetry"/>
      </w:pPr>
      <w:r>
        <w:t>A glorious city fair to see</w:t>
      </w:r>
    </w:p>
    <w:p w14:paraId="3B44DF23" w14:textId="77777777" w:rsidR="00BD6E04" w:rsidRDefault="00BD6E04" w:rsidP="00C15081">
      <w:pPr>
        <w:pStyle w:val="Poetry"/>
      </w:pPr>
      <w:r>
        <w:t>As Indra’s Amaravati.</w:t>
      </w:r>
    </w:p>
    <w:p w14:paraId="25CF0B95" w14:textId="77777777" w:rsidR="00815EA0" w:rsidRDefault="00BD6E04" w:rsidP="00C15081">
      <w:pPr>
        <w:pStyle w:val="Poetry"/>
        <w:rPr>
          <w:spacing w:val="-4"/>
        </w:rPr>
      </w:pPr>
      <w:r>
        <w:t xml:space="preserve">A towering height of solid </w:t>
      </w:r>
      <w:r>
        <w:rPr>
          <w:spacing w:val="-4"/>
        </w:rPr>
        <w:t xml:space="preserve">wall, </w:t>
      </w:r>
    </w:p>
    <w:p w14:paraId="5C312166" w14:textId="0A778251" w:rsidR="00BD6E04" w:rsidRDefault="00BD6E04" w:rsidP="00C15081">
      <w:pPr>
        <w:pStyle w:val="Poetry"/>
      </w:pPr>
      <w:r>
        <w:t xml:space="preserve">Flashing </w:t>
      </w:r>
      <w:r>
        <w:rPr>
          <w:spacing w:val="-4"/>
        </w:rPr>
        <w:t xml:space="preserve">afar, </w:t>
      </w:r>
      <w:r>
        <w:t>surrounds it</w:t>
      </w:r>
      <w:r>
        <w:rPr>
          <w:spacing w:val="-4"/>
        </w:rPr>
        <w:t xml:space="preserve"> </w:t>
      </w:r>
      <w:r>
        <w:t>all,</w:t>
      </w:r>
    </w:p>
    <w:p w14:paraId="6EB4FF01" w14:textId="77777777" w:rsidR="00815EA0" w:rsidRDefault="00BD6E04" w:rsidP="00C15081">
      <w:pPr>
        <w:pStyle w:val="Poetry"/>
        <w:rPr>
          <w:spacing w:val="-3"/>
        </w:rPr>
      </w:pPr>
      <w:r>
        <w:rPr>
          <w:spacing w:val="-3"/>
        </w:rPr>
        <w:t xml:space="preserve">Its </w:t>
      </w:r>
      <w:r>
        <w:t xml:space="preserve">golden courts enchant the </w:t>
      </w:r>
      <w:r>
        <w:rPr>
          <w:spacing w:val="-3"/>
        </w:rPr>
        <w:t xml:space="preserve">sight, </w:t>
      </w:r>
    </w:p>
    <w:p w14:paraId="63DB1E2B" w14:textId="12FC28C6" w:rsidR="00BD6E04" w:rsidRDefault="00BD6E04" w:rsidP="00C15081">
      <w:pPr>
        <w:pStyle w:val="Poetry"/>
      </w:pPr>
      <w:r>
        <w:t>And gates aglow with</w:t>
      </w:r>
      <w:r>
        <w:rPr>
          <w:spacing w:val="-7"/>
        </w:rPr>
        <w:t xml:space="preserve"> </w:t>
      </w:r>
      <w:r>
        <w:t>lazulite.</w:t>
      </w:r>
    </w:p>
    <w:p w14:paraId="7E973417" w14:textId="77777777" w:rsidR="00815EA0" w:rsidRDefault="00BD6E04" w:rsidP="00C15081">
      <w:pPr>
        <w:pStyle w:val="Poetry"/>
      </w:pPr>
      <w:r>
        <w:t xml:space="preserve">Steeds, elephants, and cars are there, </w:t>
      </w:r>
    </w:p>
    <w:p w14:paraId="3126B4AA" w14:textId="77777777" w:rsidR="00815EA0" w:rsidRDefault="00BD6E04" w:rsidP="00C15081">
      <w:pPr>
        <w:pStyle w:val="Poetry"/>
      </w:pPr>
      <w:r>
        <w:t xml:space="preserve">And drums’ loud music fills the air, </w:t>
      </w:r>
    </w:p>
    <w:p w14:paraId="682148D6" w14:textId="09B6494D" w:rsidR="00BD6E04" w:rsidRDefault="00BD6E04" w:rsidP="00C15081">
      <w:pPr>
        <w:pStyle w:val="Poetry"/>
      </w:pPr>
      <w:r>
        <w:t>Fair trees in lovely gardens grow</w:t>
      </w:r>
    </w:p>
    <w:p w14:paraId="1B03044A" w14:textId="77777777" w:rsidR="00815EA0" w:rsidRDefault="00BD6E04" w:rsidP="00C15081">
      <w:pPr>
        <w:pStyle w:val="Poetry"/>
        <w:rPr>
          <w:spacing w:val="-4"/>
        </w:rPr>
      </w:pPr>
      <w:r>
        <w:t xml:space="preserve">Whose boughs with varied fruitage </w:t>
      </w:r>
      <w:r>
        <w:rPr>
          <w:spacing w:val="-4"/>
        </w:rPr>
        <w:t xml:space="preserve">glow. </w:t>
      </w:r>
    </w:p>
    <w:p w14:paraId="657A87B0" w14:textId="77777777" w:rsidR="00815EA0" w:rsidRDefault="00BD6E04" w:rsidP="00C15081">
      <w:pPr>
        <w:pStyle w:val="Poetry"/>
      </w:pPr>
      <w:r>
        <w:t>Thou,</w:t>
      </w:r>
      <w:r>
        <w:rPr>
          <w:spacing w:val="-7"/>
        </w:rPr>
        <w:t xml:space="preserve"> </w:t>
      </w:r>
      <w:r>
        <w:t>beauteous</w:t>
      </w:r>
      <w:r>
        <w:rPr>
          <w:spacing w:val="-8"/>
        </w:rPr>
        <w:t xml:space="preserve"> </w:t>
      </w:r>
      <w:r>
        <w:t>Queen,</w:t>
      </w:r>
      <w:r>
        <w:rPr>
          <w:spacing w:val="-7"/>
        </w:rPr>
        <w:t xml:space="preserve"> </w:t>
      </w:r>
      <w:r>
        <w:t>with</w:t>
      </w:r>
      <w:r>
        <w:rPr>
          <w:spacing w:val="-7"/>
        </w:rPr>
        <w:t xml:space="preserve"> </w:t>
      </w:r>
      <w:r>
        <w:t>me</w:t>
      </w:r>
      <w:r>
        <w:rPr>
          <w:spacing w:val="-7"/>
        </w:rPr>
        <w:t xml:space="preserve"> </w:t>
      </w:r>
      <w:r>
        <w:t>shalt</w:t>
      </w:r>
      <w:r>
        <w:rPr>
          <w:spacing w:val="-7"/>
        </w:rPr>
        <w:t xml:space="preserve"> </w:t>
      </w:r>
      <w:r>
        <w:t xml:space="preserve">dwell </w:t>
      </w:r>
    </w:p>
    <w:p w14:paraId="5FF42530" w14:textId="5DC83A89" w:rsidR="00BD6E04" w:rsidRDefault="00BD6E04" w:rsidP="00C15081">
      <w:pPr>
        <w:pStyle w:val="Poetry"/>
      </w:pPr>
      <w:r>
        <w:t>In halls that suit a princess</w:t>
      </w:r>
      <w:r>
        <w:rPr>
          <w:spacing w:val="-5"/>
        </w:rPr>
        <w:t xml:space="preserve"> </w:t>
      </w:r>
      <w:r>
        <w:t>well,</w:t>
      </w:r>
    </w:p>
    <w:p w14:paraId="296E590F" w14:textId="77777777" w:rsidR="00815EA0" w:rsidRDefault="00BD6E04" w:rsidP="00C15081">
      <w:pPr>
        <w:pStyle w:val="Poetry"/>
      </w:pPr>
      <w:r>
        <w:t xml:space="preserve">Thy former fellows shall forget </w:t>
      </w:r>
    </w:p>
    <w:p w14:paraId="0FB1EBF4" w14:textId="77777777" w:rsidR="00815EA0" w:rsidRDefault="00BD6E04" w:rsidP="00C15081">
      <w:pPr>
        <w:pStyle w:val="Poetry"/>
      </w:pPr>
      <w:r>
        <w:rPr>
          <w:spacing w:val="-3"/>
        </w:rPr>
        <w:t xml:space="preserve">Nor </w:t>
      </w:r>
      <w:r>
        <w:t xml:space="preserve">think of women with regret, </w:t>
      </w:r>
    </w:p>
    <w:p w14:paraId="4C7C3BE0" w14:textId="77777777" w:rsidR="00815EA0" w:rsidRDefault="00BD6E04" w:rsidP="00C15081">
      <w:pPr>
        <w:pStyle w:val="Poetry"/>
        <w:rPr>
          <w:spacing w:val="-4"/>
        </w:rPr>
      </w:pPr>
      <w:r>
        <w:rPr>
          <w:spacing w:val="-3"/>
        </w:rPr>
        <w:t xml:space="preserve">No </w:t>
      </w:r>
      <w:r>
        <w:t xml:space="preserve">earthly joy thy soul shall </w:t>
      </w:r>
      <w:r>
        <w:rPr>
          <w:spacing w:val="-4"/>
        </w:rPr>
        <w:t xml:space="preserve">miss, </w:t>
      </w:r>
    </w:p>
    <w:p w14:paraId="2815AB5B" w14:textId="77777777" w:rsidR="00815EA0" w:rsidRDefault="00BD6E04" w:rsidP="00C15081">
      <w:pPr>
        <w:pStyle w:val="Poetry"/>
      </w:pPr>
      <w:r>
        <w:t xml:space="preserve">And take its fill of heavenly bliss. </w:t>
      </w:r>
    </w:p>
    <w:p w14:paraId="34438E69" w14:textId="5511D498" w:rsidR="00BD6E04" w:rsidRDefault="00BD6E04" w:rsidP="00C15081">
      <w:pPr>
        <w:pStyle w:val="Poetry"/>
      </w:pPr>
      <w:r>
        <w:t>Of mortal Rama think no</w:t>
      </w:r>
      <w:r>
        <w:rPr>
          <w:spacing w:val="-5"/>
        </w:rPr>
        <w:t xml:space="preserve"> </w:t>
      </w:r>
      <w:r>
        <w:t>more,</w:t>
      </w:r>
    </w:p>
    <w:p w14:paraId="69FAF777" w14:textId="77777777" w:rsidR="00815EA0" w:rsidRDefault="00BD6E04" w:rsidP="00C15081">
      <w:pPr>
        <w:pStyle w:val="Poetry"/>
        <w:rPr>
          <w:spacing w:val="-13"/>
        </w:rPr>
      </w:pPr>
      <w:r>
        <w:t xml:space="preserve">Whose terms of days will soon be </w:t>
      </w:r>
      <w:r>
        <w:rPr>
          <w:spacing w:val="-13"/>
        </w:rPr>
        <w:t xml:space="preserve">o’er. </w:t>
      </w:r>
    </w:p>
    <w:p w14:paraId="1EBB222C" w14:textId="625B7742" w:rsidR="00BD6E04" w:rsidRDefault="00BD6E04" w:rsidP="00C15081">
      <w:pPr>
        <w:pStyle w:val="Poetry"/>
      </w:pPr>
      <w:r>
        <w:t>King Daśaratha looked in</w:t>
      </w:r>
      <w:r>
        <w:rPr>
          <w:spacing w:val="-4"/>
        </w:rPr>
        <w:t xml:space="preserve"> </w:t>
      </w:r>
      <w:r>
        <w:t>scorn</w:t>
      </w:r>
    </w:p>
    <w:p w14:paraId="4D8FC3F0" w14:textId="77777777" w:rsidR="00815EA0" w:rsidRDefault="00BD6E04" w:rsidP="00C15081">
      <w:pPr>
        <w:pStyle w:val="Poetry"/>
      </w:pPr>
      <w:r>
        <w:t xml:space="preserve">On Rama though the eldest born, </w:t>
      </w:r>
    </w:p>
    <w:p w14:paraId="43A663AF" w14:textId="77777777" w:rsidR="00815EA0" w:rsidRDefault="00BD6E04" w:rsidP="00C15081">
      <w:pPr>
        <w:pStyle w:val="Poetry"/>
      </w:pPr>
      <w:r>
        <w:t xml:space="preserve">Sent to the woods the weakling fool, </w:t>
      </w:r>
    </w:p>
    <w:p w14:paraId="0C1AA52A" w14:textId="1F5CBC09" w:rsidR="00BD6E04" w:rsidRDefault="00BD6E04" w:rsidP="00C15081">
      <w:pPr>
        <w:pStyle w:val="Poetry"/>
      </w:pPr>
      <w:r>
        <w:t>And set his darling son to rule.</w:t>
      </w:r>
    </w:p>
    <w:p w14:paraId="189EA1E1" w14:textId="77777777" w:rsidR="00815EA0" w:rsidRDefault="00BD6E04" w:rsidP="00C15081">
      <w:pPr>
        <w:pStyle w:val="Poetry"/>
      </w:pPr>
      <w:r>
        <w:t xml:space="preserve">What, O thou large-eyed dame, hast thou </w:t>
      </w:r>
    </w:p>
    <w:p w14:paraId="753EF20E" w14:textId="614B162D" w:rsidR="00BD6E04" w:rsidRDefault="00BD6E04" w:rsidP="00C15081">
      <w:pPr>
        <w:pStyle w:val="Poetry"/>
      </w:pPr>
      <w:r>
        <w:t>To do with fallen Rama now,</w:t>
      </w:r>
    </w:p>
    <w:p w14:paraId="6FF26F81" w14:textId="77777777" w:rsidR="00815EA0" w:rsidRDefault="00BD6E04" w:rsidP="00C15081">
      <w:pPr>
        <w:pStyle w:val="Poetry"/>
      </w:pPr>
      <w:r>
        <w:t xml:space="preserve">From home and kingdom forced to fly, </w:t>
      </w:r>
    </w:p>
    <w:p w14:paraId="0AD8ECF7" w14:textId="18B4ECF0" w:rsidR="00BD6E04" w:rsidRDefault="00BD6E04" w:rsidP="00C15081">
      <w:pPr>
        <w:pStyle w:val="Poetry"/>
      </w:pPr>
      <w:r>
        <w:t>A wretched hermit soon to die?</w:t>
      </w:r>
    </w:p>
    <w:p w14:paraId="3F07662B" w14:textId="77777777" w:rsidR="00BD6E04" w:rsidRDefault="00BD6E04" w:rsidP="00C15081">
      <w:pPr>
        <w:pStyle w:val="Poetry"/>
      </w:pPr>
      <w:r>
        <w:t xml:space="preserve">Accept thy </w:t>
      </w:r>
      <w:r>
        <w:rPr>
          <w:spacing w:val="-4"/>
        </w:rPr>
        <w:t xml:space="preserve">lover, </w:t>
      </w:r>
      <w:r>
        <w:t>nor</w:t>
      </w:r>
      <w:r>
        <w:rPr>
          <w:spacing w:val="-12"/>
        </w:rPr>
        <w:t xml:space="preserve"> </w:t>
      </w:r>
      <w:r>
        <w:t>refuse</w:t>
      </w:r>
    </w:p>
    <w:p w14:paraId="703D7972" w14:textId="77777777" w:rsidR="00815EA0" w:rsidRDefault="00BD6E04" w:rsidP="00C15081">
      <w:pPr>
        <w:pStyle w:val="Poetry"/>
        <w:rPr>
          <w:spacing w:val="-4"/>
        </w:rPr>
      </w:pPr>
      <w:r>
        <w:lastRenderedPageBreak/>
        <w:t>The giant king who fondly</w:t>
      </w:r>
      <w:r>
        <w:rPr>
          <w:spacing w:val="-25"/>
        </w:rPr>
        <w:t xml:space="preserve"> </w:t>
      </w:r>
      <w:r>
        <w:rPr>
          <w:spacing w:val="-4"/>
        </w:rPr>
        <w:t xml:space="preserve">woos. </w:t>
      </w:r>
    </w:p>
    <w:p w14:paraId="19E7606E" w14:textId="42AC8A2B" w:rsidR="00BD6E04" w:rsidRDefault="00BD6E04" w:rsidP="00C15081">
      <w:pPr>
        <w:pStyle w:val="Poetry"/>
      </w:pPr>
      <w:r>
        <w:t>O listen, nor reject in</w:t>
      </w:r>
      <w:r>
        <w:rPr>
          <w:spacing w:val="-4"/>
        </w:rPr>
        <w:t xml:space="preserve"> </w:t>
      </w:r>
      <w:r>
        <w:t>scorn</w:t>
      </w:r>
    </w:p>
    <w:p w14:paraId="34EBCB2E" w14:textId="77777777" w:rsidR="00815EA0" w:rsidRDefault="00BD6E04" w:rsidP="00C15081">
      <w:pPr>
        <w:pStyle w:val="Poetry"/>
      </w:pPr>
      <w:r>
        <w:t xml:space="preserve">A heart by </w:t>
      </w:r>
      <w:r>
        <w:rPr>
          <w:spacing w:val="-8"/>
        </w:rPr>
        <w:t xml:space="preserve">Kama’s </w:t>
      </w:r>
      <w:r>
        <w:t xml:space="preserve">arrows torn. </w:t>
      </w:r>
    </w:p>
    <w:p w14:paraId="5C6B2983" w14:textId="016904DA" w:rsidR="00BD6E04" w:rsidRDefault="00BD6E04" w:rsidP="00C15081">
      <w:pPr>
        <w:pStyle w:val="Poetry"/>
      </w:pPr>
      <w:r>
        <w:t xml:space="preserve">If thou refuse to hear </w:t>
      </w:r>
      <w:r>
        <w:rPr>
          <w:spacing w:val="-3"/>
        </w:rPr>
        <w:t>my</w:t>
      </w:r>
      <w:r>
        <w:rPr>
          <w:spacing w:val="-8"/>
        </w:rPr>
        <w:t xml:space="preserve"> </w:t>
      </w:r>
      <w:r>
        <w:rPr>
          <w:spacing w:val="-6"/>
        </w:rPr>
        <w:t>prayer,</w:t>
      </w:r>
    </w:p>
    <w:p w14:paraId="7458A05A" w14:textId="77777777" w:rsidR="00815EA0" w:rsidRDefault="00BD6E04" w:rsidP="00C15081">
      <w:pPr>
        <w:pStyle w:val="Poetry"/>
        <w:rPr>
          <w:spacing w:val="-3"/>
        </w:rPr>
      </w:pPr>
      <w:r>
        <w:t xml:space="preserve">Of grief and coming woe </w:t>
      </w:r>
      <w:r>
        <w:rPr>
          <w:spacing w:val="-3"/>
        </w:rPr>
        <w:t xml:space="preserve">beware; </w:t>
      </w:r>
    </w:p>
    <w:p w14:paraId="0A844E60" w14:textId="77777777" w:rsidR="00815EA0" w:rsidRDefault="00BD6E04" w:rsidP="00C15081">
      <w:pPr>
        <w:pStyle w:val="Poetry"/>
      </w:pPr>
      <w:r>
        <w:rPr>
          <w:spacing w:val="-3"/>
        </w:rPr>
        <w:t xml:space="preserve">For </w:t>
      </w:r>
      <w:r>
        <w:t xml:space="preserve">the sad fate will fall on thee </w:t>
      </w:r>
    </w:p>
    <w:p w14:paraId="1624605B" w14:textId="070CA0DF" w:rsidR="00BD6E04" w:rsidRDefault="00BD6E04" w:rsidP="00C15081">
      <w:pPr>
        <w:pStyle w:val="Poetry"/>
      </w:pPr>
      <w:r>
        <w:t>Which came on hapless</w:t>
      </w:r>
      <w:r>
        <w:rPr>
          <w:spacing w:val="-15"/>
        </w:rPr>
        <w:t xml:space="preserve"> </w:t>
      </w:r>
      <w:r>
        <w:t>Urvaśi,</w:t>
      </w:r>
    </w:p>
    <w:p w14:paraId="1C5E96D7" w14:textId="77777777" w:rsidR="00815EA0" w:rsidRDefault="00BD6E04" w:rsidP="00C15081">
      <w:pPr>
        <w:pStyle w:val="Poetry"/>
      </w:pPr>
      <w:r>
        <w:t xml:space="preserve">When with her foot she chanced to touch </w:t>
      </w:r>
    </w:p>
    <w:p w14:paraId="0C914DC4" w14:textId="10BF77AB" w:rsidR="00BD6E04" w:rsidRDefault="00BD6E04" w:rsidP="00C15081">
      <w:pPr>
        <w:pStyle w:val="Poetry"/>
      </w:pPr>
      <w:r>
        <w:t>Purúravas, and sorrowed much.</w:t>
      </w:r>
    </w:p>
    <w:p w14:paraId="3D610F5A" w14:textId="77777777" w:rsidR="00BD6E04" w:rsidRDefault="00BD6E04" w:rsidP="00C15081">
      <w:pPr>
        <w:pStyle w:val="Poetry"/>
      </w:pPr>
      <w:r>
        <w:rPr>
          <w:spacing w:val="-4"/>
        </w:rPr>
        <w:t xml:space="preserve">My </w:t>
      </w:r>
      <w:r>
        <w:t>little finger raised in</w:t>
      </w:r>
      <w:r>
        <w:rPr>
          <w:spacing w:val="-23"/>
        </w:rPr>
        <w:t xml:space="preserve"> </w:t>
      </w:r>
      <w:r>
        <w:t>fight</w:t>
      </w:r>
    </w:p>
    <w:p w14:paraId="2EC1F7FA" w14:textId="77777777" w:rsidR="00815EA0" w:rsidRDefault="00BD6E04" w:rsidP="00C15081">
      <w:pPr>
        <w:pStyle w:val="Poetry"/>
      </w:pPr>
      <w:r>
        <w:rPr>
          <w:spacing w:val="-7"/>
        </w:rPr>
        <w:t xml:space="preserve">Were </w:t>
      </w:r>
      <w:r>
        <w:t xml:space="preserve">more than match for </w:t>
      </w:r>
      <w:r>
        <w:rPr>
          <w:spacing w:val="-7"/>
        </w:rPr>
        <w:t xml:space="preserve">Rama’s </w:t>
      </w:r>
      <w:r>
        <w:t xml:space="preserve">might. </w:t>
      </w:r>
    </w:p>
    <w:p w14:paraId="4F96BD8C" w14:textId="73CD8706" w:rsidR="00BD6E04" w:rsidRDefault="00BD6E04" w:rsidP="00C15081">
      <w:pPr>
        <w:pStyle w:val="Poetry"/>
      </w:pPr>
      <w:r>
        <w:t xml:space="preserve">O fairest, blithe and </w:t>
      </w:r>
      <w:r>
        <w:rPr>
          <w:spacing w:val="-3"/>
        </w:rPr>
        <w:t xml:space="preserve">happy </w:t>
      </w:r>
      <w:r>
        <w:t>be</w:t>
      </w:r>
    </w:p>
    <w:p w14:paraId="64F27322" w14:textId="77777777" w:rsidR="00BD6E04" w:rsidRDefault="00BD6E04" w:rsidP="00C15081">
      <w:pPr>
        <w:pStyle w:val="Poetry"/>
      </w:pPr>
      <w:r>
        <w:t>With him whom fortune sends to thee.”</w:t>
      </w:r>
    </w:p>
    <w:p w14:paraId="25A5B312" w14:textId="77777777" w:rsidR="00815EA0" w:rsidRDefault="00815EA0" w:rsidP="00C15081">
      <w:pPr>
        <w:pStyle w:val="Poetry"/>
      </w:pPr>
    </w:p>
    <w:p w14:paraId="2C9F2662" w14:textId="77777777" w:rsidR="00815EA0" w:rsidRDefault="00BD6E04" w:rsidP="00C15081">
      <w:pPr>
        <w:pStyle w:val="Poetry"/>
        <w:rPr>
          <w:spacing w:val="-4"/>
        </w:rPr>
      </w:pPr>
      <w:r>
        <w:t>Such were the words the giant</w:t>
      </w:r>
      <w:r>
        <w:rPr>
          <w:spacing w:val="-21"/>
        </w:rPr>
        <w:t xml:space="preserve"> </w:t>
      </w:r>
      <w:r>
        <w:rPr>
          <w:spacing w:val="-4"/>
        </w:rPr>
        <w:t xml:space="preserve">said, </w:t>
      </w:r>
    </w:p>
    <w:p w14:paraId="4437BFEF" w14:textId="60D37E3F" w:rsidR="00BD6E04" w:rsidRDefault="00BD6E04" w:rsidP="00C15081">
      <w:pPr>
        <w:pStyle w:val="Poetry"/>
      </w:pPr>
      <w:r>
        <w:t xml:space="preserve">And </w:t>
      </w:r>
      <w:r>
        <w:rPr>
          <w:spacing w:val="-8"/>
        </w:rPr>
        <w:t xml:space="preserve">Sita’s </w:t>
      </w:r>
      <w:r>
        <w:t>angry eyes were</w:t>
      </w:r>
      <w:r>
        <w:rPr>
          <w:spacing w:val="6"/>
        </w:rPr>
        <w:t xml:space="preserve"> </w:t>
      </w:r>
      <w:r>
        <w:t>red.</w:t>
      </w:r>
    </w:p>
    <w:p w14:paraId="68558B50" w14:textId="77777777" w:rsidR="00815EA0" w:rsidRDefault="00BD6E04" w:rsidP="00C15081">
      <w:pPr>
        <w:pStyle w:val="Poetry"/>
        <w:rPr>
          <w:spacing w:val="-4"/>
        </w:rPr>
      </w:pPr>
      <w:r>
        <w:t xml:space="preserve">She answered in that lonely </w:t>
      </w:r>
      <w:r>
        <w:rPr>
          <w:spacing w:val="-4"/>
        </w:rPr>
        <w:t xml:space="preserve">place </w:t>
      </w:r>
    </w:p>
    <w:p w14:paraId="29CB12D6" w14:textId="70903BDD" w:rsidR="00BD6E04" w:rsidRDefault="00BD6E04" w:rsidP="00C15081">
      <w:pPr>
        <w:pStyle w:val="Poetry"/>
      </w:pPr>
      <w:r>
        <w:t>The monarch of the giant</w:t>
      </w:r>
      <w:r>
        <w:rPr>
          <w:spacing w:val="-21"/>
        </w:rPr>
        <w:t xml:space="preserve"> </w:t>
      </w:r>
      <w:r>
        <w:t>race:</w:t>
      </w:r>
    </w:p>
    <w:p w14:paraId="0ACD94AE" w14:textId="77777777" w:rsidR="00815EA0" w:rsidRDefault="00815EA0" w:rsidP="00C15081">
      <w:pPr>
        <w:pStyle w:val="Poetry"/>
      </w:pPr>
    </w:p>
    <w:p w14:paraId="6DC4ADEE" w14:textId="0A1CB80E" w:rsidR="00815EA0" w:rsidRDefault="00BD6E04" w:rsidP="00C15081">
      <w:pPr>
        <w:pStyle w:val="Poetry"/>
      </w:pPr>
      <w:r>
        <w:t xml:space="preserve">“Art thou the brother of the Lord </w:t>
      </w:r>
    </w:p>
    <w:p w14:paraId="269A5788" w14:textId="77777777" w:rsidR="00815EA0" w:rsidRDefault="00BD6E04" w:rsidP="00C15081">
      <w:pPr>
        <w:pStyle w:val="Poetry"/>
      </w:pPr>
      <w:r>
        <w:t xml:space="preserve">Of Gold by all the world adored, </w:t>
      </w:r>
    </w:p>
    <w:p w14:paraId="3539A8B1" w14:textId="0BCD9568" w:rsidR="00BD6E04" w:rsidRPr="00815EA0" w:rsidRDefault="00BD6E04" w:rsidP="00815EA0">
      <w:pPr>
        <w:pStyle w:val="Poetry"/>
      </w:pPr>
      <w:r>
        <w:t>And sprung of that illustrious seed</w:t>
      </w:r>
    </w:p>
    <w:p w14:paraId="5C3F876D" w14:textId="77777777" w:rsidR="00815EA0" w:rsidRDefault="00BD6E04" w:rsidP="00815EA0">
      <w:pPr>
        <w:pStyle w:val="Poetry"/>
      </w:pPr>
      <w:r w:rsidRPr="00815EA0">
        <w:t xml:space="preserve">Wouldst now attempt this evil deed? </w:t>
      </w:r>
    </w:p>
    <w:p w14:paraId="00094FB8" w14:textId="68E9611D" w:rsidR="00BD6E04" w:rsidRPr="00815EA0" w:rsidRDefault="00BD6E04" w:rsidP="00815EA0">
      <w:pPr>
        <w:pStyle w:val="Poetry"/>
      </w:pPr>
      <w:r w:rsidRPr="00815EA0">
        <w:t>I tell thee, impious Monarch, all</w:t>
      </w:r>
    </w:p>
    <w:p w14:paraId="0043E8EA" w14:textId="77777777" w:rsidR="00BD6E04" w:rsidRPr="00815EA0" w:rsidRDefault="00BD6E04" w:rsidP="00815EA0">
      <w:pPr>
        <w:pStyle w:val="Poetry"/>
      </w:pPr>
      <w:r w:rsidRPr="00815EA0">
        <w:t>The giants by thy sin will fall,</w:t>
      </w:r>
    </w:p>
    <w:p w14:paraId="57C7A627" w14:textId="77777777" w:rsidR="00815EA0" w:rsidRDefault="00BD6E04" w:rsidP="00815EA0">
      <w:pPr>
        <w:pStyle w:val="Poetry"/>
      </w:pPr>
      <w:r w:rsidRPr="00815EA0">
        <w:t xml:space="preserve">Whose reckless lord and king thou art, </w:t>
      </w:r>
    </w:p>
    <w:p w14:paraId="619BE985" w14:textId="77777777" w:rsidR="00815EA0" w:rsidRDefault="00BD6E04" w:rsidP="00815EA0">
      <w:pPr>
        <w:pStyle w:val="Poetry"/>
      </w:pPr>
      <w:r w:rsidRPr="00815EA0">
        <w:t xml:space="preserve">With foolish mind and lawless heart. </w:t>
      </w:r>
    </w:p>
    <w:p w14:paraId="484B0CC9" w14:textId="213DF991" w:rsidR="00BD6E04" w:rsidRPr="00815EA0" w:rsidRDefault="00BD6E04" w:rsidP="00815EA0">
      <w:pPr>
        <w:pStyle w:val="Poetry"/>
      </w:pPr>
      <w:r w:rsidRPr="00815EA0">
        <w:t>Yea, one may hope to steal the wife</w:t>
      </w:r>
    </w:p>
    <w:p w14:paraId="02364FDC" w14:textId="77777777" w:rsidR="00BD6E04" w:rsidRPr="00815EA0" w:rsidRDefault="00BD6E04" w:rsidP="00815EA0">
      <w:pPr>
        <w:pStyle w:val="Poetry"/>
      </w:pPr>
      <w:r w:rsidRPr="00815EA0">
        <w:t>Of Indra and escape with life.</w:t>
      </w:r>
    </w:p>
    <w:p w14:paraId="6A67DA33" w14:textId="77777777" w:rsidR="00815EA0" w:rsidRDefault="00BD6E04" w:rsidP="00815EA0">
      <w:pPr>
        <w:pStyle w:val="Poetry"/>
      </w:pPr>
      <w:r w:rsidRPr="00815EA0">
        <w:t xml:space="preserve">But he who Rama’s dame would tear </w:t>
      </w:r>
    </w:p>
    <w:p w14:paraId="5CC4F4E7" w14:textId="77777777" w:rsidR="00815EA0" w:rsidRDefault="00BD6E04" w:rsidP="00815EA0">
      <w:pPr>
        <w:pStyle w:val="Poetry"/>
      </w:pPr>
      <w:r w:rsidRPr="00815EA0">
        <w:t xml:space="preserve">From his loved side must needs despair. </w:t>
      </w:r>
    </w:p>
    <w:p w14:paraId="78A26B5B" w14:textId="2D2AC499" w:rsidR="00BD6E04" w:rsidRPr="00815EA0" w:rsidRDefault="00BD6E04" w:rsidP="00815EA0">
      <w:pPr>
        <w:pStyle w:val="Poetry"/>
      </w:pPr>
      <w:r w:rsidRPr="00815EA0">
        <w:t>Yea, one may steal fair Śachi, dame</w:t>
      </w:r>
    </w:p>
    <w:p w14:paraId="51C2B42F" w14:textId="77777777" w:rsidR="00815EA0" w:rsidRDefault="00BD6E04" w:rsidP="00815EA0">
      <w:pPr>
        <w:pStyle w:val="Poetry"/>
      </w:pPr>
      <w:r w:rsidRPr="00815EA0">
        <w:t xml:space="preserve">Of Him who shoots the thunder flame, </w:t>
      </w:r>
    </w:p>
    <w:p w14:paraId="09FD8A5C" w14:textId="0AF41B29" w:rsidR="00BD6E04" w:rsidRPr="00815EA0" w:rsidRDefault="00BD6E04" w:rsidP="00815EA0">
      <w:pPr>
        <w:pStyle w:val="Poetry"/>
      </w:pPr>
      <w:r w:rsidRPr="00815EA0">
        <w:t>May live successful in his aim</w:t>
      </w:r>
    </w:p>
    <w:p w14:paraId="5EB19F0C" w14:textId="77777777" w:rsidR="00BD6E04" w:rsidRPr="00815EA0" w:rsidRDefault="00BD6E04" w:rsidP="00815EA0">
      <w:pPr>
        <w:pStyle w:val="Poetry"/>
      </w:pPr>
      <w:r w:rsidRPr="00815EA0">
        <w:lastRenderedPageBreak/>
        <w:t>And length of day may see;</w:t>
      </w:r>
    </w:p>
    <w:p w14:paraId="2124D4C5" w14:textId="77777777" w:rsidR="00815EA0" w:rsidRDefault="00BD6E04" w:rsidP="00815EA0">
      <w:pPr>
        <w:pStyle w:val="Poetry"/>
      </w:pPr>
      <w:r w:rsidRPr="00815EA0">
        <w:t xml:space="preserve">But hope, O giant King, in vain, </w:t>
      </w:r>
    </w:p>
    <w:p w14:paraId="2266085B" w14:textId="77777777" w:rsidR="00815EA0" w:rsidRDefault="00BD6E04" w:rsidP="00815EA0">
      <w:pPr>
        <w:pStyle w:val="Poetry"/>
      </w:pPr>
      <w:r w:rsidRPr="00815EA0">
        <w:t xml:space="preserve">Though cups of Amrit thou may drain, </w:t>
      </w:r>
    </w:p>
    <w:p w14:paraId="5F2F6EF7" w14:textId="1D034B22" w:rsidR="00BD6E04" w:rsidRPr="00815EA0" w:rsidRDefault="00BD6E04" w:rsidP="00815EA0">
      <w:pPr>
        <w:pStyle w:val="Poetry"/>
      </w:pPr>
      <w:r w:rsidRPr="00815EA0">
        <w:t>To shun the penalty and pain</w:t>
      </w:r>
    </w:p>
    <w:p w14:paraId="2F09EAF0" w14:textId="77777777" w:rsidR="00815EA0" w:rsidRDefault="00BD6E04" w:rsidP="00815EA0">
      <w:pPr>
        <w:pStyle w:val="Poetry"/>
      </w:pPr>
      <w:r w:rsidRPr="00815EA0">
        <w:t xml:space="preserve">Of wronging one like me.” </w:t>
      </w:r>
    </w:p>
    <w:p w14:paraId="0DC2AE9A" w14:textId="77777777" w:rsidR="00815EA0" w:rsidRDefault="00815EA0" w:rsidP="00815EA0">
      <w:pPr>
        <w:pStyle w:val="Poetry"/>
      </w:pPr>
    </w:p>
    <w:p w14:paraId="230D91DB" w14:textId="5AA13255" w:rsidR="00815EA0" w:rsidRDefault="00BD6E04" w:rsidP="00815EA0">
      <w:pPr>
        <w:pStyle w:val="Heading4"/>
      </w:pPr>
      <w:r w:rsidRPr="00815EA0">
        <w:t xml:space="preserve">Canto XLIX </w:t>
      </w:r>
    </w:p>
    <w:p w14:paraId="39C0F13E" w14:textId="00B10B5D" w:rsidR="00BD6E04" w:rsidRPr="00815EA0" w:rsidRDefault="00BD6E04" w:rsidP="00815EA0">
      <w:pPr>
        <w:pStyle w:val="Bodynoindent"/>
        <w:jc w:val="left"/>
        <w:rPr>
          <w:i/>
          <w:iCs/>
        </w:rPr>
      </w:pPr>
      <w:r w:rsidRPr="00815EA0">
        <w:rPr>
          <w:i/>
          <w:iCs/>
        </w:rPr>
        <w:t>The Rape Of Sita.</w:t>
      </w:r>
    </w:p>
    <w:p w14:paraId="3CDF5E9D" w14:textId="77777777" w:rsidR="00815EA0" w:rsidRDefault="00BD6E04" w:rsidP="00815EA0">
      <w:pPr>
        <w:pStyle w:val="Poetry"/>
      </w:pPr>
      <w:r w:rsidRPr="00815EA0">
        <w:t xml:space="preserve">The Rakshas monarch, thus addressed, </w:t>
      </w:r>
    </w:p>
    <w:p w14:paraId="345206B4" w14:textId="77777777" w:rsidR="00815EA0" w:rsidRDefault="00BD6E04" w:rsidP="00815EA0">
      <w:pPr>
        <w:pStyle w:val="Poetry"/>
      </w:pPr>
      <w:r w:rsidRPr="00815EA0">
        <w:t xml:space="preserve">His hands a while together pressed, </w:t>
      </w:r>
    </w:p>
    <w:p w14:paraId="7B38EE31" w14:textId="77777777" w:rsidR="00815EA0" w:rsidRDefault="00BD6E04" w:rsidP="00815EA0">
      <w:pPr>
        <w:pStyle w:val="Poetry"/>
      </w:pPr>
      <w:r w:rsidRPr="00815EA0">
        <w:t xml:space="preserve">And straight before her startled eyes </w:t>
      </w:r>
    </w:p>
    <w:p w14:paraId="39F3A680" w14:textId="49D7EA00" w:rsidR="00BD6E04" w:rsidRPr="00815EA0" w:rsidRDefault="00BD6E04" w:rsidP="00815EA0">
      <w:pPr>
        <w:pStyle w:val="Poetry"/>
      </w:pPr>
      <w:r w:rsidRPr="00815EA0">
        <w:t>Stood monstrous in his giant size.</w:t>
      </w:r>
    </w:p>
    <w:p w14:paraId="53474135" w14:textId="77777777" w:rsidR="00BD6E04" w:rsidRPr="00815EA0" w:rsidRDefault="00BD6E04" w:rsidP="00815EA0">
      <w:pPr>
        <w:pStyle w:val="Poetry"/>
      </w:pPr>
      <w:r w:rsidRPr="00815EA0">
        <w:t>Then to the lady, with the lore</w:t>
      </w:r>
    </w:p>
    <w:p w14:paraId="6F9D7DBF" w14:textId="77777777" w:rsidR="00BD6E04" w:rsidRPr="00815EA0" w:rsidRDefault="00BD6E04" w:rsidP="00815EA0">
      <w:pPr>
        <w:pStyle w:val="Poetry"/>
      </w:pPr>
      <w:r w:rsidRPr="00815EA0">
        <w:t>Of eloquence, he spoke once more:</w:t>
      </w:r>
    </w:p>
    <w:p w14:paraId="51933AF8" w14:textId="77777777" w:rsidR="00815EA0" w:rsidRDefault="00BD6E04" w:rsidP="00815EA0">
      <w:pPr>
        <w:pStyle w:val="Poetry"/>
      </w:pPr>
      <w:r w:rsidRPr="00815EA0">
        <w:t xml:space="preserve">“Thou scarce,” he cried, “hast heard aright </w:t>
      </w:r>
    </w:p>
    <w:p w14:paraId="07EDED05" w14:textId="5216D917" w:rsidR="00BD6E04" w:rsidRPr="00815EA0" w:rsidRDefault="00BD6E04" w:rsidP="00815EA0">
      <w:pPr>
        <w:pStyle w:val="Poetry"/>
      </w:pPr>
      <w:r w:rsidRPr="00815EA0">
        <w:t>The glories of my power and might.</w:t>
      </w:r>
    </w:p>
    <w:p w14:paraId="4DAA8A32" w14:textId="77777777" w:rsidR="00BD6E04" w:rsidRPr="00815EA0" w:rsidRDefault="00BD6E04" w:rsidP="00815EA0">
      <w:pPr>
        <w:pStyle w:val="Poetry"/>
      </w:pPr>
      <w:r w:rsidRPr="00815EA0">
        <w:t>I borne sublime in air can stand</w:t>
      </w:r>
    </w:p>
    <w:p w14:paraId="6EC7D184" w14:textId="77777777" w:rsidR="00815EA0" w:rsidRDefault="00BD6E04" w:rsidP="00815EA0">
      <w:pPr>
        <w:pStyle w:val="Poetry"/>
      </w:pPr>
      <w:r w:rsidRPr="00815EA0">
        <w:t xml:space="preserve">And with these arms upheave the land, </w:t>
      </w:r>
    </w:p>
    <w:p w14:paraId="432EED74" w14:textId="77777777" w:rsidR="00815EA0" w:rsidRDefault="00BD6E04" w:rsidP="00815EA0">
      <w:pPr>
        <w:pStyle w:val="Poetry"/>
      </w:pPr>
      <w:r w:rsidRPr="00815EA0">
        <w:t xml:space="preserve">Drink the deep flood of Ocean dry </w:t>
      </w:r>
    </w:p>
    <w:p w14:paraId="29063244" w14:textId="77777777" w:rsidR="00815EA0" w:rsidRDefault="00BD6E04" w:rsidP="00815EA0">
      <w:pPr>
        <w:pStyle w:val="Poetry"/>
      </w:pPr>
      <w:r w:rsidRPr="00815EA0">
        <w:t xml:space="preserve">And Death with conquering force defy, </w:t>
      </w:r>
    </w:p>
    <w:p w14:paraId="733C9BC1" w14:textId="77777777" w:rsidR="00815EA0" w:rsidRDefault="00BD6E04" w:rsidP="00815EA0">
      <w:pPr>
        <w:pStyle w:val="Poetry"/>
      </w:pPr>
      <w:r w:rsidRPr="00815EA0">
        <w:t xml:space="preserve">Pierce the great sun with furious dart </w:t>
      </w:r>
    </w:p>
    <w:p w14:paraId="0E15FE8F" w14:textId="77777777" w:rsidR="00815EA0" w:rsidRDefault="00BD6E04" w:rsidP="00815EA0">
      <w:pPr>
        <w:pStyle w:val="Poetry"/>
      </w:pPr>
      <w:r w:rsidRPr="00815EA0">
        <w:t xml:space="preserve">And to her depths cleave earth apart. </w:t>
      </w:r>
    </w:p>
    <w:p w14:paraId="55B20C94" w14:textId="77777777" w:rsidR="00815EA0" w:rsidRDefault="00BD6E04" w:rsidP="00815EA0">
      <w:pPr>
        <w:pStyle w:val="Poetry"/>
      </w:pPr>
      <w:r w:rsidRPr="00815EA0">
        <w:t xml:space="preserve">See, thou whom love and beauty blind, </w:t>
      </w:r>
    </w:p>
    <w:p w14:paraId="22846E8B" w14:textId="7CD36AB8" w:rsidR="00BD6E04" w:rsidRPr="00815EA0" w:rsidRDefault="00BD6E04" w:rsidP="00815EA0">
      <w:pPr>
        <w:pStyle w:val="Poetry"/>
      </w:pPr>
      <w:r w:rsidRPr="00815EA0">
        <w:t>I wear each form as wills my mind.”</w:t>
      </w:r>
    </w:p>
    <w:p w14:paraId="5B15F164" w14:textId="77777777" w:rsidR="00815EA0" w:rsidRDefault="00815EA0" w:rsidP="00815EA0">
      <w:pPr>
        <w:pStyle w:val="Poetry"/>
      </w:pPr>
    </w:p>
    <w:p w14:paraId="4D917DD2" w14:textId="2A996DCC" w:rsidR="00BD6E04" w:rsidRPr="00815EA0" w:rsidRDefault="00BD6E04" w:rsidP="00815EA0">
      <w:pPr>
        <w:pStyle w:val="Poetry"/>
      </w:pPr>
      <w:r w:rsidRPr="00815EA0">
        <w:t>As thus he spake in burning ire</w:t>
      </w:r>
    </w:p>
    <w:p w14:paraId="1E48E135" w14:textId="77777777" w:rsidR="00815EA0" w:rsidRDefault="00BD6E04" w:rsidP="00815EA0">
      <w:pPr>
        <w:pStyle w:val="Poetry"/>
      </w:pPr>
      <w:r w:rsidRPr="00815EA0">
        <w:t xml:space="preserve">His glowing eyes were red with fire. </w:t>
      </w:r>
    </w:p>
    <w:p w14:paraId="77308AC6" w14:textId="77777777" w:rsidR="00815EA0" w:rsidRDefault="00BD6E04" w:rsidP="00815EA0">
      <w:pPr>
        <w:pStyle w:val="Poetry"/>
      </w:pPr>
      <w:r w:rsidRPr="00815EA0">
        <w:t xml:space="preserve">His gentle garb aside was thrown </w:t>
      </w:r>
    </w:p>
    <w:p w14:paraId="2F1BCB7B" w14:textId="77777777" w:rsidR="00815EA0" w:rsidRDefault="00BD6E04" w:rsidP="00815EA0">
      <w:pPr>
        <w:pStyle w:val="Poetry"/>
      </w:pPr>
      <w:r w:rsidRPr="00815EA0">
        <w:t xml:space="preserve">And all his native shape was shown. </w:t>
      </w:r>
    </w:p>
    <w:p w14:paraId="0EB4AA51" w14:textId="77777777" w:rsidR="00815EA0" w:rsidRDefault="00BD6E04" w:rsidP="00815EA0">
      <w:pPr>
        <w:pStyle w:val="Poetry"/>
      </w:pPr>
      <w:r w:rsidRPr="00815EA0">
        <w:t xml:space="preserve">Terrific, monstrous, wild, and dread </w:t>
      </w:r>
    </w:p>
    <w:p w14:paraId="64B99A15" w14:textId="77777777" w:rsidR="00815EA0" w:rsidRDefault="00BD6E04" w:rsidP="00815EA0">
      <w:pPr>
        <w:pStyle w:val="Poetry"/>
      </w:pPr>
      <w:r w:rsidRPr="00815EA0">
        <w:t xml:space="preserve">As the dark God who rules the dead, </w:t>
      </w:r>
    </w:p>
    <w:p w14:paraId="6194CB63" w14:textId="43F68E30" w:rsidR="00BD6E04" w:rsidRPr="00815EA0" w:rsidRDefault="00BD6E04" w:rsidP="00815EA0">
      <w:pPr>
        <w:pStyle w:val="Poetry"/>
      </w:pPr>
      <w:r w:rsidRPr="00815EA0">
        <w:t>His fiery eyes in fury rolled,</w:t>
      </w:r>
    </w:p>
    <w:p w14:paraId="5436E31E" w14:textId="77777777" w:rsidR="00815EA0" w:rsidRDefault="00BD6E04" w:rsidP="00815EA0">
      <w:pPr>
        <w:pStyle w:val="Poetry"/>
      </w:pPr>
      <w:r w:rsidRPr="00815EA0">
        <w:t xml:space="preserve">His limbs were decked with glittering gold. </w:t>
      </w:r>
    </w:p>
    <w:p w14:paraId="03D3C73E" w14:textId="77777777" w:rsidR="00815EA0" w:rsidRDefault="00BD6E04" w:rsidP="00815EA0">
      <w:pPr>
        <w:pStyle w:val="Poetry"/>
      </w:pPr>
      <w:r w:rsidRPr="00815EA0">
        <w:lastRenderedPageBreak/>
        <w:t xml:space="preserve">Like some dark cloud the monster showed, </w:t>
      </w:r>
    </w:p>
    <w:p w14:paraId="244B7699" w14:textId="58B3C685" w:rsidR="00BD6E04" w:rsidRPr="00815EA0" w:rsidRDefault="00BD6E04" w:rsidP="00815EA0">
      <w:pPr>
        <w:pStyle w:val="Poetry"/>
      </w:pPr>
      <w:r w:rsidRPr="00815EA0">
        <w:t>And his fierce breast with fury glowed.</w:t>
      </w:r>
    </w:p>
    <w:p w14:paraId="0B18695B" w14:textId="77777777" w:rsidR="00815EA0" w:rsidRDefault="00BD6E04" w:rsidP="00815EA0">
      <w:pPr>
        <w:pStyle w:val="Poetry"/>
      </w:pPr>
      <w:r w:rsidRPr="00815EA0">
        <w:t xml:space="preserve">The ten-faced rover of the night, </w:t>
      </w:r>
    </w:p>
    <w:p w14:paraId="6EB8CD5A" w14:textId="77777777" w:rsidR="00815EA0" w:rsidRDefault="00BD6E04" w:rsidP="00815EA0">
      <w:pPr>
        <w:pStyle w:val="Poetry"/>
      </w:pPr>
      <w:r w:rsidRPr="00815EA0">
        <w:t xml:space="preserve">With twenty arms exposed to sight, </w:t>
      </w:r>
    </w:p>
    <w:p w14:paraId="340FC5A6" w14:textId="77777777" w:rsidR="00815EA0" w:rsidRDefault="00BD6E04" w:rsidP="00815EA0">
      <w:pPr>
        <w:pStyle w:val="Poetry"/>
      </w:pPr>
      <w:r w:rsidRPr="00815EA0">
        <w:t xml:space="preserve">His saintly guise aside had laid </w:t>
      </w:r>
    </w:p>
    <w:p w14:paraId="0D336A49" w14:textId="77777777" w:rsidR="00815EA0" w:rsidRDefault="00BD6E04" w:rsidP="00815EA0">
      <w:pPr>
        <w:pStyle w:val="Poetry"/>
      </w:pPr>
      <w:r w:rsidRPr="00815EA0">
        <w:t xml:space="preserve">And all his giant height displayed. </w:t>
      </w:r>
    </w:p>
    <w:p w14:paraId="7E11990E" w14:textId="5C1E3065" w:rsidR="00BD6E04" w:rsidRPr="00815EA0" w:rsidRDefault="00BD6E04" w:rsidP="00815EA0">
      <w:pPr>
        <w:pStyle w:val="Poetry"/>
      </w:pPr>
      <w:r w:rsidRPr="00815EA0">
        <w:t>Attired in robes of crimson dye</w:t>
      </w:r>
    </w:p>
    <w:p w14:paraId="5F8CC2EF" w14:textId="77777777" w:rsidR="00815EA0" w:rsidRDefault="00BD6E04" w:rsidP="00815EA0">
      <w:pPr>
        <w:pStyle w:val="Poetry"/>
      </w:pPr>
      <w:r w:rsidRPr="00815EA0">
        <w:t xml:space="preserve">He stood and watched with angry eye </w:t>
      </w:r>
    </w:p>
    <w:p w14:paraId="662164A8" w14:textId="77777777" w:rsidR="00815EA0" w:rsidRDefault="00BD6E04" w:rsidP="00815EA0">
      <w:pPr>
        <w:pStyle w:val="Poetry"/>
      </w:pPr>
      <w:r w:rsidRPr="00815EA0">
        <w:t xml:space="preserve">The lady in her bright array </w:t>
      </w:r>
    </w:p>
    <w:p w14:paraId="0429A740" w14:textId="361F342D" w:rsidR="00BD6E04" w:rsidRPr="00815EA0" w:rsidRDefault="00BD6E04" w:rsidP="00815EA0">
      <w:pPr>
        <w:pStyle w:val="Poetry"/>
      </w:pPr>
      <w:r w:rsidRPr="00815EA0">
        <w:t>Resplendent as the dawn of day</w:t>
      </w:r>
    </w:p>
    <w:p w14:paraId="14409CE5" w14:textId="77777777" w:rsidR="00815EA0" w:rsidRDefault="00BD6E04" w:rsidP="00815EA0">
      <w:pPr>
        <w:pStyle w:val="Poetry"/>
      </w:pPr>
      <w:r w:rsidRPr="00815EA0">
        <w:t xml:space="preserve">When from the east the sunbeams break, </w:t>
      </w:r>
    </w:p>
    <w:p w14:paraId="4D01EAC9" w14:textId="2A1F77B8" w:rsidR="00BD6E04" w:rsidRPr="00815EA0" w:rsidRDefault="00BD6E04" w:rsidP="00815EA0">
      <w:pPr>
        <w:pStyle w:val="Poetry"/>
      </w:pPr>
      <w:r w:rsidRPr="00815EA0">
        <w:t>And to the dark-haired lady spake:</w:t>
      </w:r>
    </w:p>
    <w:p w14:paraId="7759D805" w14:textId="77777777" w:rsidR="00815EA0" w:rsidRDefault="00BD6E04" w:rsidP="00815EA0">
      <w:pPr>
        <w:pStyle w:val="Poetry"/>
      </w:pPr>
      <w:r w:rsidRPr="00815EA0">
        <w:t xml:space="preserve">“If thou would call that lord thine own </w:t>
      </w:r>
    </w:p>
    <w:p w14:paraId="0550EDAE" w14:textId="4CC11CD2" w:rsidR="00BD6E04" w:rsidRDefault="00BD6E04" w:rsidP="00815EA0">
      <w:pPr>
        <w:pStyle w:val="Poetry"/>
      </w:pPr>
      <w:r w:rsidRPr="00815EA0">
        <w:t>Whose fame in every world is known,</w:t>
      </w:r>
    </w:p>
    <w:p w14:paraId="46C8137D" w14:textId="77777777" w:rsidR="00815EA0" w:rsidRDefault="00BD6E04" w:rsidP="00815EA0">
      <w:pPr>
        <w:pStyle w:val="Poetry"/>
      </w:pPr>
      <w:r>
        <w:t xml:space="preserve">Look kindly on </w:t>
      </w:r>
      <w:r>
        <w:rPr>
          <w:spacing w:val="-3"/>
        </w:rPr>
        <w:t xml:space="preserve">my </w:t>
      </w:r>
      <w:r>
        <w:t xml:space="preserve">love, and be </w:t>
      </w:r>
    </w:p>
    <w:p w14:paraId="1CABAAD6" w14:textId="77777777" w:rsidR="00815EA0" w:rsidRDefault="00BD6E04" w:rsidP="00815EA0">
      <w:pPr>
        <w:pStyle w:val="Poetry"/>
      </w:pPr>
      <w:r>
        <w:t xml:space="preserve">Bride of a consort meet for thee. </w:t>
      </w:r>
    </w:p>
    <w:p w14:paraId="386218AB" w14:textId="77777777" w:rsidR="00815EA0" w:rsidRDefault="00BD6E04" w:rsidP="00815EA0">
      <w:pPr>
        <w:pStyle w:val="Poetry"/>
      </w:pPr>
      <w:r>
        <w:rPr>
          <w:spacing w:val="-3"/>
        </w:rPr>
        <w:t xml:space="preserve">With </w:t>
      </w:r>
      <w:r>
        <w:t xml:space="preserve">me let blissful years be spent, </w:t>
      </w:r>
    </w:p>
    <w:p w14:paraId="43D66A6C" w14:textId="77777777" w:rsidR="00815EA0" w:rsidRDefault="00BD6E04" w:rsidP="00815EA0">
      <w:pPr>
        <w:pStyle w:val="Poetry"/>
      </w:pPr>
      <w:r>
        <w:rPr>
          <w:spacing w:val="-3"/>
        </w:rPr>
        <w:t xml:space="preserve">For </w:t>
      </w:r>
      <w:r>
        <w:rPr>
          <w:spacing w:val="-9"/>
        </w:rPr>
        <w:t xml:space="preserve">ne’er </w:t>
      </w:r>
      <w:r>
        <w:t>thy choice shalt thou</w:t>
      </w:r>
      <w:r>
        <w:rPr>
          <w:spacing w:val="-12"/>
        </w:rPr>
        <w:t xml:space="preserve"> </w:t>
      </w:r>
      <w:r>
        <w:t xml:space="preserve">repent. </w:t>
      </w:r>
    </w:p>
    <w:p w14:paraId="684E17ED" w14:textId="77777777" w:rsidR="00815EA0" w:rsidRDefault="00BD6E04" w:rsidP="00815EA0">
      <w:pPr>
        <w:pStyle w:val="Poetry"/>
      </w:pPr>
      <w:r>
        <w:rPr>
          <w:spacing w:val="-3"/>
        </w:rPr>
        <w:t xml:space="preserve">No </w:t>
      </w:r>
      <w:r>
        <w:t xml:space="preserve">deed of mine shall </w:t>
      </w:r>
      <w:r>
        <w:rPr>
          <w:spacing w:val="-11"/>
        </w:rPr>
        <w:t xml:space="preserve">e’er </w:t>
      </w:r>
      <w:r>
        <w:t xml:space="preserve">displease </w:t>
      </w:r>
    </w:p>
    <w:p w14:paraId="0CBAE1DD" w14:textId="13BD82C2" w:rsidR="00BD6E04" w:rsidRDefault="00BD6E04" w:rsidP="00815EA0">
      <w:pPr>
        <w:pStyle w:val="Poetry"/>
      </w:pPr>
      <w:r>
        <w:rPr>
          <w:spacing w:val="-4"/>
        </w:rPr>
        <w:t xml:space="preserve">My </w:t>
      </w:r>
      <w:r>
        <w:t xml:space="preserve">darling as she lives </w:t>
      </w:r>
      <w:r>
        <w:rPr>
          <w:spacing w:val="-3"/>
        </w:rPr>
        <w:t>at</w:t>
      </w:r>
      <w:r>
        <w:t xml:space="preserve"> ease.</w:t>
      </w:r>
    </w:p>
    <w:p w14:paraId="641A0476" w14:textId="77777777" w:rsidR="00815EA0" w:rsidRDefault="00BD6E04" w:rsidP="00815EA0">
      <w:pPr>
        <w:pStyle w:val="Poetry"/>
        <w:rPr>
          <w:spacing w:val="-4"/>
        </w:rPr>
      </w:pPr>
      <w:r>
        <w:t>Thy love for mortal man</w:t>
      </w:r>
      <w:r>
        <w:rPr>
          <w:spacing w:val="-24"/>
        </w:rPr>
        <w:t xml:space="preserve"> </w:t>
      </w:r>
      <w:r>
        <w:rPr>
          <w:spacing w:val="-4"/>
        </w:rPr>
        <w:t xml:space="preserve">resign, </w:t>
      </w:r>
    </w:p>
    <w:p w14:paraId="4B8AA6FB" w14:textId="77777777" w:rsidR="00815EA0" w:rsidRDefault="00BD6E04" w:rsidP="00815EA0">
      <w:pPr>
        <w:pStyle w:val="Poetry"/>
      </w:pPr>
      <w:r>
        <w:t xml:space="preserve">And to a worthier lord incline. </w:t>
      </w:r>
    </w:p>
    <w:p w14:paraId="787790DB" w14:textId="552A1C40" w:rsidR="00BD6E04" w:rsidRDefault="00BD6E04" w:rsidP="00815EA0">
      <w:pPr>
        <w:pStyle w:val="Poetry"/>
      </w:pPr>
      <w:r>
        <w:t xml:space="preserve">Ah foolish </w:t>
      </w:r>
      <w:r>
        <w:rPr>
          <w:spacing w:val="-4"/>
        </w:rPr>
        <w:t xml:space="preserve">lady, </w:t>
      </w:r>
      <w:r>
        <w:t>seeming</w:t>
      </w:r>
      <w:r>
        <w:rPr>
          <w:spacing w:val="1"/>
        </w:rPr>
        <w:t xml:space="preserve"> </w:t>
      </w:r>
      <w:r>
        <w:t>wise</w:t>
      </w:r>
    </w:p>
    <w:p w14:paraId="7F1B787F" w14:textId="77777777" w:rsidR="00815EA0" w:rsidRDefault="00BD6E04" w:rsidP="00815EA0">
      <w:pPr>
        <w:pStyle w:val="Poetry"/>
        <w:rPr>
          <w:spacing w:val="-4"/>
        </w:rPr>
      </w:pPr>
      <w:r>
        <w:t xml:space="preserve">In thine own weak and partial </w:t>
      </w:r>
      <w:r>
        <w:rPr>
          <w:spacing w:val="-4"/>
        </w:rPr>
        <w:t xml:space="preserve">eyes, </w:t>
      </w:r>
    </w:p>
    <w:p w14:paraId="5301DC2F" w14:textId="77777777" w:rsidR="00815EA0" w:rsidRDefault="00BD6E04" w:rsidP="00815EA0">
      <w:pPr>
        <w:pStyle w:val="Poetry"/>
      </w:pPr>
      <w:r>
        <w:t xml:space="preserve">By what fair graces art thou held </w:t>
      </w:r>
    </w:p>
    <w:p w14:paraId="13A523E2" w14:textId="77777777" w:rsidR="00815EA0" w:rsidRDefault="00BD6E04" w:rsidP="00815EA0">
      <w:pPr>
        <w:pStyle w:val="Poetry"/>
      </w:pPr>
      <w:r>
        <w:rPr>
          <w:spacing w:val="-11"/>
        </w:rPr>
        <w:t xml:space="preserve">To </w:t>
      </w:r>
      <w:r>
        <w:t xml:space="preserve">Rama from his realm expelled? </w:t>
      </w:r>
    </w:p>
    <w:p w14:paraId="1DFD1CE5" w14:textId="0968C6F4" w:rsidR="00BD6E04" w:rsidRDefault="00BD6E04" w:rsidP="00815EA0">
      <w:pPr>
        <w:pStyle w:val="Poetry"/>
      </w:pPr>
      <w:r>
        <w:t>Misfortunes all his life</w:t>
      </w:r>
      <w:r>
        <w:rPr>
          <w:spacing w:val="-7"/>
        </w:rPr>
        <w:t xml:space="preserve"> </w:t>
      </w:r>
      <w:r>
        <w:t>attend,</w:t>
      </w:r>
    </w:p>
    <w:p w14:paraId="5AA87534" w14:textId="77777777" w:rsidR="00815EA0" w:rsidRDefault="00BD6E04" w:rsidP="00815EA0">
      <w:pPr>
        <w:pStyle w:val="Poetry"/>
      </w:pPr>
      <w:r>
        <w:t xml:space="preserve">And his brief days are near their end. </w:t>
      </w:r>
    </w:p>
    <w:p w14:paraId="124A3012" w14:textId="415E5324" w:rsidR="00BD6E04" w:rsidRDefault="00BD6E04" w:rsidP="00815EA0">
      <w:pPr>
        <w:pStyle w:val="Poetry"/>
      </w:pPr>
      <w:r>
        <w:t>Unworthy prince, infirm of mind!</w:t>
      </w:r>
    </w:p>
    <w:p w14:paraId="4322E2D4" w14:textId="77777777" w:rsidR="00BD6E04" w:rsidRDefault="00BD6E04" w:rsidP="00815EA0">
      <w:pPr>
        <w:pStyle w:val="Poetry"/>
      </w:pPr>
      <w:r>
        <w:t>A woman spoke and he resigned</w:t>
      </w:r>
    </w:p>
    <w:p w14:paraId="5AAD3118" w14:textId="77777777" w:rsidR="004C58BE" w:rsidRDefault="00BD6E04" w:rsidP="00815EA0">
      <w:pPr>
        <w:pStyle w:val="Poetry"/>
      </w:pPr>
      <w:r>
        <w:t xml:space="preserve">His home and kingdom and withdrew </w:t>
      </w:r>
    </w:p>
    <w:p w14:paraId="2C64B303" w14:textId="3E338CCC" w:rsidR="00BD6E04" w:rsidRDefault="00BD6E04" w:rsidP="00815EA0">
      <w:pPr>
        <w:pStyle w:val="Poetry"/>
      </w:pPr>
      <w:r>
        <w:t>From troops of friends and retinue.</w:t>
      </w:r>
    </w:p>
    <w:p w14:paraId="01694905" w14:textId="77777777" w:rsidR="004C58BE" w:rsidRDefault="00BD6E04" w:rsidP="00815EA0">
      <w:pPr>
        <w:pStyle w:val="Poetry"/>
      </w:pPr>
      <w:r>
        <w:t xml:space="preserve">And sought this forest dark and dread </w:t>
      </w:r>
    </w:p>
    <w:p w14:paraId="2E344552" w14:textId="41414E65" w:rsidR="00BD6E04" w:rsidRDefault="00BD6E04" w:rsidP="00815EA0">
      <w:pPr>
        <w:pStyle w:val="Poetry"/>
      </w:pPr>
      <w:r>
        <w:t>By savage beasts inhabited.”</w:t>
      </w:r>
    </w:p>
    <w:p w14:paraId="39FE398B" w14:textId="77777777" w:rsidR="004C58BE" w:rsidRDefault="004C58BE" w:rsidP="00815EA0">
      <w:pPr>
        <w:pStyle w:val="Poetry"/>
      </w:pPr>
    </w:p>
    <w:p w14:paraId="26541C5A" w14:textId="3F22ED81" w:rsidR="00BD6E04" w:rsidRDefault="00BD6E04" w:rsidP="00815EA0">
      <w:pPr>
        <w:pStyle w:val="Poetry"/>
      </w:pPr>
      <w:r>
        <w:t>Thus Ravan urged the lady meet</w:t>
      </w:r>
    </w:p>
    <w:p w14:paraId="34725C15" w14:textId="77777777" w:rsidR="004C58BE" w:rsidRDefault="00BD6E04" w:rsidP="00815EA0">
      <w:pPr>
        <w:pStyle w:val="Poetry"/>
      </w:pPr>
      <w:r>
        <w:t xml:space="preserve">For love, whose words were soft and sweet. </w:t>
      </w:r>
    </w:p>
    <w:p w14:paraId="03D08011" w14:textId="68F259F8" w:rsidR="00BD6E04" w:rsidRDefault="00BD6E04" w:rsidP="00815EA0">
      <w:pPr>
        <w:pStyle w:val="Poetry"/>
      </w:pPr>
      <w:r>
        <w:t>Near and more near the giant pressed</w:t>
      </w:r>
    </w:p>
    <w:p w14:paraId="0C2332F0" w14:textId="77777777" w:rsidR="004C58BE" w:rsidRDefault="00BD6E04" w:rsidP="00815EA0">
      <w:pPr>
        <w:pStyle w:val="Poetry"/>
      </w:pPr>
      <w:r>
        <w:t xml:space="preserve">As love’s hot fire inflamed his breast. </w:t>
      </w:r>
    </w:p>
    <w:p w14:paraId="70CDB7B5" w14:textId="22435511" w:rsidR="00BD6E04" w:rsidRDefault="00BD6E04" w:rsidP="00815EA0">
      <w:pPr>
        <w:pStyle w:val="Poetry"/>
      </w:pPr>
      <w:r>
        <w:t>The leader of the giant crew</w:t>
      </w:r>
    </w:p>
    <w:p w14:paraId="1F0D890D" w14:textId="77777777" w:rsidR="00BD6E04" w:rsidRDefault="00BD6E04" w:rsidP="00815EA0">
      <w:pPr>
        <w:pStyle w:val="Poetry"/>
      </w:pPr>
      <w:r>
        <w:t>His arm around the lady threw:</w:t>
      </w:r>
    </w:p>
    <w:p w14:paraId="073A6852" w14:textId="4EE706C1" w:rsidR="004C58BE" w:rsidRDefault="00BD6E04" w:rsidP="00815EA0">
      <w:pPr>
        <w:pStyle w:val="Poetry"/>
      </w:pPr>
      <w:r>
        <w:t>Thus Budha</w:t>
      </w:r>
      <w:r w:rsidR="004C58BE">
        <w:rPr>
          <w:rStyle w:val="FootnoteReference"/>
        </w:rPr>
        <w:footnoteReference w:id="32"/>
      </w:r>
      <w:r w:rsidR="004C58BE">
        <w:t xml:space="preserve"> </w:t>
      </w:r>
      <w:r>
        <w:t xml:space="preserve">with ill-omened might </w:t>
      </w:r>
    </w:p>
    <w:p w14:paraId="654F7995" w14:textId="3D65D8C9" w:rsidR="00BD6E04" w:rsidRDefault="00BD6E04" w:rsidP="00815EA0">
      <w:pPr>
        <w:pStyle w:val="Poetry"/>
      </w:pPr>
      <w:r>
        <w:t>Steals Rohini’s delicious light.</w:t>
      </w:r>
    </w:p>
    <w:p w14:paraId="0CD26E13" w14:textId="77777777" w:rsidR="004C58BE" w:rsidRDefault="00BD6E04" w:rsidP="00815EA0">
      <w:pPr>
        <w:pStyle w:val="Poetry"/>
      </w:pPr>
      <w:r>
        <w:t xml:space="preserve">One hand her glorious tresses grasped, </w:t>
      </w:r>
    </w:p>
    <w:p w14:paraId="40530E3E" w14:textId="77777777" w:rsidR="004C58BE" w:rsidRDefault="00BD6E04" w:rsidP="00815EA0">
      <w:pPr>
        <w:pStyle w:val="Poetry"/>
      </w:pPr>
      <w:r>
        <w:t xml:space="preserve">One with its ruthless pressure clasped </w:t>
      </w:r>
    </w:p>
    <w:p w14:paraId="34F83C5F" w14:textId="7FD598C7" w:rsidR="00BD6E04" w:rsidRDefault="00BD6E04" w:rsidP="00815EA0">
      <w:pPr>
        <w:pStyle w:val="Poetry"/>
      </w:pPr>
      <w:r>
        <w:t>The body of his lovely prize,</w:t>
      </w:r>
    </w:p>
    <w:p w14:paraId="7F4C1BFD" w14:textId="77777777" w:rsidR="004C58BE" w:rsidRDefault="00BD6E04" w:rsidP="00815EA0">
      <w:pPr>
        <w:pStyle w:val="Poetry"/>
      </w:pPr>
      <w:r>
        <w:t xml:space="preserve">The Maithil dame with lotus eyes. </w:t>
      </w:r>
    </w:p>
    <w:p w14:paraId="3230C9ED" w14:textId="4D56356B" w:rsidR="00BD6E04" w:rsidRDefault="00BD6E04" w:rsidP="00815EA0">
      <w:pPr>
        <w:pStyle w:val="Poetry"/>
      </w:pPr>
      <w:r>
        <w:t>The silvan Gods in wild alarm</w:t>
      </w:r>
    </w:p>
    <w:p w14:paraId="536F5A1C" w14:textId="77777777" w:rsidR="004C58BE" w:rsidRDefault="00BD6E04" w:rsidP="00815EA0">
      <w:pPr>
        <w:pStyle w:val="Poetry"/>
      </w:pPr>
      <w:r>
        <w:t xml:space="preserve">Marked his huge teeth and ponderous arm, </w:t>
      </w:r>
    </w:p>
    <w:p w14:paraId="14BF5288" w14:textId="25DABC1D" w:rsidR="00BD6E04" w:rsidRDefault="00BD6E04" w:rsidP="00815EA0">
      <w:pPr>
        <w:pStyle w:val="Poetry"/>
      </w:pPr>
      <w:r>
        <w:t>And from that Death-like presence fled,</w:t>
      </w:r>
    </w:p>
    <w:p w14:paraId="552B732B" w14:textId="77777777" w:rsidR="004C58BE" w:rsidRDefault="00BD6E04" w:rsidP="00815EA0">
      <w:pPr>
        <w:pStyle w:val="Poetry"/>
      </w:pPr>
      <w:r>
        <w:t xml:space="preserve">Of mountain size and towering head. </w:t>
      </w:r>
    </w:p>
    <w:p w14:paraId="0E1ECC5A" w14:textId="77777777" w:rsidR="004C58BE" w:rsidRDefault="00BD6E04" w:rsidP="00815EA0">
      <w:pPr>
        <w:pStyle w:val="Poetry"/>
      </w:pPr>
      <w:r>
        <w:t xml:space="preserve">Then seen was Ravan’s magic car </w:t>
      </w:r>
    </w:p>
    <w:p w14:paraId="41EE0B8F" w14:textId="77777777" w:rsidR="004C58BE" w:rsidRDefault="00BD6E04" w:rsidP="00815EA0">
      <w:pPr>
        <w:pStyle w:val="Poetry"/>
      </w:pPr>
      <w:r>
        <w:t xml:space="preserve">Aglow with gold which blazed afar,— </w:t>
      </w:r>
    </w:p>
    <w:p w14:paraId="01495F78" w14:textId="77777777" w:rsidR="004C58BE" w:rsidRDefault="00BD6E04" w:rsidP="00815EA0">
      <w:pPr>
        <w:pStyle w:val="Poetry"/>
      </w:pPr>
      <w:r>
        <w:t xml:space="preserve">The mighty car which asses drew </w:t>
      </w:r>
    </w:p>
    <w:p w14:paraId="0ACDDF2F" w14:textId="414EA62A" w:rsidR="00BD6E04" w:rsidRDefault="00BD6E04" w:rsidP="00815EA0">
      <w:pPr>
        <w:pStyle w:val="Poetry"/>
      </w:pPr>
      <w:r>
        <w:t>Thundering as it onward flew.</w:t>
      </w:r>
    </w:p>
    <w:p w14:paraId="13100127" w14:textId="77777777" w:rsidR="004C58BE" w:rsidRDefault="00BD6E04" w:rsidP="00815EA0">
      <w:pPr>
        <w:pStyle w:val="Poetry"/>
      </w:pPr>
      <w:r>
        <w:t xml:space="preserve">He spared not harsh rebuke to chide </w:t>
      </w:r>
    </w:p>
    <w:p w14:paraId="3B5B7663" w14:textId="77777777" w:rsidR="004C58BE" w:rsidRDefault="00BD6E04" w:rsidP="00815EA0">
      <w:pPr>
        <w:pStyle w:val="Poetry"/>
      </w:pPr>
      <w:r>
        <w:t xml:space="preserve">The lady as she moaned and cried, </w:t>
      </w:r>
    </w:p>
    <w:p w14:paraId="39787CA6" w14:textId="77777777" w:rsidR="004C58BE" w:rsidRDefault="00BD6E04" w:rsidP="00815EA0">
      <w:pPr>
        <w:pStyle w:val="Poetry"/>
      </w:pPr>
      <w:r>
        <w:t xml:space="preserve">Then with his arm about her waist </w:t>
      </w:r>
    </w:p>
    <w:p w14:paraId="16F7D542" w14:textId="3ED982B7" w:rsidR="00BD6E04" w:rsidRDefault="00BD6E04" w:rsidP="00815EA0">
      <w:pPr>
        <w:pStyle w:val="Poetry"/>
      </w:pPr>
      <w:r>
        <w:t>His captive in the car he placed.</w:t>
      </w:r>
    </w:p>
    <w:p w14:paraId="27E1929E" w14:textId="77777777" w:rsidR="004C58BE" w:rsidRDefault="00BD6E04" w:rsidP="00815EA0">
      <w:pPr>
        <w:pStyle w:val="Poetry"/>
      </w:pPr>
      <w:r>
        <w:t xml:space="preserve">In vain he threatened: long and shrill </w:t>
      </w:r>
    </w:p>
    <w:p w14:paraId="3CBD0DE2" w14:textId="5E52C1CC" w:rsidR="00BD6E04" w:rsidRDefault="00BD6E04" w:rsidP="00815EA0">
      <w:pPr>
        <w:pStyle w:val="Poetry"/>
      </w:pPr>
      <w:r>
        <w:t>Rang out her lamentation still,</w:t>
      </w:r>
    </w:p>
    <w:p w14:paraId="3BCA66D3" w14:textId="77777777" w:rsidR="00BD6E04" w:rsidRDefault="00BD6E04" w:rsidP="00815EA0">
      <w:pPr>
        <w:pStyle w:val="Poetry"/>
      </w:pPr>
      <w:r>
        <w:t>O Rama! which no fear could stay:</w:t>
      </w:r>
    </w:p>
    <w:p w14:paraId="5ED790AE" w14:textId="77777777" w:rsidR="00BD6E04" w:rsidRDefault="00BD6E04" w:rsidP="00815EA0">
      <w:pPr>
        <w:pStyle w:val="Poetry"/>
      </w:pPr>
      <w:r>
        <w:t>But her dear lord was far away.</w:t>
      </w:r>
    </w:p>
    <w:p w14:paraId="25CCD690" w14:textId="77777777" w:rsidR="004C58BE" w:rsidRDefault="00BD6E04" w:rsidP="00815EA0">
      <w:pPr>
        <w:pStyle w:val="Poetry"/>
      </w:pPr>
      <w:r>
        <w:t xml:space="preserve">Then rose the fiend, and toward the skies </w:t>
      </w:r>
    </w:p>
    <w:p w14:paraId="247B68B0" w14:textId="77777777" w:rsidR="004C58BE" w:rsidRDefault="00BD6E04" w:rsidP="00815EA0">
      <w:pPr>
        <w:pStyle w:val="Poetry"/>
      </w:pPr>
      <w:r>
        <w:t xml:space="preserve">Bore his poor helpless struggling prize: </w:t>
      </w:r>
    </w:p>
    <w:p w14:paraId="0ED64FDC" w14:textId="3E502A81" w:rsidR="00BD6E04" w:rsidRDefault="00BD6E04" w:rsidP="00815EA0">
      <w:pPr>
        <w:pStyle w:val="Poetry"/>
      </w:pPr>
      <w:r>
        <w:t>Hurrying through the air above</w:t>
      </w:r>
    </w:p>
    <w:p w14:paraId="1FD2ABE7" w14:textId="77777777" w:rsidR="004C58BE" w:rsidRDefault="00BD6E04" w:rsidP="00815EA0">
      <w:pPr>
        <w:pStyle w:val="Poetry"/>
      </w:pPr>
      <w:r>
        <w:lastRenderedPageBreak/>
        <w:t xml:space="preserve">The dame who loathed his proffered love. </w:t>
      </w:r>
    </w:p>
    <w:p w14:paraId="4EC26CEF" w14:textId="2D6BE8E7" w:rsidR="00BD6E04" w:rsidRDefault="00BD6E04" w:rsidP="00815EA0">
      <w:pPr>
        <w:pStyle w:val="Poetry"/>
      </w:pPr>
      <w:r>
        <w:t>So might a soaring eagle bear</w:t>
      </w:r>
    </w:p>
    <w:p w14:paraId="1EB9B92C" w14:textId="243ECD1E" w:rsidR="004C58BE" w:rsidRDefault="00BD6E04" w:rsidP="00815EA0">
      <w:pPr>
        <w:pStyle w:val="Poetry"/>
      </w:pPr>
      <w:r>
        <w:t xml:space="preserve">A serpent’s consort through the air. </w:t>
      </w:r>
    </w:p>
    <w:p w14:paraId="7172F548" w14:textId="184FC5C0" w:rsidR="00BD6E04" w:rsidRPr="004C58BE" w:rsidRDefault="00BD6E04" w:rsidP="004C58BE">
      <w:pPr>
        <w:pStyle w:val="Poetry"/>
      </w:pPr>
      <w:r>
        <w:t>As on he bore her through the sky</w:t>
      </w:r>
    </w:p>
    <w:p w14:paraId="6238BE2B" w14:textId="77777777" w:rsidR="00BD6E04" w:rsidRPr="004C58BE" w:rsidRDefault="00BD6E04" w:rsidP="004C58BE">
      <w:pPr>
        <w:pStyle w:val="Poetry"/>
      </w:pPr>
      <w:r w:rsidRPr="004C58BE">
        <w:t>She shrieked aloud her bitter cry.</w:t>
      </w:r>
    </w:p>
    <w:p w14:paraId="4393CD82" w14:textId="77777777" w:rsidR="00750061" w:rsidRDefault="00BD6E04" w:rsidP="004C58BE">
      <w:pPr>
        <w:pStyle w:val="Poetry"/>
      </w:pPr>
      <w:r w:rsidRPr="004C58BE">
        <w:t xml:space="preserve">As when some wretch’s lips complain </w:t>
      </w:r>
    </w:p>
    <w:p w14:paraId="35E470EE" w14:textId="39F33DBA" w:rsidR="00BD6E04" w:rsidRPr="004C58BE" w:rsidRDefault="00BD6E04" w:rsidP="004C58BE">
      <w:pPr>
        <w:pStyle w:val="Poetry"/>
      </w:pPr>
      <w:r w:rsidRPr="004C58BE">
        <w:t>In agony of maddening pain;</w:t>
      </w:r>
    </w:p>
    <w:p w14:paraId="48797E02" w14:textId="77777777" w:rsidR="00AE10FC" w:rsidRDefault="00BD6E04" w:rsidP="004C58BE">
      <w:pPr>
        <w:pStyle w:val="Poetry"/>
      </w:pPr>
      <w:r w:rsidRPr="004C58BE">
        <w:t xml:space="preserve">“O Lakshman, thou whose joy is still </w:t>
      </w:r>
    </w:p>
    <w:p w14:paraId="17CD373A" w14:textId="43E87912" w:rsidR="00BD6E04" w:rsidRPr="004C58BE" w:rsidRDefault="00BD6E04" w:rsidP="004C58BE">
      <w:pPr>
        <w:pStyle w:val="Poetry"/>
      </w:pPr>
      <w:r w:rsidRPr="004C58BE">
        <w:t>To do thine elder brother’s will,</w:t>
      </w:r>
    </w:p>
    <w:p w14:paraId="7BBE21F3" w14:textId="77777777" w:rsidR="00AE10FC" w:rsidRDefault="00BD6E04" w:rsidP="004C58BE">
      <w:pPr>
        <w:pStyle w:val="Poetry"/>
      </w:pPr>
      <w:r w:rsidRPr="004C58BE">
        <w:t xml:space="preserve">This fiend, who all disguises wears, </w:t>
      </w:r>
    </w:p>
    <w:p w14:paraId="36CC5A9A" w14:textId="77E3DDBA" w:rsidR="00BD6E04" w:rsidRPr="004C58BE" w:rsidRDefault="00BD6E04" w:rsidP="004C58BE">
      <w:pPr>
        <w:pStyle w:val="Poetry"/>
      </w:pPr>
      <w:r w:rsidRPr="004C58BE">
        <w:t>From Rama’s side his darling tears.</w:t>
      </w:r>
    </w:p>
    <w:p w14:paraId="78EF1A5B" w14:textId="77777777" w:rsidR="00AE10FC" w:rsidRDefault="00BD6E04" w:rsidP="004C58BE">
      <w:pPr>
        <w:pStyle w:val="Poetry"/>
      </w:pPr>
      <w:r w:rsidRPr="004C58BE">
        <w:t xml:space="preserve">Thou who couldst leave bliss, fortune, all, </w:t>
      </w:r>
    </w:p>
    <w:p w14:paraId="58BC9811" w14:textId="4829715F" w:rsidR="00BD6E04" w:rsidRPr="004C58BE" w:rsidRDefault="00BD6E04" w:rsidP="004C58BE">
      <w:pPr>
        <w:pStyle w:val="Poetry"/>
      </w:pPr>
      <w:r w:rsidRPr="004C58BE">
        <w:t>Yea life itself at duty’s call,</w:t>
      </w:r>
    </w:p>
    <w:p w14:paraId="47D51DCF" w14:textId="77777777" w:rsidR="00AE10FC" w:rsidRDefault="00BD6E04" w:rsidP="004C58BE">
      <w:pPr>
        <w:pStyle w:val="Poetry"/>
      </w:pPr>
      <w:r w:rsidRPr="004C58BE">
        <w:t xml:space="preserve">Dost thou not see this outrage done </w:t>
      </w:r>
    </w:p>
    <w:p w14:paraId="5622A103" w14:textId="07D314E4" w:rsidR="00BD6E04" w:rsidRPr="004C58BE" w:rsidRDefault="00BD6E04" w:rsidP="004C58BE">
      <w:pPr>
        <w:pStyle w:val="Poetry"/>
      </w:pPr>
      <w:r w:rsidRPr="004C58BE">
        <w:t>To hapless me, O Raghu’s son?</w:t>
      </w:r>
    </w:p>
    <w:p w14:paraId="0987CBF5" w14:textId="77777777" w:rsidR="00BD6E04" w:rsidRPr="004C58BE" w:rsidRDefault="00BD6E04" w:rsidP="004C58BE">
      <w:pPr>
        <w:pStyle w:val="Poetry"/>
      </w:pPr>
      <w:r w:rsidRPr="004C58BE">
        <w:t>‘Tis thine, O victor of the foe,</w:t>
      </w:r>
    </w:p>
    <w:p w14:paraId="5C3140AD" w14:textId="77777777" w:rsidR="00AE10FC" w:rsidRDefault="00BD6E04" w:rsidP="004C58BE">
      <w:pPr>
        <w:pStyle w:val="Poetry"/>
      </w:pPr>
      <w:r w:rsidRPr="004C58BE">
        <w:t xml:space="preserve">To bring the haughtiest spirit low, </w:t>
      </w:r>
    </w:p>
    <w:p w14:paraId="3930383D" w14:textId="77777777" w:rsidR="00AE10FC" w:rsidRDefault="00BD6E04" w:rsidP="004C58BE">
      <w:pPr>
        <w:pStyle w:val="Poetry"/>
      </w:pPr>
      <w:r w:rsidRPr="004C58BE">
        <w:t xml:space="preserve">How canst thou such an outrage see </w:t>
      </w:r>
    </w:p>
    <w:p w14:paraId="39A81DA4" w14:textId="688B0AF5" w:rsidR="00BD6E04" w:rsidRPr="004C58BE" w:rsidRDefault="00BD6E04" w:rsidP="004C58BE">
      <w:pPr>
        <w:pStyle w:val="Poetry"/>
      </w:pPr>
      <w:r w:rsidRPr="004C58BE">
        <w:t>And let the guilty fiend go free?</w:t>
      </w:r>
    </w:p>
    <w:p w14:paraId="7D2BB898" w14:textId="77777777" w:rsidR="00AE10FC" w:rsidRDefault="00BD6E04" w:rsidP="004C58BE">
      <w:pPr>
        <w:pStyle w:val="Poetry"/>
      </w:pPr>
      <w:r w:rsidRPr="004C58BE">
        <w:t xml:space="preserve">Ah, seldom in a moment’s time </w:t>
      </w:r>
    </w:p>
    <w:p w14:paraId="195F4B9D" w14:textId="77777777" w:rsidR="00AE10FC" w:rsidRDefault="00BD6E04" w:rsidP="004C58BE">
      <w:pPr>
        <w:pStyle w:val="Poetry"/>
      </w:pPr>
      <w:r w:rsidRPr="004C58BE">
        <w:t xml:space="preserve">Comes bitter fruit of sin and crime, </w:t>
      </w:r>
    </w:p>
    <w:p w14:paraId="12E58A77" w14:textId="77777777" w:rsidR="00AE10FC" w:rsidRDefault="00BD6E04" w:rsidP="004C58BE">
      <w:pPr>
        <w:pStyle w:val="Poetry"/>
      </w:pPr>
      <w:r w:rsidRPr="004C58BE">
        <w:t xml:space="preserve">But in the day of harvest pain </w:t>
      </w:r>
    </w:p>
    <w:p w14:paraId="3F7C7F95" w14:textId="77777777" w:rsidR="00AE10FC" w:rsidRDefault="00BD6E04" w:rsidP="004C58BE">
      <w:pPr>
        <w:pStyle w:val="Poetry"/>
      </w:pPr>
      <w:r w:rsidRPr="004C58BE">
        <w:t xml:space="preserve">Comes like the ripening of the grain. </w:t>
      </w:r>
    </w:p>
    <w:p w14:paraId="0185F9CB" w14:textId="0AFDA3AB" w:rsidR="00BD6E04" w:rsidRPr="004C58BE" w:rsidRDefault="00BD6E04" w:rsidP="004C58BE">
      <w:pPr>
        <w:pStyle w:val="Poetry"/>
      </w:pPr>
      <w:r w:rsidRPr="004C58BE">
        <w:t>So thou whom fate and folly lead</w:t>
      </w:r>
    </w:p>
    <w:p w14:paraId="13B63568" w14:textId="77777777" w:rsidR="00AE10FC" w:rsidRDefault="00BD6E04" w:rsidP="004C58BE">
      <w:pPr>
        <w:pStyle w:val="Poetry"/>
      </w:pPr>
      <w:r w:rsidRPr="004C58BE">
        <w:t xml:space="preserve">To ruin for this guilty deed, </w:t>
      </w:r>
    </w:p>
    <w:p w14:paraId="0BCC92BA" w14:textId="3A09595E" w:rsidR="00BD6E04" w:rsidRPr="004C58BE" w:rsidRDefault="00BD6E04" w:rsidP="004C58BE">
      <w:pPr>
        <w:pStyle w:val="Poetry"/>
      </w:pPr>
      <w:r w:rsidRPr="004C58BE">
        <w:t>Shalt die by Rama’s arm ere long</w:t>
      </w:r>
    </w:p>
    <w:p w14:paraId="316C7743" w14:textId="77777777" w:rsidR="00AE10FC" w:rsidRDefault="00BD6E04" w:rsidP="004C58BE">
      <w:pPr>
        <w:pStyle w:val="Poetry"/>
      </w:pPr>
      <w:r w:rsidRPr="004C58BE">
        <w:t>A dreadful death for hideous wrong.</w:t>
      </w:r>
    </w:p>
    <w:p w14:paraId="4225A2F7" w14:textId="2928125E" w:rsidR="00BD6E04" w:rsidRPr="004C58BE" w:rsidRDefault="00BD6E04" w:rsidP="004C58BE">
      <w:pPr>
        <w:pStyle w:val="Poetry"/>
      </w:pPr>
      <w:r w:rsidRPr="004C58BE">
        <w:t>Ah, too successful in their ends</w:t>
      </w:r>
    </w:p>
    <w:p w14:paraId="45A342B0" w14:textId="77777777" w:rsidR="00AE10FC" w:rsidRDefault="00BD6E04" w:rsidP="004C58BE">
      <w:pPr>
        <w:pStyle w:val="Poetry"/>
      </w:pPr>
      <w:r w:rsidRPr="004C58BE">
        <w:t xml:space="preserve">Are Queen Kaikeyi and her friends, </w:t>
      </w:r>
    </w:p>
    <w:p w14:paraId="3DF1749E" w14:textId="77777777" w:rsidR="00AE10FC" w:rsidRDefault="00BD6E04" w:rsidP="004C58BE">
      <w:pPr>
        <w:pStyle w:val="Poetry"/>
      </w:pPr>
      <w:r w:rsidRPr="004C58BE">
        <w:t xml:space="preserve">When virtuous Rama, dear to fame, </w:t>
      </w:r>
    </w:p>
    <w:p w14:paraId="56326299" w14:textId="77777777" w:rsidR="00AE10FC" w:rsidRDefault="00BD6E04" w:rsidP="004C58BE">
      <w:pPr>
        <w:pStyle w:val="Poetry"/>
      </w:pPr>
      <w:r w:rsidRPr="004C58BE">
        <w:t xml:space="preserve">Is mourning for his ravished dame. </w:t>
      </w:r>
    </w:p>
    <w:p w14:paraId="38E9C851" w14:textId="7313B5CD" w:rsidR="00BD6E04" w:rsidRPr="004C58BE" w:rsidRDefault="00BD6E04" w:rsidP="004C58BE">
      <w:pPr>
        <w:pStyle w:val="Poetry"/>
      </w:pPr>
      <w:r w:rsidRPr="004C58BE">
        <w:t>Ah me, ah me! a long farewell</w:t>
      </w:r>
    </w:p>
    <w:p w14:paraId="75E3756A" w14:textId="77777777" w:rsidR="00AE10FC" w:rsidRDefault="00AE10FC" w:rsidP="004C58BE">
      <w:pPr>
        <w:pStyle w:val="Poetry"/>
      </w:pPr>
    </w:p>
    <w:p w14:paraId="04A32075" w14:textId="77777777" w:rsidR="00AE10FC" w:rsidRDefault="00BD6E04" w:rsidP="004C58BE">
      <w:pPr>
        <w:pStyle w:val="Poetry"/>
      </w:pPr>
      <w:r w:rsidRPr="004C58BE">
        <w:t xml:space="preserve">To lawn and glade and forest dell </w:t>
      </w:r>
    </w:p>
    <w:p w14:paraId="635F2C78" w14:textId="77777777" w:rsidR="00AE10FC" w:rsidRDefault="00BD6E04" w:rsidP="004C58BE">
      <w:pPr>
        <w:pStyle w:val="Poetry"/>
      </w:pPr>
      <w:r w:rsidRPr="004C58BE">
        <w:lastRenderedPageBreak/>
        <w:t xml:space="preserve">In Janasthan’s wild region, where </w:t>
      </w:r>
    </w:p>
    <w:p w14:paraId="26DF440E" w14:textId="77777777" w:rsidR="00AE10FC" w:rsidRDefault="00BD6E04" w:rsidP="004C58BE">
      <w:pPr>
        <w:pStyle w:val="Poetry"/>
      </w:pPr>
      <w:r w:rsidRPr="004C58BE">
        <w:t xml:space="preserve">The Cassia trees are bright and fair </w:t>
      </w:r>
    </w:p>
    <w:p w14:paraId="3CDFB138" w14:textId="77777777" w:rsidR="00AE10FC" w:rsidRDefault="00BD6E04" w:rsidP="004C58BE">
      <w:pPr>
        <w:pStyle w:val="Poetry"/>
      </w:pPr>
      <w:r w:rsidRPr="004C58BE">
        <w:t xml:space="preserve">With all your tongues to Rama say </w:t>
      </w:r>
    </w:p>
    <w:p w14:paraId="7BB6A0D7" w14:textId="5E429F22" w:rsidR="00BD6E04" w:rsidRPr="004C58BE" w:rsidRDefault="00BD6E04" w:rsidP="004C58BE">
      <w:pPr>
        <w:pStyle w:val="Poetry"/>
      </w:pPr>
      <w:r w:rsidRPr="004C58BE">
        <w:t>That Ravan bears his wife away.</w:t>
      </w:r>
    </w:p>
    <w:p w14:paraId="1A3A1125" w14:textId="77777777" w:rsidR="00AE10FC" w:rsidRDefault="00BD6E04" w:rsidP="004C58BE">
      <w:pPr>
        <w:pStyle w:val="Poetry"/>
      </w:pPr>
      <w:r w:rsidRPr="004C58BE">
        <w:t xml:space="preserve">Farewell, a long farewell to thee, </w:t>
      </w:r>
    </w:p>
    <w:p w14:paraId="28455B02" w14:textId="6C9E9153" w:rsidR="00BD6E04" w:rsidRPr="004C58BE" w:rsidRDefault="00BD6E04" w:rsidP="004C58BE">
      <w:pPr>
        <w:pStyle w:val="Poetry"/>
      </w:pPr>
      <w:r w:rsidRPr="004C58BE">
        <w:t>O pleasant stream Godavari,</w:t>
      </w:r>
    </w:p>
    <w:p w14:paraId="4C315C25" w14:textId="77777777" w:rsidR="00AE10FC" w:rsidRDefault="00BD6E04" w:rsidP="004C58BE">
      <w:pPr>
        <w:pStyle w:val="Poetry"/>
      </w:pPr>
      <w:r w:rsidRPr="004C58BE">
        <w:t xml:space="preserve">Whose rippling waves are ever stirred </w:t>
      </w:r>
    </w:p>
    <w:p w14:paraId="07C11BCB" w14:textId="40B072D0" w:rsidR="00BD6E04" w:rsidRPr="004C58BE" w:rsidRDefault="00BD6E04" w:rsidP="004C58BE">
      <w:pPr>
        <w:pStyle w:val="Poetry"/>
      </w:pPr>
      <w:r w:rsidRPr="004C58BE">
        <w:t>By many a glad wild water-bird!</w:t>
      </w:r>
    </w:p>
    <w:p w14:paraId="1653F9D7" w14:textId="77777777" w:rsidR="00BD6E04" w:rsidRPr="004C58BE" w:rsidRDefault="00BD6E04" w:rsidP="004C58BE">
      <w:pPr>
        <w:pStyle w:val="Poetry"/>
      </w:pPr>
      <w:r w:rsidRPr="004C58BE">
        <w:t>All ye to Rama’s ear relate</w:t>
      </w:r>
    </w:p>
    <w:p w14:paraId="2EA45E56" w14:textId="77777777" w:rsidR="00BD6E04" w:rsidRPr="004C58BE" w:rsidRDefault="00BD6E04" w:rsidP="004C58BE">
      <w:pPr>
        <w:pStyle w:val="Poetry"/>
      </w:pPr>
      <w:r w:rsidRPr="004C58BE">
        <w:t>The giant’s deed and Sita’s fate.</w:t>
      </w:r>
    </w:p>
    <w:p w14:paraId="140CC1D9" w14:textId="77777777" w:rsidR="00AE10FC" w:rsidRDefault="00BD6E04" w:rsidP="004C58BE">
      <w:pPr>
        <w:pStyle w:val="Poetry"/>
      </w:pPr>
      <w:r w:rsidRPr="004C58BE">
        <w:t xml:space="preserve">O all ye Gods who love this ground </w:t>
      </w:r>
    </w:p>
    <w:p w14:paraId="596A7CF4" w14:textId="77777777" w:rsidR="00AE10FC" w:rsidRDefault="00BD6E04" w:rsidP="004C58BE">
      <w:pPr>
        <w:pStyle w:val="Poetry"/>
      </w:pPr>
      <w:r w:rsidRPr="004C58BE">
        <w:t xml:space="preserve">Where trees of every leaf abound, </w:t>
      </w:r>
    </w:p>
    <w:p w14:paraId="72C3C9AE" w14:textId="48755C80" w:rsidR="00BD6E04" w:rsidRPr="004C58BE" w:rsidRDefault="00BD6E04" w:rsidP="004C58BE">
      <w:pPr>
        <w:pStyle w:val="Poetry"/>
      </w:pPr>
      <w:r w:rsidRPr="004C58BE">
        <w:t>Tell Rama I am stolen hence,</w:t>
      </w:r>
    </w:p>
    <w:p w14:paraId="2BD8B19C" w14:textId="77777777" w:rsidR="00AE10FC" w:rsidRDefault="00BD6E04" w:rsidP="004C58BE">
      <w:pPr>
        <w:pStyle w:val="Poetry"/>
      </w:pPr>
      <w:r w:rsidRPr="004C58BE">
        <w:t xml:space="preserve">I pray you all with reverence. </w:t>
      </w:r>
    </w:p>
    <w:p w14:paraId="5C1CFA24" w14:textId="65489067" w:rsidR="00BD6E04" w:rsidRPr="004C58BE" w:rsidRDefault="00BD6E04" w:rsidP="004C58BE">
      <w:pPr>
        <w:pStyle w:val="Poetry"/>
      </w:pPr>
      <w:r w:rsidRPr="004C58BE">
        <w:t>On all the living things beside</w:t>
      </w:r>
    </w:p>
    <w:p w14:paraId="4DAD0A29" w14:textId="77777777" w:rsidR="00AE10FC" w:rsidRDefault="00BD6E04" w:rsidP="004C58BE">
      <w:pPr>
        <w:pStyle w:val="Poetry"/>
      </w:pPr>
      <w:r w:rsidRPr="004C58BE">
        <w:t xml:space="preserve">That these dark boughs and coverts hide, </w:t>
      </w:r>
    </w:p>
    <w:p w14:paraId="5EB52080" w14:textId="3322809E" w:rsidR="00BD6E04" w:rsidRPr="004C58BE" w:rsidRDefault="00BD6E04" w:rsidP="004C58BE">
      <w:pPr>
        <w:pStyle w:val="Poetry"/>
      </w:pPr>
      <w:r w:rsidRPr="004C58BE">
        <w:t>Ye flocks of birds, ye troops of deer,</w:t>
      </w:r>
    </w:p>
    <w:p w14:paraId="75446680" w14:textId="77777777" w:rsidR="00AE10FC" w:rsidRDefault="00BD6E04" w:rsidP="004C58BE">
      <w:pPr>
        <w:pStyle w:val="Poetry"/>
      </w:pPr>
      <w:r w:rsidRPr="004C58BE">
        <w:t xml:space="preserve">I call on you my prayer to hear. </w:t>
      </w:r>
    </w:p>
    <w:p w14:paraId="6921A8E4" w14:textId="77777777" w:rsidR="00AE10FC" w:rsidRDefault="00BD6E04" w:rsidP="004C58BE">
      <w:pPr>
        <w:pStyle w:val="Poetry"/>
      </w:pPr>
      <w:r w:rsidRPr="004C58BE">
        <w:t xml:space="preserve">All ye to Rama’s ear proclaim </w:t>
      </w:r>
    </w:p>
    <w:p w14:paraId="65ACBE24" w14:textId="5C1D3FB3" w:rsidR="00BD6E04" w:rsidRPr="004C58BE" w:rsidRDefault="00BD6E04" w:rsidP="004C58BE">
      <w:pPr>
        <w:pStyle w:val="Poetry"/>
      </w:pPr>
      <w:r w:rsidRPr="004C58BE">
        <w:t>That Ravan tears away his dame</w:t>
      </w:r>
    </w:p>
    <w:p w14:paraId="34E58FA9" w14:textId="77777777" w:rsidR="00AE10FC" w:rsidRDefault="00BD6E04" w:rsidP="004C58BE">
      <w:pPr>
        <w:pStyle w:val="Poetry"/>
      </w:pPr>
      <w:r w:rsidRPr="004C58BE">
        <w:t xml:space="preserve">With forceful arms,—his darling wife, </w:t>
      </w:r>
    </w:p>
    <w:p w14:paraId="2F075DA5" w14:textId="4B591E20" w:rsidR="00BD6E04" w:rsidRPr="004C58BE" w:rsidRDefault="00BD6E04" w:rsidP="004C58BE">
      <w:pPr>
        <w:pStyle w:val="Poetry"/>
      </w:pPr>
      <w:r w:rsidRPr="004C58BE">
        <w:t>Dearer to Rama than his life.</w:t>
      </w:r>
    </w:p>
    <w:p w14:paraId="48A0525D" w14:textId="77777777" w:rsidR="00BD6E04" w:rsidRPr="004C58BE" w:rsidRDefault="00BD6E04" w:rsidP="004C58BE">
      <w:pPr>
        <w:pStyle w:val="Poetry"/>
      </w:pPr>
      <w:r w:rsidRPr="004C58BE">
        <w:t>O, if he knew I dwelt in hell,</w:t>
      </w:r>
    </w:p>
    <w:p w14:paraId="4984A84E" w14:textId="77777777" w:rsidR="00BD6E04" w:rsidRPr="004C58BE" w:rsidRDefault="00BD6E04" w:rsidP="004C58BE">
      <w:pPr>
        <w:pStyle w:val="Poetry"/>
      </w:pPr>
      <w:r w:rsidRPr="004C58BE">
        <w:t>My mighty lord, I know full well,</w:t>
      </w:r>
    </w:p>
    <w:p w14:paraId="5636122F" w14:textId="77777777" w:rsidR="00AE10FC" w:rsidRDefault="00BD6E04" w:rsidP="004C58BE">
      <w:pPr>
        <w:pStyle w:val="Poetry"/>
      </w:pPr>
      <w:r w:rsidRPr="004C58BE">
        <w:t xml:space="preserve">Would bring me, conqueror, back to-day, </w:t>
      </w:r>
    </w:p>
    <w:p w14:paraId="01398F1B" w14:textId="65C51EA8" w:rsidR="00BD6E04" w:rsidRPr="004C58BE" w:rsidRDefault="00BD6E04" w:rsidP="004C58BE">
      <w:pPr>
        <w:pStyle w:val="Poetry"/>
      </w:pPr>
      <w:r w:rsidRPr="004C58BE">
        <w:t>Though Yama’s self reclaimed his prey.”</w:t>
      </w:r>
    </w:p>
    <w:p w14:paraId="70672883" w14:textId="77777777" w:rsidR="00AE10FC" w:rsidRDefault="00AE10FC" w:rsidP="004C58BE">
      <w:pPr>
        <w:pStyle w:val="Poetry"/>
      </w:pPr>
    </w:p>
    <w:p w14:paraId="1833BF53" w14:textId="73647847" w:rsidR="00BD6E04" w:rsidRPr="004C58BE" w:rsidRDefault="00BD6E04" w:rsidP="004C58BE">
      <w:pPr>
        <w:pStyle w:val="Poetry"/>
      </w:pPr>
      <w:r w:rsidRPr="004C58BE">
        <w:t>Thus from the air the lady sent</w:t>
      </w:r>
    </w:p>
    <w:p w14:paraId="0CEE3F77" w14:textId="77777777" w:rsidR="00AE10FC" w:rsidRDefault="00BD6E04" w:rsidP="00AE10FC">
      <w:pPr>
        <w:pStyle w:val="Poetry"/>
      </w:pPr>
      <w:r w:rsidRPr="00AE10FC">
        <w:t xml:space="preserve">With piteous voice her last lament, </w:t>
      </w:r>
    </w:p>
    <w:p w14:paraId="0B57E10A" w14:textId="77777777" w:rsidR="00AE10FC" w:rsidRDefault="00BD6E04" w:rsidP="00AE10FC">
      <w:pPr>
        <w:pStyle w:val="Poetry"/>
      </w:pPr>
      <w:r w:rsidRPr="00AE10FC">
        <w:t xml:space="preserve">And as she wept she chanced to see </w:t>
      </w:r>
    </w:p>
    <w:p w14:paraId="6285BF7F" w14:textId="2B0574A0" w:rsidR="00BD6E04" w:rsidRPr="00AE10FC" w:rsidRDefault="00BD6E04" w:rsidP="00AE10FC">
      <w:pPr>
        <w:pStyle w:val="Poetry"/>
      </w:pPr>
      <w:r w:rsidRPr="00AE10FC">
        <w:t>The vulture on a lofty tree.</w:t>
      </w:r>
    </w:p>
    <w:p w14:paraId="40104A72" w14:textId="77777777" w:rsidR="00BD6E04" w:rsidRPr="00AE10FC" w:rsidRDefault="00BD6E04" w:rsidP="00AE10FC">
      <w:pPr>
        <w:pStyle w:val="Poetry"/>
      </w:pPr>
      <w:r w:rsidRPr="00AE10FC">
        <w:t>As Ravan bore her swiftly by,</w:t>
      </w:r>
    </w:p>
    <w:p w14:paraId="4C04D30D" w14:textId="77777777" w:rsidR="00BD6E04" w:rsidRPr="00AE10FC" w:rsidRDefault="00BD6E04" w:rsidP="00AE10FC">
      <w:pPr>
        <w:pStyle w:val="Poetry"/>
      </w:pPr>
      <w:r w:rsidRPr="00AE10FC">
        <w:t>On the dear bird she bent her eye,</w:t>
      </w:r>
    </w:p>
    <w:p w14:paraId="34160644" w14:textId="77777777" w:rsidR="00AE10FC" w:rsidRDefault="00BD6E04" w:rsidP="00AE10FC">
      <w:pPr>
        <w:pStyle w:val="Poetry"/>
      </w:pPr>
      <w:r w:rsidRPr="00AE10FC">
        <w:t xml:space="preserve">And with a voice which woe made faint </w:t>
      </w:r>
    </w:p>
    <w:p w14:paraId="7021792E" w14:textId="4560F7FA" w:rsidR="00BD6E04" w:rsidRPr="00AE10FC" w:rsidRDefault="00BD6E04" w:rsidP="00AE10FC">
      <w:pPr>
        <w:pStyle w:val="Poetry"/>
      </w:pPr>
      <w:r w:rsidRPr="00AE10FC">
        <w:lastRenderedPageBreak/>
        <w:t>Renewed to him her wild complaint:</w:t>
      </w:r>
    </w:p>
    <w:p w14:paraId="745F1043" w14:textId="77777777" w:rsidR="00AE10FC" w:rsidRDefault="00AE10FC" w:rsidP="00AE10FC">
      <w:pPr>
        <w:pStyle w:val="Poetry"/>
      </w:pPr>
    </w:p>
    <w:p w14:paraId="7E08B16F" w14:textId="366FA6CE" w:rsidR="00AE10FC" w:rsidRDefault="00BD6E04" w:rsidP="00AE10FC">
      <w:pPr>
        <w:pStyle w:val="Poetry"/>
      </w:pPr>
      <w:r w:rsidRPr="00AE10FC">
        <w:t xml:space="preserve">“O see, the king who rules the race </w:t>
      </w:r>
    </w:p>
    <w:p w14:paraId="4968401A" w14:textId="77777777" w:rsidR="00AE10FC" w:rsidRDefault="00BD6E04" w:rsidP="00AE10FC">
      <w:pPr>
        <w:pStyle w:val="Poetry"/>
      </w:pPr>
      <w:r w:rsidRPr="00AE10FC">
        <w:t xml:space="preserve">Of giants, cruel, fierce and base, </w:t>
      </w:r>
    </w:p>
    <w:p w14:paraId="486A70A1" w14:textId="77777777" w:rsidR="00AE10FC" w:rsidRDefault="00BD6E04" w:rsidP="00AE10FC">
      <w:pPr>
        <w:pStyle w:val="Poetry"/>
      </w:pPr>
      <w:r w:rsidRPr="00AE10FC">
        <w:t xml:space="preserve">Ravan the spoiler bears me hence </w:t>
      </w:r>
    </w:p>
    <w:p w14:paraId="4F32C349" w14:textId="3F700B33" w:rsidR="00BD6E04" w:rsidRPr="00AE10FC" w:rsidRDefault="00BD6E04" w:rsidP="00AE10FC">
      <w:pPr>
        <w:pStyle w:val="Poetry"/>
      </w:pPr>
      <w:r w:rsidRPr="00AE10FC">
        <w:t>The helpless prey of violence.</w:t>
      </w:r>
    </w:p>
    <w:p w14:paraId="5BA675DC" w14:textId="77777777" w:rsidR="00AE10FC" w:rsidRDefault="00BD6E04" w:rsidP="00AE10FC">
      <w:pPr>
        <w:pStyle w:val="Poetry"/>
      </w:pPr>
      <w:r w:rsidRPr="00AE10FC">
        <w:t xml:space="preserve">This fiend who roves in midnight shade </w:t>
      </w:r>
    </w:p>
    <w:p w14:paraId="6EB3BFD1" w14:textId="77777777" w:rsidR="00AE10FC" w:rsidRDefault="00BD6E04" w:rsidP="00AE10FC">
      <w:pPr>
        <w:pStyle w:val="Poetry"/>
      </w:pPr>
      <w:r w:rsidRPr="00AE10FC">
        <w:t xml:space="preserve">By thee, dear bird, can ne’er be stayed, </w:t>
      </w:r>
    </w:p>
    <w:p w14:paraId="2D5651EE" w14:textId="77777777" w:rsidR="00AE10FC" w:rsidRDefault="00BD6E04" w:rsidP="00AE10FC">
      <w:pPr>
        <w:pStyle w:val="Poetry"/>
      </w:pPr>
      <w:r w:rsidRPr="00AE10FC">
        <w:t>For he is armed and fierce and strong T</w:t>
      </w:r>
    </w:p>
    <w:p w14:paraId="697A9ECF" w14:textId="00D2AD7D" w:rsidR="00BD6E04" w:rsidRPr="00AE10FC" w:rsidRDefault="00BD6E04" w:rsidP="00AE10FC">
      <w:pPr>
        <w:pStyle w:val="Poetry"/>
      </w:pPr>
      <w:r w:rsidRPr="00AE10FC">
        <w:t>riumphant in the power to wrong.</w:t>
      </w:r>
    </w:p>
    <w:p w14:paraId="6BDE0DF4" w14:textId="77777777" w:rsidR="00AE10FC" w:rsidRDefault="00BD6E04" w:rsidP="00AE10FC">
      <w:pPr>
        <w:pStyle w:val="Poetry"/>
      </w:pPr>
      <w:r w:rsidRPr="00AE10FC">
        <w:t xml:space="preserve">For thee remains one only task, </w:t>
      </w:r>
    </w:p>
    <w:p w14:paraId="27FBFDC5" w14:textId="77777777" w:rsidR="00AE10FC" w:rsidRDefault="00BD6E04" w:rsidP="00AE10FC">
      <w:pPr>
        <w:pStyle w:val="Poetry"/>
      </w:pPr>
      <w:r w:rsidRPr="00AE10FC">
        <w:t xml:space="preserve">To do, kind friend, the thing I ask. </w:t>
      </w:r>
    </w:p>
    <w:p w14:paraId="75183122" w14:textId="77777777" w:rsidR="00AE10FC" w:rsidRDefault="00BD6E04" w:rsidP="00AE10FC">
      <w:pPr>
        <w:pStyle w:val="Poetry"/>
      </w:pPr>
      <w:r w:rsidRPr="00AE10FC">
        <w:t xml:space="preserve">To Rama’s ear by thee be borne </w:t>
      </w:r>
    </w:p>
    <w:p w14:paraId="77E6D2FE" w14:textId="77777777" w:rsidR="00AE10FC" w:rsidRDefault="00BD6E04" w:rsidP="00AE10FC">
      <w:pPr>
        <w:pStyle w:val="Poetry"/>
      </w:pPr>
      <w:r w:rsidRPr="00AE10FC">
        <w:t xml:space="preserve">How Sita from her home is torn, </w:t>
      </w:r>
    </w:p>
    <w:p w14:paraId="4B50F7A7" w14:textId="77777777" w:rsidR="00AE10FC" w:rsidRDefault="00BD6E04" w:rsidP="00AE10FC">
      <w:pPr>
        <w:pStyle w:val="Poetry"/>
      </w:pPr>
      <w:r w:rsidRPr="00AE10FC">
        <w:t xml:space="preserve">And to the valiant Lakshman tell </w:t>
      </w:r>
    </w:p>
    <w:p w14:paraId="202B5C7E" w14:textId="53156161" w:rsidR="00BD6E04" w:rsidRDefault="00BD6E04" w:rsidP="00AE10FC">
      <w:pPr>
        <w:pStyle w:val="Poetry"/>
      </w:pPr>
      <w:r w:rsidRPr="00AE10FC">
        <w:t>The giant’s deed and what befell.”</w:t>
      </w:r>
    </w:p>
    <w:p w14:paraId="76459BE1" w14:textId="77777777" w:rsidR="00AE10FC" w:rsidRPr="00AE10FC" w:rsidRDefault="00AE10FC" w:rsidP="00AE10FC">
      <w:pPr>
        <w:pStyle w:val="Poetry"/>
      </w:pPr>
    </w:p>
    <w:p w14:paraId="32693061" w14:textId="77777777" w:rsidR="00AE10FC" w:rsidRDefault="00AE10FC" w:rsidP="00AE10FC">
      <w:pPr>
        <w:pStyle w:val="Heading4"/>
      </w:pPr>
      <w:r>
        <w:t>Canto L</w:t>
      </w:r>
    </w:p>
    <w:p w14:paraId="3A8819D4" w14:textId="0F31D52B" w:rsidR="00BD6E04" w:rsidRPr="00AE10FC" w:rsidRDefault="00AE10FC" w:rsidP="00AE10FC">
      <w:pPr>
        <w:pStyle w:val="Bodynoindent"/>
        <w:jc w:val="left"/>
        <w:rPr>
          <w:i/>
          <w:iCs/>
        </w:rPr>
      </w:pPr>
      <w:r w:rsidRPr="00AE10FC">
        <w:rPr>
          <w:i/>
          <w:iCs/>
        </w:rPr>
        <w:t>Jatayus.</w:t>
      </w:r>
    </w:p>
    <w:p w14:paraId="6D6B2D2A" w14:textId="77777777" w:rsidR="00AE10FC" w:rsidRDefault="00BD6E04" w:rsidP="00AE10FC">
      <w:pPr>
        <w:pStyle w:val="Poetry"/>
      </w:pPr>
      <w:r w:rsidRPr="00AE10FC">
        <w:t xml:space="preserve">The vulture from his slumber woke </w:t>
      </w:r>
    </w:p>
    <w:p w14:paraId="670FFDBD" w14:textId="77777777" w:rsidR="00AE10FC" w:rsidRDefault="00BD6E04" w:rsidP="00AE10FC">
      <w:pPr>
        <w:pStyle w:val="Poetry"/>
      </w:pPr>
      <w:r w:rsidRPr="00AE10FC">
        <w:t xml:space="preserve">And heard the words which Sita spoke </w:t>
      </w:r>
    </w:p>
    <w:p w14:paraId="13D96B52" w14:textId="77777777" w:rsidR="00AE10FC" w:rsidRDefault="00BD6E04" w:rsidP="00AE10FC">
      <w:pPr>
        <w:pStyle w:val="Poetry"/>
      </w:pPr>
      <w:r w:rsidRPr="00AE10FC">
        <w:t xml:space="preserve">He raised his eye and looked on her, </w:t>
      </w:r>
    </w:p>
    <w:p w14:paraId="12539B82" w14:textId="6B862229" w:rsidR="00BD6E04" w:rsidRPr="00AE10FC" w:rsidRDefault="00BD6E04" w:rsidP="00AE10FC">
      <w:pPr>
        <w:pStyle w:val="Poetry"/>
      </w:pPr>
      <w:r w:rsidRPr="00AE10FC">
        <w:t>Looked on her giant ravisher.</w:t>
      </w:r>
    </w:p>
    <w:p w14:paraId="167B793E" w14:textId="77777777" w:rsidR="00AE10FC" w:rsidRDefault="00BD6E04" w:rsidP="00AE10FC">
      <w:pPr>
        <w:pStyle w:val="Poetry"/>
      </w:pPr>
      <w:r w:rsidRPr="00AE10FC">
        <w:t xml:space="preserve">That noblest bird with pointed beak, </w:t>
      </w:r>
    </w:p>
    <w:p w14:paraId="2C817443" w14:textId="16F6D5F9" w:rsidR="00BD6E04" w:rsidRPr="00AE10FC" w:rsidRDefault="00BD6E04" w:rsidP="00AE10FC">
      <w:pPr>
        <w:pStyle w:val="Poetry"/>
      </w:pPr>
      <w:r w:rsidRPr="00AE10FC">
        <w:t>Majestic as a mountain peak,</w:t>
      </w:r>
    </w:p>
    <w:p w14:paraId="4C1657E5" w14:textId="77777777" w:rsidR="00AE10FC" w:rsidRDefault="00BD6E04" w:rsidP="00AE10FC">
      <w:pPr>
        <w:pStyle w:val="Poetry"/>
      </w:pPr>
      <w:r w:rsidRPr="00AE10FC">
        <w:t xml:space="preserve">High on the tree addressed the king </w:t>
      </w:r>
    </w:p>
    <w:p w14:paraId="7D56045B" w14:textId="19E6F374" w:rsidR="00BD6E04" w:rsidRPr="00AE10FC" w:rsidRDefault="00BD6E04" w:rsidP="00AE10FC">
      <w:pPr>
        <w:pStyle w:val="Poetry"/>
      </w:pPr>
      <w:r w:rsidRPr="00AE10FC">
        <w:t>Of giants, wisely counselling:</w:t>
      </w:r>
    </w:p>
    <w:p w14:paraId="2251DBD2" w14:textId="77777777" w:rsidR="00AE10FC" w:rsidRDefault="00BD6E04" w:rsidP="00AE10FC">
      <w:pPr>
        <w:pStyle w:val="Poetry"/>
      </w:pPr>
      <w:r w:rsidRPr="00AE10FC">
        <w:t xml:space="preserve">“O Ten-necked lord, I firmly hold </w:t>
      </w:r>
    </w:p>
    <w:p w14:paraId="67F204FA" w14:textId="1036D339" w:rsidR="00BD6E04" w:rsidRPr="00AE10FC" w:rsidRDefault="00BD6E04" w:rsidP="00AE10FC">
      <w:pPr>
        <w:pStyle w:val="Poetry"/>
      </w:pPr>
      <w:r w:rsidRPr="00AE10FC">
        <w:t>To faith and laws ordained of old,</w:t>
      </w:r>
    </w:p>
    <w:p w14:paraId="4F047D71" w14:textId="77777777" w:rsidR="00AE10FC" w:rsidRDefault="00BD6E04" w:rsidP="00AE10FC">
      <w:pPr>
        <w:pStyle w:val="Poetry"/>
      </w:pPr>
      <w:r w:rsidRPr="00AE10FC">
        <w:t xml:space="preserve">And thou, my brother, shouldst refrain </w:t>
      </w:r>
    </w:p>
    <w:p w14:paraId="013D29F3" w14:textId="77777777" w:rsidR="00AE10FC" w:rsidRDefault="00BD6E04" w:rsidP="00AE10FC">
      <w:pPr>
        <w:pStyle w:val="Poetry"/>
      </w:pPr>
      <w:r w:rsidRPr="00AE10FC">
        <w:t xml:space="preserve">From guilty deeds that shame and stain. </w:t>
      </w:r>
    </w:p>
    <w:p w14:paraId="4AB5D6A4" w14:textId="7A4D442B" w:rsidR="00BD6E04" w:rsidRPr="00AE10FC" w:rsidRDefault="00BD6E04" w:rsidP="00AE10FC">
      <w:pPr>
        <w:pStyle w:val="Poetry"/>
      </w:pPr>
      <w:r w:rsidRPr="00AE10FC">
        <w:t>The vulture king supreme in air,</w:t>
      </w:r>
    </w:p>
    <w:p w14:paraId="3CF83A07" w14:textId="77777777" w:rsidR="00BD6E04" w:rsidRPr="00AE10FC" w:rsidRDefault="00BD6E04" w:rsidP="00AE10FC">
      <w:pPr>
        <w:pStyle w:val="Poetry"/>
      </w:pPr>
      <w:r w:rsidRPr="00AE10FC">
        <w:t>Jaṭayus is the name I bear.</w:t>
      </w:r>
    </w:p>
    <w:p w14:paraId="7C578644" w14:textId="77777777" w:rsidR="00AE10FC" w:rsidRDefault="00BD6E04" w:rsidP="00AE10FC">
      <w:pPr>
        <w:pStyle w:val="Poetry"/>
      </w:pPr>
      <w:r w:rsidRPr="00AE10FC">
        <w:lastRenderedPageBreak/>
        <w:t xml:space="preserve">Thy captive, known by Sita’s name, </w:t>
      </w:r>
    </w:p>
    <w:p w14:paraId="1E3836EC" w14:textId="77777777" w:rsidR="00AE10FC" w:rsidRDefault="00BD6E04" w:rsidP="00AE10FC">
      <w:pPr>
        <w:pStyle w:val="Poetry"/>
      </w:pPr>
      <w:r w:rsidRPr="00AE10FC">
        <w:t xml:space="preserve">Is the dear consort and the dame </w:t>
      </w:r>
    </w:p>
    <w:p w14:paraId="19D70054" w14:textId="44C6EB28" w:rsidR="00BD6E04" w:rsidRPr="00AE10FC" w:rsidRDefault="00BD6E04" w:rsidP="00AE10FC">
      <w:pPr>
        <w:pStyle w:val="Poetry"/>
      </w:pPr>
      <w:r w:rsidRPr="00AE10FC">
        <w:t>Of Rama, Daśaratha’s heir</w:t>
      </w:r>
    </w:p>
    <w:p w14:paraId="2613AE1F" w14:textId="77777777" w:rsidR="00AE10FC" w:rsidRDefault="00BD6E04" w:rsidP="00AE10FC">
      <w:pPr>
        <w:pStyle w:val="Poetry"/>
      </w:pPr>
      <w:r w:rsidRPr="00AE10FC">
        <w:t xml:space="preserve">Who makes the good of all his care. </w:t>
      </w:r>
    </w:p>
    <w:p w14:paraId="461E8FEA" w14:textId="77777777" w:rsidR="00AE10FC" w:rsidRDefault="00BD6E04" w:rsidP="00AE10FC">
      <w:pPr>
        <w:pStyle w:val="Poetry"/>
      </w:pPr>
      <w:r w:rsidRPr="00AE10FC">
        <w:t xml:space="preserve">Lord of the world in might he vies </w:t>
      </w:r>
    </w:p>
    <w:p w14:paraId="65786FCC" w14:textId="77777777" w:rsidR="00AE10FC" w:rsidRDefault="00BD6E04" w:rsidP="00AE10FC">
      <w:pPr>
        <w:pStyle w:val="Poetry"/>
      </w:pPr>
      <w:r w:rsidRPr="00AE10FC">
        <w:t xml:space="preserve">With the great Gods of seas and skies. </w:t>
      </w:r>
    </w:p>
    <w:p w14:paraId="68344B90" w14:textId="1D83D469" w:rsidR="00BD6E04" w:rsidRPr="00AE10FC" w:rsidRDefault="00BD6E04" w:rsidP="00AE10FC">
      <w:pPr>
        <w:pStyle w:val="Poetry"/>
      </w:pPr>
      <w:r w:rsidRPr="00AE10FC">
        <w:t>The law he boasts to keep allows</w:t>
      </w:r>
    </w:p>
    <w:p w14:paraId="555D9F4A" w14:textId="77777777" w:rsidR="00AE10FC" w:rsidRDefault="00BD6E04" w:rsidP="00AE10FC">
      <w:pPr>
        <w:pStyle w:val="Poetry"/>
      </w:pPr>
      <w:r w:rsidRPr="00AE10FC">
        <w:t xml:space="preserve">No king to touch another’s spouse, </w:t>
      </w:r>
    </w:p>
    <w:p w14:paraId="4784C4B0" w14:textId="77777777" w:rsidR="00AE10FC" w:rsidRDefault="00BD6E04" w:rsidP="00AE10FC">
      <w:pPr>
        <w:pStyle w:val="Poetry"/>
      </w:pPr>
      <w:r w:rsidRPr="00AE10FC">
        <w:t xml:space="preserve">And, more than all, a prince’s dame </w:t>
      </w:r>
    </w:p>
    <w:p w14:paraId="33003AE6" w14:textId="77777777" w:rsidR="00AE10FC" w:rsidRDefault="00BD6E04" w:rsidP="00AE10FC">
      <w:pPr>
        <w:pStyle w:val="Poetry"/>
      </w:pPr>
      <w:r w:rsidRPr="00AE10FC">
        <w:t xml:space="preserve">High honour and respect may claim. </w:t>
      </w:r>
    </w:p>
    <w:p w14:paraId="791EDBBA" w14:textId="77777777" w:rsidR="00AE10FC" w:rsidRDefault="00BD6E04" w:rsidP="00AE10FC">
      <w:pPr>
        <w:pStyle w:val="Poetry"/>
      </w:pPr>
      <w:r w:rsidRPr="00AE10FC">
        <w:t xml:space="preserve">Back to the earth thy way incline, </w:t>
      </w:r>
    </w:p>
    <w:p w14:paraId="3943C43B" w14:textId="2AE0475F" w:rsidR="00BD6E04" w:rsidRPr="00AE10FC" w:rsidRDefault="00BD6E04" w:rsidP="00AE10FC">
      <w:pPr>
        <w:pStyle w:val="Poetry"/>
      </w:pPr>
      <w:r w:rsidRPr="00AE10FC">
        <w:t>Nor think of one who is not thine.</w:t>
      </w:r>
    </w:p>
    <w:p w14:paraId="77CBDB01" w14:textId="77777777" w:rsidR="00BD6E04" w:rsidRPr="00AE10FC" w:rsidRDefault="00BD6E04" w:rsidP="00AE10FC">
      <w:pPr>
        <w:pStyle w:val="Poetry"/>
      </w:pPr>
      <w:r w:rsidRPr="00AE10FC">
        <w:t>Heroic souls should hold it shame</w:t>
      </w:r>
    </w:p>
    <w:p w14:paraId="50F7E8D0" w14:textId="77777777" w:rsidR="00AE10FC" w:rsidRDefault="00BD6E04" w:rsidP="00AE10FC">
      <w:pPr>
        <w:pStyle w:val="Poetry"/>
      </w:pPr>
      <w:r w:rsidRPr="00AE10FC">
        <w:t xml:space="preserve">To stoop to deeds which others blame, </w:t>
      </w:r>
    </w:p>
    <w:p w14:paraId="629DB1D1" w14:textId="2FE07511" w:rsidR="00BD6E04" w:rsidRPr="00AE10FC" w:rsidRDefault="00BD6E04" w:rsidP="00AE10FC">
      <w:pPr>
        <w:pStyle w:val="Poetry"/>
      </w:pPr>
      <w:r w:rsidRPr="00AE10FC">
        <w:t>And all respect by them is shown</w:t>
      </w:r>
    </w:p>
    <w:p w14:paraId="349CD064" w14:textId="77777777" w:rsidR="00AE10FC" w:rsidRDefault="00BD6E04" w:rsidP="00AE10FC">
      <w:pPr>
        <w:pStyle w:val="Poetry"/>
      </w:pPr>
      <w:r w:rsidRPr="00AE10FC">
        <w:t xml:space="preserve">To dames of others as their own. </w:t>
      </w:r>
    </w:p>
    <w:p w14:paraId="5A3EB5D1" w14:textId="77777777" w:rsidR="00AE10FC" w:rsidRDefault="00BD6E04" w:rsidP="00AE10FC">
      <w:pPr>
        <w:pStyle w:val="Poetry"/>
      </w:pPr>
      <w:r w:rsidRPr="00AE10FC">
        <w:t xml:space="preserve">Not every case of bliss and gain </w:t>
      </w:r>
    </w:p>
    <w:p w14:paraId="2086C801" w14:textId="7EF3638B" w:rsidR="00BD6E04" w:rsidRPr="00AE10FC" w:rsidRDefault="00BD6E04" w:rsidP="00AE10FC">
      <w:pPr>
        <w:pStyle w:val="Poetry"/>
      </w:pPr>
      <w:r w:rsidRPr="00AE10FC">
        <w:t>The Scripture’s holy texts explain,</w:t>
      </w:r>
    </w:p>
    <w:p w14:paraId="3EC4BB37" w14:textId="77777777" w:rsidR="00AE10FC" w:rsidRDefault="00BD6E04" w:rsidP="00AE10FC">
      <w:pPr>
        <w:pStyle w:val="Poetry"/>
      </w:pPr>
      <w:r w:rsidRPr="00AE10FC">
        <w:t xml:space="preserve">And subjects, when that light is dim, </w:t>
      </w:r>
    </w:p>
    <w:p w14:paraId="1D44494B" w14:textId="77777777" w:rsidR="00AE10FC" w:rsidRDefault="00BD6E04" w:rsidP="00AE10FC">
      <w:pPr>
        <w:pStyle w:val="Poetry"/>
      </w:pPr>
      <w:r w:rsidRPr="00AE10FC">
        <w:t xml:space="preserve">Look to their prince and follow him. </w:t>
      </w:r>
    </w:p>
    <w:p w14:paraId="6DB391A5" w14:textId="1C4EFCC8" w:rsidR="00BD6E04" w:rsidRPr="00AE10FC" w:rsidRDefault="00BD6E04" w:rsidP="00AE10FC">
      <w:pPr>
        <w:pStyle w:val="Poetry"/>
      </w:pPr>
      <w:r w:rsidRPr="00AE10FC">
        <w:t>The king is bliss and profit, he</w:t>
      </w:r>
    </w:p>
    <w:p w14:paraId="1CE76B7E" w14:textId="77777777" w:rsidR="00BD6E04" w:rsidRPr="00AE10FC" w:rsidRDefault="00BD6E04" w:rsidP="00AE10FC">
      <w:pPr>
        <w:pStyle w:val="Poetry"/>
      </w:pPr>
      <w:r w:rsidRPr="00AE10FC">
        <w:t>Is store of treasures fair to see,</w:t>
      </w:r>
    </w:p>
    <w:p w14:paraId="5E307288" w14:textId="77777777" w:rsidR="00AE10FC" w:rsidRDefault="00BD6E04" w:rsidP="00AE10FC">
      <w:pPr>
        <w:pStyle w:val="Poetry"/>
      </w:pPr>
      <w:r w:rsidRPr="00AE10FC">
        <w:t xml:space="preserve">And all the people’s fortunes spring, </w:t>
      </w:r>
    </w:p>
    <w:p w14:paraId="2ABC77F5" w14:textId="77777777" w:rsidR="00AE10FC" w:rsidRDefault="00BD6E04" w:rsidP="00AE10FC">
      <w:pPr>
        <w:pStyle w:val="Poetry"/>
      </w:pPr>
      <w:r w:rsidRPr="00AE10FC">
        <w:t xml:space="preserve">Their joy and misery, from the king. </w:t>
      </w:r>
    </w:p>
    <w:p w14:paraId="751380AF" w14:textId="03A6A2B4" w:rsidR="00BD6E04" w:rsidRPr="00AE10FC" w:rsidRDefault="00BD6E04" w:rsidP="00AE10FC">
      <w:pPr>
        <w:pStyle w:val="Poetry"/>
      </w:pPr>
      <w:r w:rsidRPr="00AE10FC">
        <w:t>If, lord of giant race, thy mind</w:t>
      </w:r>
    </w:p>
    <w:p w14:paraId="505206F0" w14:textId="77777777" w:rsidR="00AE10FC" w:rsidRDefault="00BD6E04" w:rsidP="00AE10FC">
      <w:pPr>
        <w:pStyle w:val="Poetry"/>
      </w:pPr>
      <w:r w:rsidRPr="00AE10FC">
        <w:t xml:space="preserve">Be fickle, false, to sin inclined, </w:t>
      </w:r>
    </w:p>
    <w:p w14:paraId="083CB775" w14:textId="1B52BE0F" w:rsidR="00BD6E04" w:rsidRPr="00AE10FC" w:rsidRDefault="00BD6E04" w:rsidP="00AE10FC">
      <w:pPr>
        <w:pStyle w:val="Poetry"/>
      </w:pPr>
      <w:r w:rsidRPr="00AE10FC">
        <w:t>How wilt thou kingly place retain?</w:t>
      </w:r>
    </w:p>
    <w:p w14:paraId="523A5182" w14:textId="77777777" w:rsidR="00AE10FC" w:rsidRDefault="00BD6E04" w:rsidP="00AE10FC">
      <w:pPr>
        <w:pStyle w:val="Poetry"/>
      </w:pPr>
      <w:r w:rsidRPr="00AE10FC">
        <w:t xml:space="preserve">High thrones in heaven no sinners gain. </w:t>
      </w:r>
    </w:p>
    <w:p w14:paraId="52053530" w14:textId="77777777" w:rsidR="00AE10FC" w:rsidRDefault="00BD6E04" w:rsidP="00AE10FC">
      <w:pPr>
        <w:pStyle w:val="Poetry"/>
      </w:pPr>
      <w:r w:rsidRPr="00AE10FC">
        <w:t xml:space="preserve">The soul which gentle passions sway </w:t>
      </w:r>
    </w:p>
    <w:p w14:paraId="1C56BCFA" w14:textId="2255D626" w:rsidR="00BD6E04" w:rsidRPr="00AE10FC" w:rsidRDefault="00BD6E04" w:rsidP="00AE10FC">
      <w:pPr>
        <w:pStyle w:val="Poetry"/>
      </w:pPr>
      <w:r w:rsidRPr="00AE10FC">
        <w:t>Ne’er throws its nobler part away,</w:t>
      </w:r>
    </w:p>
    <w:p w14:paraId="469C8282" w14:textId="77777777" w:rsidR="00BD6E04" w:rsidRPr="00AE10FC" w:rsidRDefault="00BD6E04" w:rsidP="00AE10FC">
      <w:pPr>
        <w:pStyle w:val="Poetry"/>
      </w:pPr>
      <w:r w:rsidRPr="00AE10FC">
        <w:t>Nor will the mansion of the base</w:t>
      </w:r>
    </w:p>
    <w:p w14:paraId="355E4446" w14:textId="77777777" w:rsidR="00AE10FC" w:rsidRDefault="00BD6E04" w:rsidP="00AE10FC">
      <w:pPr>
        <w:pStyle w:val="Poetry"/>
      </w:pPr>
      <w:r w:rsidRPr="00AE10FC">
        <w:t xml:space="preserve">Long be the good man’s dwelling-place. </w:t>
      </w:r>
    </w:p>
    <w:p w14:paraId="24E125AC" w14:textId="77777777" w:rsidR="00AE10FC" w:rsidRDefault="00BD6E04" w:rsidP="00AE10FC">
      <w:pPr>
        <w:pStyle w:val="Poetry"/>
      </w:pPr>
      <w:r w:rsidRPr="00AE10FC">
        <w:t xml:space="preserve">Prince Rama, chief of high renown, </w:t>
      </w:r>
    </w:p>
    <w:p w14:paraId="77CB1EEE" w14:textId="77777777" w:rsidR="00AE10FC" w:rsidRDefault="00BD6E04" w:rsidP="00AE10FC">
      <w:pPr>
        <w:pStyle w:val="Poetry"/>
      </w:pPr>
      <w:r w:rsidRPr="00AE10FC">
        <w:t xml:space="preserve">Has wronged thee not in field or town. </w:t>
      </w:r>
    </w:p>
    <w:p w14:paraId="1A6B9E9C" w14:textId="77777777" w:rsidR="00AE10FC" w:rsidRDefault="00BD6E04" w:rsidP="00AE10FC">
      <w:pPr>
        <w:pStyle w:val="Poetry"/>
      </w:pPr>
      <w:r w:rsidRPr="00AE10FC">
        <w:lastRenderedPageBreak/>
        <w:t xml:space="preserve">Ne’er has he sinned against thee: how </w:t>
      </w:r>
    </w:p>
    <w:p w14:paraId="6A97C3F1" w14:textId="77777777" w:rsidR="00AE10FC" w:rsidRDefault="00BD6E04" w:rsidP="00AE10FC">
      <w:pPr>
        <w:pStyle w:val="Poetry"/>
      </w:pPr>
      <w:r w:rsidRPr="00AE10FC">
        <w:t xml:space="preserve">Canst thou resolve to harm him now? </w:t>
      </w:r>
    </w:p>
    <w:p w14:paraId="7D479E33" w14:textId="2DB096D9" w:rsidR="00BD6E04" w:rsidRPr="00AE10FC" w:rsidRDefault="00BD6E04" w:rsidP="00AE10FC">
      <w:pPr>
        <w:pStyle w:val="Poetry"/>
      </w:pPr>
      <w:r w:rsidRPr="00AE10FC">
        <w:t>If moved by Śúrpanakha’s prayer</w:t>
      </w:r>
    </w:p>
    <w:p w14:paraId="7E8B4C00" w14:textId="77777777" w:rsidR="00AE10FC" w:rsidRDefault="00BD6E04" w:rsidP="00AE10FC">
      <w:pPr>
        <w:pStyle w:val="Poetry"/>
      </w:pPr>
      <w:r w:rsidRPr="00AE10FC">
        <w:t xml:space="preserve">The giant Khara sought him there, </w:t>
      </w:r>
    </w:p>
    <w:p w14:paraId="40430B80" w14:textId="77777777" w:rsidR="00AE10FC" w:rsidRDefault="00BD6E04" w:rsidP="00AE10FC">
      <w:pPr>
        <w:pStyle w:val="Poetry"/>
      </w:pPr>
      <w:r w:rsidRPr="00AE10FC">
        <w:t xml:space="preserve">And fighting fell with baffled aim, </w:t>
      </w:r>
    </w:p>
    <w:p w14:paraId="611C75DA" w14:textId="77777777" w:rsidR="00AE10FC" w:rsidRDefault="00BD6E04" w:rsidP="00AE10FC">
      <w:pPr>
        <w:pStyle w:val="Poetry"/>
      </w:pPr>
      <w:r w:rsidRPr="00AE10FC">
        <w:t xml:space="preserve">His and not Rama’s is the blame. </w:t>
      </w:r>
    </w:p>
    <w:p w14:paraId="4B0B220D" w14:textId="77777777" w:rsidR="00AE10FC" w:rsidRDefault="00BD6E04" w:rsidP="00AE10FC">
      <w:pPr>
        <w:pStyle w:val="Poetry"/>
      </w:pPr>
      <w:r w:rsidRPr="00AE10FC">
        <w:t xml:space="preserve">Say, mighty lord of giants, say </w:t>
      </w:r>
    </w:p>
    <w:p w14:paraId="3F8CF6B9" w14:textId="1BE2134D" w:rsidR="00BD6E04" w:rsidRPr="00AE10FC" w:rsidRDefault="00BD6E04" w:rsidP="00AE10FC">
      <w:pPr>
        <w:pStyle w:val="Poetry"/>
      </w:pPr>
      <w:r w:rsidRPr="00AE10FC">
        <w:t>What fault on Rama canst thou lay?</w:t>
      </w:r>
    </w:p>
    <w:p w14:paraId="237CD5AB" w14:textId="77777777" w:rsidR="00AE10FC" w:rsidRDefault="00BD6E04" w:rsidP="00AE10FC">
      <w:pPr>
        <w:pStyle w:val="Poetry"/>
      </w:pPr>
      <w:r w:rsidRPr="00AE10FC">
        <w:t xml:space="preserve">What has the world’s great master done </w:t>
      </w:r>
    </w:p>
    <w:p w14:paraId="1BDC69C7" w14:textId="77777777" w:rsidR="00AE10FC" w:rsidRDefault="00BD6E04" w:rsidP="00AE10FC">
      <w:pPr>
        <w:pStyle w:val="Poetry"/>
      </w:pPr>
      <w:r w:rsidRPr="00AE10FC">
        <w:t xml:space="preserve">That thou should steal his precious one? </w:t>
      </w:r>
    </w:p>
    <w:p w14:paraId="3EAE0289" w14:textId="77777777" w:rsidR="00AE10FC" w:rsidRDefault="00BD6E04" w:rsidP="00AE10FC">
      <w:pPr>
        <w:pStyle w:val="Poetry"/>
      </w:pPr>
      <w:r w:rsidRPr="00AE10FC">
        <w:t xml:space="preserve">Quick, quick the Maithil dame release; </w:t>
      </w:r>
    </w:p>
    <w:p w14:paraId="1DE1FC23" w14:textId="71D2CA76" w:rsidR="00BD6E04" w:rsidRPr="00AE10FC" w:rsidRDefault="00BD6E04" w:rsidP="00AE10FC">
      <w:pPr>
        <w:pStyle w:val="Poetry"/>
      </w:pPr>
      <w:r w:rsidRPr="00AE10FC">
        <w:t>Let Rama’s consort go in peace,</w:t>
      </w:r>
    </w:p>
    <w:p w14:paraId="142EDF17" w14:textId="77777777" w:rsidR="00AE10FC" w:rsidRDefault="00BD6E04" w:rsidP="00AE10FC">
      <w:pPr>
        <w:pStyle w:val="Poetry"/>
      </w:pPr>
      <w:r w:rsidRPr="00AE10FC">
        <w:t xml:space="preserve">Lest scorched by his terrific eye </w:t>
      </w:r>
    </w:p>
    <w:p w14:paraId="2DF79703" w14:textId="77777777" w:rsidR="00AE10FC" w:rsidRDefault="00BD6E04" w:rsidP="00AE10FC">
      <w:pPr>
        <w:pStyle w:val="Poetry"/>
      </w:pPr>
      <w:r w:rsidRPr="00AE10FC">
        <w:t xml:space="preserve">Beneath his wrath thou fall and die </w:t>
      </w:r>
    </w:p>
    <w:p w14:paraId="019297E5" w14:textId="65314381" w:rsidR="00BD6E04" w:rsidRPr="00AE10FC" w:rsidRDefault="00BD6E04" w:rsidP="00AE10FC">
      <w:pPr>
        <w:pStyle w:val="Poetry"/>
      </w:pPr>
      <w:r w:rsidRPr="00AE10FC">
        <w:t>Like Vritra when Lord Indra threw</w:t>
      </w:r>
    </w:p>
    <w:p w14:paraId="71B7F7F1" w14:textId="77777777" w:rsidR="00AE10FC" w:rsidRDefault="00BD6E04" w:rsidP="00AE10FC">
      <w:pPr>
        <w:pStyle w:val="Poetry"/>
      </w:pPr>
      <w:r w:rsidRPr="00AE10FC">
        <w:t xml:space="preserve">The lightning flame that smote and slew. </w:t>
      </w:r>
    </w:p>
    <w:p w14:paraId="29D638F7" w14:textId="77777777" w:rsidR="00AE10FC" w:rsidRDefault="00BD6E04" w:rsidP="00AE10FC">
      <w:pPr>
        <w:pStyle w:val="Poetry"/>
      </w:pPr>
      <w:r w:rsidRPr="00AE10FC">
        <w:t xml:space="preserve">Ah fool, with blinded eyes to take </w:t>
      </w:r>
    </w:p>
    <w:p w14:paraId="6FD9E31C" w14:textId="39AFD6F5" w:rsidR="00BD6E04" w:rsidRPr="00AE10FC" w:rsidRDefault="00BD6E04" w:rsidP="00AE10FC">
      <w:pPr>
        <w:pStyle w:val="Poetry"/>
      </w:pPr>
      <w:r w:rsidRPr="00AE10FC">
        <w:t>Home to thy heart a venomed snake!</w:t>
      </w:r>
    </w:p>
    <w:p w14:paraId="2A252465" w14:textId="77777777" w:rsidR="00AE10FC" w:rsidRDefault="00BD6E04" w:rsidP="00AE10FC">
      <w:pPr>
        <w:pStyle w:val="Poetry"/>
      </w:pPr>
      <w:r w:rsidRPr="00AE10FC">
        <w:t xml:space="preserve">Ah foolish eyes, too blind to see </w:t>
      </w:r>
    </w:p>
    <w:p w14:paraId="14EAAED9" w14:textId="1A542BE8" w:rsidR="00BD6E04" w:rsidRPr="00AE10FC" w:rsidRDefault="00BD6E04" w:rsidP="00AE10FC">
      <w:pPr>
        <w:pStyle w:val="Poetry"/>
      </w:pPr>
      <w:r w:rsidRPr="00AE10FC">
        <w:t>That Death’s dire coils entangle thee!</w:t>
      </w:r>
    </w:p>
    <w:p w14:paraId="798DED4B" w14:textId="77777777" w:rsidR="00AE10FC" w:rsidRDefault="00BD6E04" w:rsidP="00AE10FC">
      <w:pPr>
        <w:pStyle w:val="Poetry"/>
      </w:pPr>
      <w:r w:rsidRPr="00AE10FC">
        <w:t xml:space="preserve">The prudent man his strength will spare, </w:t>
      </w:r>
    </w:p>
    <w:p w14:paraId="0A427BA6" w14:textId="6DF20A9C" w:rsidR="00BD6E04" w:rsidRPr="00AE10FC" w:rsidRDefault="00BD6E04" w:rsidP="00AE10FC">
      <w:pPr>
        <w:pStyle w:val="Poetry"/>
      </w:pPr>
      <w:r w:rsidRPr="00AE10FC">
        <w:t>Nor lift a load too great to bear.</w:t>
      </w:r>
    </w:p>
    <w:p w14:paraId="338E475A" w14:textId="77777777" w:rsidR="00BD6E04" w:rsidRPr="00AE10FC" w:rsidRDefault="00BD6E04" w:rsidP="00AE10FC">
      <w:pPr>
        <w:pStyle w:val="Poetry"/>
      </w:pPr>
      <w:r w:rsidRPr="00AE10FC">
        <w:t>Content is he with wholesome food</w:t>
      </w:r>
    </w:p>
    <w:p w14:paraId="145FEE30" w14:textId="77777777" w:rsidR="00AE10FC" w:rsidRDefault="00BD6E04" w:rsidP="00AE10FC">
      <w:pPr>
        <w:pStyle w:val="Poetry"/>
      </w:pPr>
      <w:r w:rsidRPr="00AE10FC">
        <w:t xml:space="preserve">Which gives him life and strength renewed, </w:t>
      </w:r>
    </w:p>
    <w:p w14:paraId="74541C70" w14:textId="54D5425E" w:rsidR="00BD6E04" w:rsidRPr="00AE10FC" w:rsidRDefault="00BD6E04" w:rsidP="00AE10FC">
      <w:pPr>
        <w:pStyle w:val="Poetry"/>
      </w:pPr>
      <w:r w:rsidRPr="00AE10FC">
        <w:t>But who would dare the guilty deed</w:t>
      </w:r>
    </w:p>
    <w:p w14:paraId="490D3765" w14:textId="77777777" w:rsidR="00AE10FC" w:rsidRDefault="00BD6E04" w:rsidP="00AE10FC">
      <w:pPr>
        <w:pStyle w:val="Poetry"/>
      </w:pPr>
      <w:r w:rsidRPr="00AE10FC">
        <w:t xml:space="preserve">That brings no fame or glorious meed, </w:t>
      </w:r>
    </w:p>
    <w:p w14:paraId="59D3DF3C" w14:textId="3F415957" w:rsidR="00BD6E04" w:rsidRPr="00AE10FC" w:rsidRDefault="00BD6E04" w:rsidP="00AE10FC">
      <w:pPr>
        <w:pStyle w:val="Poetry"/>
      </w:pPr>
      <w:r w:rsidRPr="00AE10FC">
        <w:t>Where merit there is none to win</w:t>
      </w:r>
    </w:p>
    <w:p w14:paraId="43163DEA" w14:textId="77777777" w:rsidR="00AE10FC" w:rsidRDefault="00BD6E04" w:rsidP="00AE10FC">
      <w:pPr>
        <w:pStyle w:val="Poetry"/>
      </w:pPr>
      <w:r w:rsidRPr="00AE10FC">
        <w:t xml:space="preserve">And vengeance soon o’ertakes the sin? </w:t>
      </w:r>
    </w:p>
    <w:p w14:paraId="3027E607" w14:textId="1B1300E6" w:rsidR="00BD6E04" w:rsidRPr="00AE10FC" w:rsidRDefault="00BD6E04" w:rsidP="00AE10FC">
      <w:pPr>
        <w:pStyle w:val="Poetry"/>
      </w:pPr>
      <w:r w:rsidRPr="00AE10FC">
        <w:t>My course of life, Pulastya’s son,</w:t>
      </w:r>
    </w:p>
    <w:p w14:paraId="30497A9A" w14:textId="77777777" w:rsidR="00AE10FC" w:rsidRDefault="00BD6E04" w:rsidP="00AE10FC">
      <w:pPr>
        <w:pStyle w:val="Poetry"/>
      </w:pPr>
      <w:r w:rsidRPr="00AE10FC">
        <w:t xml:space="preserve">For sixty thousand years has run. </w:t>
      </w:r>
    </w:p>
    <w:p w14:paraId="7C11A936" w14:textId="77777777" w:rsidR="00AE10FC" w:rsidRDefault="00BD6E04" w:rsidP="00AE10FC">
      <w:pPr>
        <w:pStyle w:val="Poetry"/>
      </w:pPr>
      <w:r w:rsidRPr="00AE10FC">
        <w:t xml:space="preserve">Lord of my kind I still maintain </w:t>
      </w:r>
    </w:p>
    <w:p w14:paraId="05B05D3C" w14:textId="0DF145DB" w:rsidR="00BD6E04" w:rsidRPr="00AE10FC" w:rsidRDefault="00BD6E04" w:rsidP="00AE10FC">
      <w:pPr>
        <w:pStyle w:val="Poetry"/>
      </w:pPr>
      <w:r w:rsidRPr="00AE10FC">
        <w:t>Mine old hereditary reign.</w:t>
      </w:r>
    </w:p>
    <w:p w14:paraId="59F56D3C" w14:textId="77777777" w:rsidR="00BD6E04" w:rsidRPr="00AE10FC" w:rsidRDefault="00BD6E04" w:rsidP="00AE10FC">
      <w:pPr>
        <w:pStyle w:val="Poetry"/>
      </w:pPr>
      <w:r w:rsidRPr="00AE10FC">
        <w:t>I, worn by years, am older far</w:t>
      </w:r>
    </w:p>
    <w:p w14:paraId="1F88E31A" w14:textId="77777777" w:rsidR="00AE10FC" w:rsidRDefault="00BD6E04" w:rsidP="00AE10FC">
      <w:pPr>
        <w:pStyle w:val="Poetry"/>
      </w:pPr>
      <w:r w:rsidRPr="00AE10FC">
        <w:t xml:space="preserve">Than thou, young lord of bow and car, </w:t>
      </w:r>
    </w:p>
    <w:p w14:paraId="376C779B" w14:textId="4C9587D5" w:rsidR="00BD6E04" w:rsidRPr="00AE10FC" w:rsidRDefault="00BD6E04" w:rsidP="00AE10FC">
      <w:pPr>
        <w:pStyle w:val="Poetry"/>
      </w:pPr>
      <w:r w:rsidRPr="00AE10FC">
        <w:lastRenderedPageBreak/>
        <w:t>In coat of glittering mail encased</w:t>
      </w:r>
    </w:p>
    <w:p w14:paraId="19119D4B" w14:textId="77777777" w:rsidR="00AE10FC" w:rsidRDefault="00BD6E04" w:rsidP="00AE10FC">
      <w:pPr>
        <w:pStyle w:val="Poetry"/>
      </w:pPr>
      <w:r w:rsidRPr="00AE10FC">
        <w:t xml:space="preserve">And armed with arrows at thy waist, </w:t>
      </w:r>
    </w:p>
    <w:p w14:paraId="5420D567" w14:textId="77777777" w:rsidR="00AE10FC" w:rsidRDefault="00BD6E04" w:rsidP="00AE10FC">
      <w:pPr>
        <w:pStyle w:val="Poetry"/>
      </w:pPr>
      <w:r w:rsidRPr="00AE10FC">
        <w:t xml:space="preserve">But not unchallenged shalt thou go, </w:t>
      </w:r>
    </w:p>
    <w:p w14:paraId="573542DC" w14:textId="53CBFFCA" w:rsidR="00BD6E04" w:rsidRPr="00AE10FC" w:rsidRDefault="00BD6E04" w:rsidP="00AE10FC">
      <w:pPr>
        <w:pStyle w:val="Poetry"/>
      </w:pPr>
      <w:r w:rsidRPr="00AE10FC">
        <w:t>Or steal the dame without a blow.</w:t>
      </w:r>
    </w:p>
    <w:p w14:paraId="5EE204A3" w14:textId="77777777" w:rsidR="00AE10FC" w:rsidRDefault="00BD6E04" w:rsidP="00AE10FC">
      <w:pPr>
        <w:pStyle w:val="Poetry"/>
      </w:pPr>
      <w:r w:rsidRPr="00AE10FC">
        <w:t xml:space="preserve">Thou canst not, King, before mine eyes </w:t>
      </w:r>
    </w:p>
    <w:p w14:paraId="59AF2CB2" w14:textId="77777777" w:rsidR="00AE10FC" w:rsidRDefault="00BD6E04" w:rsidP="00AE10FC">
      <w:pPr>
        <w:pStyle w:val="Poetry"/>
      </w:pPr>
      <w:r w:rsidRPr="00AE10FC">
        <w:t xml:space="preserve">Bear off unchecked thy lovely prize, </w:t>
      </w:r>
    </w:p>
    <w:p w14:paraId="3152CBB0" w14:textId="1FD8C2A0" w:rsidR="00BD6E04" w:rsidRPr="00AE10FC" w:rsidRDefault="00BD6E04" w:rsidP="00AE10FC">
      <w:pPr>
        <w:pStyle w:val="Poetry"/>
      </w:pPr>
      <w:r w:rsidRPr="00AE10FC">
        <w:t>Safe as the truth of Scripture bent</w:t>
      </w:r>
    </w:p>
    <w:p w14:paraId="6931775A" w14:textId="77777777" w:rsidR="00AE10FC" w:rsidRDefault="00BD6E04" w:rsidP="00AE10FC">
      <w:pPr>
        <w:pStyle w:val="Poetry"/>
      </w:pPr>
      <w:r w:rsidRPr="00AE10FC">
        <w:t xml:space="preserve">By no close logic’s argument. </w:t>
      </w:r>
    </w:p>
    <w:p w14:paraId="443BCE84" w14:textId="77777777" w:rsidR="00AE10FC" w:rsidRDefault="00BD6E04" w:rsidP="00AE10FC">
      <w:pPr>
        <w:pStyle w:val="Poetry"/>
      </w:pPr>
      <w:r w:rsidRPr="00AE10FC">
        <w:t xml:space="preserve">Stay if thy courage let thee, stay </w:t>
      </w:r>
    </w:p>
    <w:p w14:paraId="0DC989A1" w14:textId="29BC9F66" w:rsidR="00BD6E04" w:rsidRPr="00AE10FC" w:rsidRDefault="00BD6E04" w:rsidP="00AE10FC">
      <w:pPr>
        <w:pStyle w:val="Poetry"/>
      </w:pPr>
      <w:r w:rsidRPr="00AE10FC">
        <w:t>And meet me in the battle fray,</w:t>
      </w:r>
    </w:p>
    <w:p w14:paraId="3AA010CA" w14:textId="77777777" w:rsidR="00AE10FC" w:rsidRDefault="00BD6E04" w:rsidP="00AE10FC">
      <w:pPr>
        <w:pStyle w:val="Poetry"/>
      </w:pPr>
      <w:r w:rsidRPr="00AE10FC">
        <w:t xml:space="preserve">And thou shalt stain the earth with gore </w:t>
      </w:r>
    </w:p>
    <w:p w14:paraId="07B19E23" w14:textId="456E7C37" w:rsidR="00BD6E04" w:rsidRPr="00AE10FC" w:rsidRDefault="00BD6E04" w:rsidP="00AE10FC">
      <w:pPr>
        <w:pStyle w:val="Poetry"/>
      </w:pPr>
      <w:r w:rsidRPr="00AE10FC">
        <w:t>Falling as Khara fell before.</w:t>
      </w:r>
    </w:p>
    <w:p w14:paraId="01D3A688" w14:textId="77777777" w:rsidR="00AE10FC" w:rsidRDefault="00BD6E04" w:rsidP="00AE10FC">
      <w:pPr>
        <w:pStyle w:val="Poetry"/>
      </w:pPr>
      <w:r w:rsidRPr="00AE10FC">
        <w:t xml:space="preserve">Soon Rama, clothed in bark, shall smite </w:t>
      </w:r>
    </w:p>
    <w:p w14:paraId="6B255B6B" w14:textId="77777777" w:rsidR="00AE10FC" w:rsidRDefault="00BD6E04" w:rsidP="00AE10FC">
      <w:pPr>
        <w:pStyle w:val="Poetry"/>
      </w:pPr>
      <w:r w:rsidRPr="00AE10FC">
        <w:t xml:space="preserve">Thee, his proud foe, in deadly fight,— </w:t>
      </w:r>
    </w:p>
    <w:p w14:paraId="5B86F8E4" w14:textId="77777777" w:rsidR="00AE10FC" w:rsidRDefault="00BD6E04" w:rsidP="00AE10FC">
      <w:pPr>
        <w:pStyle w:val="Poetry"/>
      </w:pPr>
      <w:r w:rsidRPr="00AE10FC">
        <w:t xml:space="preserve">Rama, from whom have oft times fled </w:t>
      </w:r>
    </w:p>
    <w:p w14:paraId="440C647B" w14:textId="13310B30" w:rsidR="00BD6E04" w:rsidRPr="00AE10FC" w:rsidRDefault="00BD6E04" w:rsidP="00AE10FC">
      <w:pPr>
        <w:pStyle w:val="Poetry"/>
      </w:pPr>
      <w:r w:rsidRPr="00AE10FC">
        <w:t>The Daitya hosts discomfited.</w:t>
      </w:r>
    </w:p>
    <w:p w14:paraId="6BD7BB3A" w14:textId="77777777" w:rsidR="00303DBE" w:rsidRDefault="00BD6E04" w:rsidP="00AE10FC">
      <w:pPr>
        <w:pStyle w:val="Poetry"/>
      </w:pPr>
      <w:r w:rsidRPr="00AE10FC">
        <w:t xml:space="preserve">No power have I to kill or slay: </w:t>
      </w:r>
    </w:p>
    <w:p w14:paraId="2A778C44" w14:textId="681AEBDF" w:rsidR="00BD6E04" w:rsidRPr="00AE10FC" w:rsidRDefault="00BD6E04" w:rsidP="00AE10FC">
      <w:pPr>
        <w:pStyle w:val="Poetry"/>
      </w:pPr>
      <w:r w:rsidRPr="00AE10FC">
        <w:t>The princely youths are far away,</w:t>
      </w:r>
    </w:p>
    <w:p w14:paraId="1D933314" w14:textId="77777777" w:rsidR="00303DBE" w:rsidRDefault="00BD6E04" w:rsidP="00AE10FC">
      <w:pPr>
        <w:pStyle w:val="Poetry"/>
      </w:pPr>
      <w:r w:rsidRPr="00AE10FC">
        <w:t xml:space="preserve">But soon shalt thou with fearful eye </w:t>
      </w:r>
    </w:p>
    <w:p w14:paraId="37211895" w14:textId="77777777" w:rsidR="00303DBE" w:rsidRDefault="00BD6E04" w:rsidP="00AE10FC">
      <w:pPr>
        <w:pStyle w:val="Poetry"/>
      </w:pPr>
      <w:r w:rsidRPr="00AE10FC">
        <w:t xml:space="preserve">Struck down beneath their arrows lie. </w:t>
      </w:r>
    </w:p>
    <w:p w14:paraId="4FD10776" w14:textId="77777777" w:rsidR="00303DBE" w:rsidRDefault="00BD6E04" w:rsidP="00AE10FC">
      <w:pPr>
        <w:pStyle w:val="Poetry"/>
      </w:pPr>
      <w:r w:rsidRPr="00AE10FC">
        <w:t xml:space="preserve">But while I yet have life and sense, </w:t>
      </w:r>
    </w:p>
    <w:p w14:paraId="371451C2" w14:textId="77777777" w:rsidR="00303DBE" w:rsidRDefault="00BD6E04" w:rsidP="00AE10FC">
      <w:pPr>
        <w:pStyle w:val="Poetry"/>
      </w:pPr>
      <w:r w:rsidRPr="00AE10FC">
        <w:t xml:space="preserve">Thou shalt not, tyrant, carry hence </w:t>
      </w:r>
    </w:p>
    <w:p w14:paraId="5F5BB2C3" w14:textId="77777777" w:rsidR="00303DBE" w:rsidRDefault="00BD6E04" w:rsidP="00AE10FC">
      <w:pPr>
        <w:pStyle w:val="Poetry"/>
      </w:pPr>
      <w:r w:rsidRPr="00AE10FC">
        <w:t xml:space="preserve">Fair Sita, Rama’s honoured queen, </w:t>
      </w:r>
    </w:p>
    <w:p w14:paraId="474CCE6A" w14:textId="2191544C" w:rsidR="00BD6E04" w:rsidRPr="00AE10FC" w:rsidRDefault="00BD6E04" w:rsidP="00AE10FC">
      <w:pPr>
        <w:pStyle w:val="Poetry"/>
      </w:pPr>
      <w:r w:rsidRPr="00AE10FC">
        <w:t>With lotus eyes and lovely mien.</w:t>
      </w:r>
    </w:p>
    <w:p w14:paraId="18954499" w14:textId="77777777" w:rsidR="00303DBE" w:rsidRDefault="00BD6E04" w:rsidP="00AE10FC">
      <w:pPr>
        <w:pStyle w:val="Poetry"/>
      </w:pPr>
      <w:r w:rsidRPr="00AE10FC">
        <w:t xml:space="preserve">Whate’er the pain, whate’er the cost, </w:t>
      </w:r>
    </w:p>
    <w:p w14:paraId="01CD9E44" w14:textId="77777777" w:rsidR="00303DBE" w:rsidRDefault="00BD6E04" w:rsidP="00AE10FC">
      <w:pPr>
        <w:pStyle w:val="Poetry"/>
      </w:pPr>
      <w:r w:rsidRPr="00AE10FC">
        <w:t xml:space="preserve">Though in the struggle life be lost, </w:t>
      </w:r>
    </w:p>
    <w:p w14:paraId="71D23E34" w14:textId="77777777" w:rsidR="00303DBE" w:rsidRDefault="00BD6E04" w:rsidP="00AE10FC">
      <w:pPr>
        <w:pStyle w:val="Poetry"/>
      </w:pPr>
      <w:r w:rsidRPr="00AE10FC">
        <w:t xml:space="preserve">The will of Raghu’s noblest son </w:t>
      </w:r>
    </w:p>
    <w:p w14:paraId="68979DCF" w14:textId="483D46CF" w:rsidR="00BD6E04" w:rsidRPr="00AE10FC" w:rsidRDefault="00BD6E04" w:rsidP="00AE10FC">
      <w:pPr>
        <w:pStyle w:val="Poetry"/>
      </w:pPr>
      <w:r w:rsidRPr="00AE10FC">
        <w:t>And Daśaratha must be done.</w:t>
      </w:r>
    </w:p>
    <w:p w14:paraId="5C45FDBF" w14:textId="77777777" w:rsidR="00303DBE" w:rsidRDefault="00BD6E04" w:rsidP="00AE10FC">
      <w:pPr>
        <w:pStyle w:val="Poetry"/>
      </w:pPr>
      <w:r w:rsidRPr="00AE10FC">
        <w:t xml:space="preserve">Stay for a while, O Ravan, stay, </w:t>
      </w:r>
    </w:p>
    <w:p w14:paraId="1B8DFE38" w14:textId="29A93AEA" w:rsidR="00BD6E04" w:rsidRPr="00AE10FC" w:rsidRDefault="00BD6E04" w:rsidP="00AE10FC">
      <w:pPr>
        <w:pStyle w:val="Poetry"/>
      </w:pPr>
      <w:r w:rsidRPr="00AE10FC">
        <w:t>One hour thy flying car delay,</w:t>
      </w:r>
    </w:p>
    <w:p w14:paraId="02A83EF2" w14:textId="77777777" w:rsidR="00303DBE" w:rsidRDefault="00BD6E04" w:rsidP="00AE10FC">
      <w:pPr>
        <w:pStyle w:val="Poetry"/>
      </w:pPr>
      <w:r w:rsidRPr="00AE10FC">
        <w:t xml:space="preserve">And from that glorious chariot thou </w:t>
      </w:r>
    </w:p>
    <w:p w14:paraId="4D5D234A" w14:textId="77777777" w:rsidR="00303DBE" w:rsidRDefault="00BD6E04" w:rsidP="00AE10FC">
      <w:pPr>
        <w:pStyle w:val="Poetry"/>
      </w:pPr>
      <w:r w:rsidRPr="00AE10FC">
        <w:t xml:space="preserve">Shalt fall like fruit from shaken bough, </w:t>
      </w:r>
    </w:p>
    <w:p w14:paraId="315E7307" w14:textId="0B837646" w:rsidR="00BD6E04" w:rsidRPr="00AE10FC" w:rsidRDefault="00BD6E04" w:rsidP="00AE10FC">
      <w:pPr>
        <w:pStyle w:val="Poetry"/>
      </w:pPr>
      <w:r w:rsidRPr="00AE10FC">
        <w:t>For I to thee, while yet I live,</w:t>
      </w:r>
    </w:p>
    <w:p w14:paraId="0F6F8E5D" w14:textId="77777777" w:rsidR="00BD6E04" w:rsidRPr="00AE10FC" w:rsidRDefault="00BD6E04" w:rsidP="00AE10FC">
      <w:pPr>
        <w:pStyle w:val="Poetry"/>
      </w:pPr>
      <w:r w:rsidRPr="00AE10FC">
        <w:t>The welcome of a foe will give.”</w:t>
      </w:r>
    </w:p>
    <w:p w14:paraId="45B54FD0" w14:textId="67981887" w:rsidR="00BD6E04" w:rsidRDefault="00BD6E04" w:rsidP="00BD6E04">
      <w:pPr>
        <w:pStyle w:val="BodyText"/>
        <w:rPr>
          <w:sz w:val="30"/>
        </w:rPr>
      </w:pPr>
    </w:p>
    <w:p w14:paraId="5FC3AF0F" w14:textId="711FB3A1" w:rsidR="00303DBE" w:rsidRDefault="00303DBE" w:rsidP="00303DBE">
      <w:pPr>
        <w:pStyle w:val="Heading4"/>
      </w:pPr>
      <w:r>
        <w:t xml:space="preserve">Canto LI </w:t>
      </w:r>
    </w:p>
    <w:p w14:paraId="50F1E2FC" w14:textId="162D37D5" w:rsidR="00303DBE" w:rsidRPr="00303DBE" w:rsidRDefault="00303DBE" w:rsidP="00303DBE">
      <w:pPr>
        <w:pStyle w:val="Bodynoindent"/>
        <w:jc w:val="left"/>
        <w:rPr>
          <w:i/>
          <w:iCs/>
        </w:rPr>
      </w:pPr>
      <w:r w:rsidRPr="00303DBE">
        <w:rPr>
          <w:i/>
          <w:iCs/>
        </w:rPr>
        <w:t>The Combat.</w:t>
      </w:r>
    </w:p>
    <w:p w14:paraId="57C3CA15" w14:textId="77777777" w:rsidR="00BD6E04" w:rsidRPr="00303DBE" w:rsidRDefault="00BD6E04" w:rsidP="00303DBE">
      <w:pPr>
        <w:pStyle w:val="Poetry"/>
      </w:pPr>
      <w:r w:rsidRPr="00303DBE">
        <w:t>Ravan’s red eyes in fury rolled:</w:t>
      </w:r>
    </w:p>
    <w:p w14:paraId="3E0FFE43" w14:textId="77777777" w:rsidR="00303DBE" w:rsidRDefault="00BD6E04" w:rsidP="00303DBE">
      <w:pPr>
        <w:pStyle w:val="Poetry"/>
      </w:pPr>
      <w:r w:rsidRPr="00303DBE">
        <w:t xml:space="preserve">Bright with his armlets’ flashing gold, </w:t>
      </w:r>
    </w:p>
    <w:p w14:paraId="61542F46" w14:textId="77777777" w:rsidR="00303DBE" w:rsidRDefault="00BD6E04" w:rsidP="00303DBE">
      <w:pPr>
        <w:pStyle w:val="Poetry"/>
      </w:pPr>
      <w:r w:rsidRPr="00303DBE">
        <w:t xml:space="preserve">In high disdain, by passion stirred </w:t>
      </w:r>
    </w:p>
    <w:p w14:paraId="0C4A8A9D" w14:textId="77777777" w:rsidR="00303DBE" w:rsidRDefault="00BD6E04" w:rsidP="00303DBE">
      <w:pPr>
        <w:pStyle w:val="Poetry"/>
      </w:pPr>
      <w:r w:rsidRPr="00303DBE">
        <w:t xml:space="preserve">He rushed against the sovereign bird. </w:t>
      </w:r>
    </w:p>
    <w:p w14:paraId="7BA16705" w14:textId="77777777" w:rsidR="00303DBE" w:rsidRDefault="00BD6E04" w:rsidP="00303DBE">
      <w:pPr>
        <w:pStyle w:val="Poetry"/>
      </w:pPr>
      <w:r w:rsidRPr="00303DBE">
        <w:t xml:space="preserve">With clash and din and furious blows </w:t>
      </w:r>
    </w:p>
    <w:p w14:paraId="0D2C7A93" w14:textId="22B45804" w:rsidR="00BD6E04" w:rsidRPr="00303DBE" w:rsidRDefault="00BD6E04" w:rsidP="00303DBE">
      <w:pPr>
        <w:pStyle w:val="Poetry"/>
      </w:pPr>
      <w:r w:rsidRPr="00303DBE">
        <w:t>Of murderous battle met the foes:</w:t>
      </w:r>
    </w:p>
    <w:p w14:paraId="0A0F9612" w14:textId="77777777" w:rsidR="00303DBE" w:rsidRDefault="00BD6E04" w:rsidP="00303DBE">
      <w:pPr>
        <w:pStyle w:val="Poetry"/>
      </w:pPr>
      <w:r w:rsidRPr="00303DBE">
        <w:t xml:space="preserve">Thus urged by winds two clouds on high </w:t>
      </w:r>
    </w:p>
    <w:p w14:paraId="7E66FEF0" w14:textId="79FA1549" w:rsidR="00BD6E04" w:rsidRPr="00303DBE" w:rsidRDefault="00BD6E04" w:rsidP="00303DBE">
      <w:pPr>
        <w:pStyle w:val="Poetry"/>
      </w:pPr>
      <w:r w:rsidRPr="00303DBE">
        <w:t>Meet warring in the stormy sky.</w:t>
      </w:r>
    </w:p>
    <w:p w14:paraId="0CA169A9" w14:textId="77777777" w:rsidR="00303DBE" w:rsidRDefault="00BD6E04" w:rsidP="00303DBE">
      <w:pPr>
        <w:pStyle w:val="Poetry"/>
      </w:pPr>
      <w:r w:rsidRPr="00303DBE">
        <w:t xml:space="preserve">Then fierce the dreadful combat raged </w:t>
      </w:r>
    </w:p>
    <w:p w14:paraId="504F3D77" w14:textId="12FCF075" w:rsidR="00BD6E04" w:rsidRPr="00303DBE" w:rsidRDefault="00BD6E04" w:rsidP="00303DBE">
      <w:pPr>
        <w:pStyle w:val="Poetry"/>
      </w:pPr>
      <w:r w:rsidRPr="00303DBE">
        <w:t>As fiend and bird in war engaged,</w:t>
      </w:r>
    </w:p>
    <w:p w14:paraId="0A08D157" w14:textId="77777777" w:rsidR="00303DBE" w:rsidRDefault="00BD6E04" w:rsidP="00303DBE">
      <w:pPr>
        <w:pStyle w:val="Poetry"/>
      </w:pPr>
      <w:r w:rsidRPr="00303DBE">
        <w:t xml:space="preserve">As if two winged mountains sped </w:t>
      </w:r>
    </w:p>
    <w:p w14:paraId="0AF5D6E0" w14:textId="275F31DE" w:rsidR="00BD6E04" w:rsidRPr="00303DBE" w:rsidRDefault="00BD6E04" w:rsidP="00303DBE">
      <w:pPr>
        <w:pStyle w:val="Poetry"/>
      </w:pPr>
      <w:r w:rsidRPr="00303DBE">
        <w:t>To dire encounter overhead.</w:t>
      </w:r>
    </w:p>
    <w:p w14:paraId="19F55F2E" w14:textId="77777777" w:rsidR="00303DBE" w:rsidRDefault="00BD6E04" w:rsidP="00303DBE">
      <w:pPr>
        <w:pStyle w:val="Poetry"/>
      </w:pPr>
      <w:r w:rsidRPr="00303DBE">
        <w:t xml:space="preserve">Keen pointed arrows thick and fast, </w:t>
      </w:r>
    </w:p>
    <w:p w14:paraId="1440FE48" w14:textId="0F53B938" w:rsidR="00BD6E04" w:rsidRPr="00303DBE" w:rsidRDefault="00BD6E04" w:rsidP="00303DBE">
      <w:pPr>
        <w:pStyle w:val="Poetry"/>
      </w:pPr>
      <w:r w:rsidRPr="00303DBE">
        <w:t>In never ceasing fury cast,</w:t>
      </w:r>
    </w:p>
    <w:p w14:paraId="45363EF8" w14:textId="77777777" w:rsidR="00303DBE" w:rsidRDefault="00BD6E04" w:rsidP="00303DBE">
      <w:pPr>
        <w:pStyle w:val="Poetry"/>
      </w:pPr>
      <w:r w:rsidRPr="00303DBE">
        <w:t xml:space="preserve">Rained hurtling on the vulture king </w:t>
      </w:r>
    </w:p>
    <w:p w14:paraId="0EB4614B" w14:textId="77777777" w:rsidR="00303DBE" w:rsidRDefault="00BD6E04" w:rsidP="00303DBE">
      <w:pPr>
        <w:pStyle w:val="Poetry"/>
      </w:pPr>
      <w:r w:rsidRPr="00303DBE">
        <w:t xml:space="preserve">And smote him on the breast and wing. </w:t>
      </w:r>
    </w:p>
    <w:p w14:paraId="1C67DEC2" w14:textId="4D1A8D87" w:rsidR="00BD6E04" w:rsidRPr="00303DBE" w:rsidRDefault="00BD6E04" w:rsidP="00303DBE">
      <w:pPr>
        <w:pStyle w:val="Poetry"/>
      </w:pPr>
      <w:r w:rsidRPr="00303DBE">
        <w:t>But still that noblest bird sustained</w:t>
      </w:r>
    </w:p>
    <w:p w14:paraId="15C0AF01" w14:textId="77777777" w:rsidR="00303DBE" w:rsidRDefault="00BD6E04" w:rsidP="00303DBE">
      <w:pPr>
        <w:pStyle w:val="Poetry"/>
      </w:pPr>
      <w:r w:rsidRPr="00303DBE">
        <w:t xml:space="preserve">The cloud of shafts which Ravan rained, </w:t>
      </w:r>
    </w:p>
    <w:p w14:paraId="3ED7B6C7" w14:textId="77777777" w:rsidR="00303DBE" w:rsidRDefault="00BD6E04" w:rsidP="00303DBE">
      <w:pPr>
        <w:pStyle w:val="Poetry"/>
      </w:pPr>
      <w:r w:rsidRPr="00303DBE">
        <w:t xml:space="preserve">And with strong beak and talons bent </w:t>
      </w:r>
    </w:p>
    <w:p w14:paraId="57D980B5" w14:textId="1C067589" w:rsidR="00BD6E04" w:rsidRPr="00303DBE" w:rsidRDefault="00BD6E04" w:rsidP="00303DBE">
      <w:pPr>
        <w:pStyle w:val="Poetry"/>
      </w:pPr>
      <w:r w:rsidRPr="00303DBE">
        <w:t>The body of his foeman rent.</w:t>
      </w:r>
    </w:p>
    <w:p w14:paraId="2F1EAB52" w14:textId="77777777" w:rsidR="00303DBE" w:rsidRDefault="00BD6E04" w:rsidP="00303DBE">
      <w:pPr>
        <w:pStyle w:val="Poetry"/>
      </w:pPr>
      <w:r w:rsidRPr="00303DBE">
        <w:t xml:space="preserve">Then wild with rage the ten-necked king </w:t>
      </w:r>
    </w:p>
    <w:p w14:paraId="66B4ED31" w14:textId="77777777" w:rsidR="00303DBE" w:rsidRDefault="00BD6E04" w:rsidP="00303DBE">
      <w:pPr>
        <w:pStyle w:val="Poetry"/>
      </w:pPr>
      <w:r w:rsidRPr="00303DBE">
        <w:t xml:space="preserve">Laid ten swift arrows on his string,— </w:t>
      </w:r>
    </w:p>
    <w:p w14:paraId="4E2B7D7D" w14:textId="469F4207" w:rsidR="00BD6E04" w:rsidRPr="00303DBE" w:rsidRDefault="00BD6E04" w:rsidP="00303DBE">
      <w:pPr>
        <w:pStyle w:val="Poetry"/>
      </w:pPr>
      <w:r w:rsidRPr="00303DBE">
        <w:t>Dread as the staff of Death were they,</w:t>
      </w:r>
    </w:p>
    <w:p w14:paraId="757A072A" w14:textId="77777777" w:rsidR="00BD6E04" w:rsidRPr="00303DBE" w:rsidRDefault="00BD6E04" w:rsidP="00303DBE">
      <w:pPr>
        <w:pStyle w:val="Poetry"/>
      </w:pPr>
      <w:r w:rsidRPr="00303DBE">
        <w:t>So terrible and keen to slay.</w:t>
      </w:r>
    </w:p>
    <w:p w14:paraId="7FA7CF1E" w14:textId="77777777" w:rsidR="00303DBE" w:rsidRDefault="00BD6E04" w:rsidP="00303DBE">
      <w:pPr>
        <w:pStyle w:val="Poetry"/>
      </w:pPr>
      <w:r w:rsidRPr="00303DBE">
        <w:t xml:space="preserve">Straight to his ear the string he drew, </w:t>
      </w:r>
    </w:p>
    <w:p w14:paraId="1AF6C8E2" w14:textId="77777777" w:rsidR="00303DBE" w:rsidRDefault="00BD6E04" w:rsidP="00303DBE">
      <w:pPr>
        <w:pStyle w:val="Poetry"/>
      </w:pPr>
      <w:r w:rsidRPr="00303DBE">
        <w:t xml:space="preserve">Straight to the mark the arrows flew, </w:t>
      </w:r>
    </w:p>
    <w:p w14:paraId="5A3A9E40" w14:textId="63C1C02F" w:rsidR="00BD6E04" w:rsidRPr="00303DBE" w:rsidRDefault="00BD6E04" w:rsidP="00303DBE">
      <w:pPr>
        <w:pStyle w:val="Poetry"/>
      </w:pPr>
      <w:r w:rsidRPr="00303DBE">
        <w:t>And pierced by every iron head</w:t>
      </w:r>
    </w:p>
    <w:p w14:paraId="79D9561E" w14:textId="77777777" w:rsidR="00303DBE" w:rsidRDefault="00BD6E04" w:rsidP="00303DBE">
      <w:pPr>
        <w:pStyle w:val="Poetry"/>
      </w:pPr>
      <w:r w:rsidRPr="00303DBE">
        <w:t xml:space="preserve">The vulture’s mangled body bled. </w:t>
      </w:r>
    </w:p>
    <w:p w14:paraId="4FDEE8DB" w14:textId="77777777" w:rsidR="00303DBE" w:rsidRDefault="00BD6E04" w:rsidP="00303DBE">
      <w:pPr>
        <w:pStyle w:val="Poetry"/>
      </w:pPr>
      <w:r w:rsidRPr="00303DBE">
        <w:t xml:space="preserve">One glance upon the car he bent </w:t>
      </w:r>
    </w:p>
    <w:p w14:paraId="15D5D512" w14:textId="21C9A580" w:rsidR="00BD6E04" w:rsidRPr="00303DBE" w:rsidRDefault="00BD6E04" w:rsidP="00303DBE">
      <w:pPr>
        <w:pStyle w:val="Poetry"/>
      </w:pPr>
      <w:r w:rsidRPr="00303DBE">
        <w:t>Where Sita wept with shrill lament,</w:t>
      </w:r>
    </w:p>
    <w:p w14:paraId="20618D3D" w14:textId="77777777" w:rsidR="00303DBE" w:rsidRDefault="00BD6E04" w:rsidP="00303DBE">
      <w:pPr>
        <w:pStyle w:val="Poetry"/>
      </w:pPr>
      <w:r w:rsidRPr="00303DBE">
        <w:lastRenderedPageBreak/>
        <w:t xml:space="preserve">Then heedless of his wounds and pain </w:t>
      </w:r>
    </w:p>
    <w:p w14:paraId="475BC285" w14:textId="3597ECBB" w:rsidR="00BD6E04" w:rsidRPr="00303DBE" w:rsidRDefault="00BD6E04" w:rsidP="00303DBE">
      <w:pPr>
        <w:pStyle w:val="Poetry"/>
      </w:pPr>
      <w:r w:rsidRPr="00303DBE">
        <w:t>Rushed at the giant king again.</w:t>
      </w:r>
    </w:p>
    <w:p w14:paraId="57D6CA8C" w14:textId="77777777" w:rsidR="00303DBE" w:rsidRDefault="00BD6E04" w:rsidP="00303DBE">
      <w:pPr>
        <w:pStyle w:val="Poetry"/>
      </w:pPr>
      <w:r w:rsidRPr="00303DBE">
        <w:t xml:space="preserve">Then the brave vulture with the stroke </w:t>
      </w:r>
    </w:p>
    <w:p w14:paraId="26423DE3" w14:textId="597425B1" w:rsidR="00BD6E04" w:rsidRPr="00303DBE" w:rsidRDefault="00BD6E04" w:rsidP="00303DBE">
      <w:pPr>
        <w:pStyle w:val="Poetry"/>
      </w:pPr>
      <w:r w:rsidRPr="00303DBE">
        <w:t>Of his resistless talons broke</w:t>
      </w:r>
    </w:p>
    <w:p w14:paraId="3B8DEFC3" w14:textId="77777777" w:rsidR="00303DBE" w:rsidRDefault="00BD6E04" w:rsidP="00303DBE">
      <w:pPr>
        <w:pStyle w:val="Poetry"/>
      </w:pPr>
      <w:r w:rsidRPr="00303DBE">
        <w:t xml:space="preserve">The giant’s shafts and bow whereon </w:t>
      </w:r>
    </w:p>
    <w:p w14:paraId="564CF193" w14:textId="66252F21" w:rsidR="00BD6E04" w:rsidRPr="00303DBE" w:rsidRDefault="00BD6E04" w:rsidP="00303DBE">
      <w:pPr>
        <w:pStyle w:val="Poetry"/>
      </w:pPr>
      <w:r w:rsidRPr="00303DBE">
        <w:t>The fairest pearls and jewels shone.</w:t>
      </w:r>
    </w:p>
    <w:p w14:paraId="1410809F" w14:textId="77777777" w:rsidR="00303DBE" w:rsidRDefault="00BD6E04" w:rsidP="00303DBE">
      <w:pPr>
        <w:pStyle w:val="Poetry"/>
      </w:pPr>
      <w:r w:rsidRPr="00303DBE">
        <w:t xml:space="preserve">The monster paused, by rage unmanned: </w:t>
      </w:r>
    </w:p>
    <w:p w14:paraId="524CA72B" w14:textId="77777777" w:rsidR="00303DBE" w:rsidRDefault="00BD6E04" w:rsidP="00303DBE">
      <w:pPr>
        <w:pStyle w:val="Poetry"/>
      </w:pPr>
      <w:r w:rsidRPr="00303DBE">
        <w:t xml:space="preserve">A second bow soon armed his hand, </w:t>
      </w:r>
    </w:p>
    <w:p w14:paraId="1E2FADDC" w14:textId="77777777" w:rsidR="00303DBE" w:rsidRDefault="00BD6E04" w:rsidP="00303DBE">
      <w:pPr>
        <w:pStyle w:val="Poetry"/>
      </w:pPr>
      <w:r w:rsidRPr="00303DBE">
        <w:t xml:space="preserve">Whence pointed arrows swift and true </w:t>
      </w:r>
    </w:p>
    <w:p w14:paraId="60DC7283" w14:textId="61B60020" w:rsidR="00BD6E04" w:rsidRPr="00303DBE" w:rsidRDefault="00BD6E04" w:rsidP="00303DBE">
      <w:pPr>
        <w:pStyle w:val="Poetry"/>
      </w:pPr>
      <w:r w:rsidRPr="00303DBE">
        <w:t>In hundreds, yea in thousands, flew.</w:t>
      </w:r>
    </w:p>
    <w:p w14:paraId="3BFDA610" w14:textId="77777777" w:rsidR="00303DBE" w:rsidRDefault="00BD6E04" w:rsidP="00303DBE">
      <w:pPr>
        <w:pStyle w:val="Poetry"/>
      </w:pPr>
      <w:r w:rsidRPr="00303DBE">
        <w:t xml:space="preserve">The monarch of the vultures, plied </w:t>
      </w:r>
    </w:p>
    <w:p w14:paraId="698B7F2D" w14:textId="77777777" w:rsidR="00303DBE" w:rsidRDefault="00BD6E04" w:rsidP="00303DBE">
      <w:pPr>
        <w:pStyle w:val="Poetry"/>
      </w:pPr>
      <w:r w:rsidRPr="00303DBE">
        <w:t xml:space="preserve">With ceaseless darts on every side, </w:t>
      </w:r>
    </w:p>
    <w:p w14:paraId="78D1F22A" w14:textId="77777777" w:rsidR="00303DBE" w:rsidRDefault="00BD6E04" w:rsidP="00303DBE">
      <w:pPr>
        <w:pStyle w:val="Poetry"/>
      </w:pPr>
      <w:r w:rsidRPr="00303DBE">
        <w:t xml:space="preserve">Showed like a bird that turns to rest </w:t>
      </w:r>
    </w:p>
    <w:p w14:paraId="35A1C59F" w14:textId="77777777" w:rsidR="00303DBE" w:rsidRDefault="00BD6E04" w:rsidP="00303DBE">
      <w:pPr>
        <w:pStyle w:val="Poetry"/>
      </w:pPr>
      <w:r w:rsidRPr="00303DBE">
        <w:t xml:space="preserve">Close covered by the branch-built nest. </w:t>
      </w:r>
    </w:p>
    <w:p w14:paraId="0421EAD4" w14:textId="2944208F" w:rsidR="00BD6E04" w:rsidRPr="00303DBE" w:rsidRDefault="00BD6E04" w:rsidP="00303DBE">
      <w:pPr>
        <w:pStyle w:val="Poetry"/>
      </w:pPr>
      <w:r w:rsidRPr="00303DBE">
        <w:t>He shook his pinions to repel</w:t>
      </w:r>
    </w:p>
    <w:p w14:paraId="243A7553" w14:textId="77777777" w:rsidR="00BD6E04" w:rsidRPr="00303DBE" w:rsidRDefault="00BD6E04" w:rsidP="00303DBE">
      <w:pPr>
        <w:pStyle w:val="Poetry"/>
      </w:pPr>
      <w:r w:rsidRPr="00303DBE">
        <w:t>The storm of arrows as it fell;</w:t>
      </w:r>
    </w:p>
    <w:p w14:paraId="6E5D0E55" w14:textId="77777777" w:rsidR="00303DBE" w:rsidRDefault="00BD6E04" w:rsidP="00303DBE">
      <w:pPr>
        <w:pStyle w:val="Poetry"/>
      </w:pPr>
      <w:r w:rsidRPr="00303DBE">
        <w:t xml:space="preserve">Then with his talons snapped in two </w:t>
      </w:r>
    </w:p>
    <w:p w14:paraId="0D85305A" w14:textId="77777777" w:rsidR="00303DBE" w:rsidRDefault="00BD6E04" w:rsidP="00303DBE">
      <w:pPr>
        <w:pStyle w:val="Poetry"/>
      </w:pPr>
      <w:r w:rsidRPr="00303DBE">
        <w:t xml:space="preserve">The mighty bow which Ravan drew. </w:t>
      </w:r>
    </w:p>
    <w:p w14:paraId="71B3AE5E" w14:textId="02FBB617" w:rsidR="00BD6E04" w:rsidRPr="00303DBE" w:rsidRDefault="00BD6E04" w:rsidP="00303DBE">
      <w:pPr>
        <w:pStyle w:val="Poetry"/>
      </w:pPr>
      <w:r w:rsidRPr="00303DBE">
        <w:t>Next with terrific wing he smote</w:t>
      </w:r>
    </w:p>
    <w:p w14:paraId="1535355A" w14:textId="77777777" w:rsidR="00BD6E04" w:rsidRPr="00303DBE" w:rsidRDefault="00BD6E04" w:rsidP="00303DBE">
      <w:pPr>
        <w:pStyle w:val="Poetry"/>
      </w:pPr>
      <w:r w:rsidRPr="00303DBE">
        <w:t>So fiercely on the giant’s coat,</w:t>
      </w:r>
    </w:p>
    <w:p w14:paraId="1BF29B8C" w14:textId="77777777" w:rsidR="00303DBE" w:rsidRDefault="00BD6E04" w:rsidP="00303DBE">
      <w:pPr>
        <w:pStyle w:val="Poetry"/>
      </w:pPr>
      <w:r w:rsidRPr="00303DBE">
        <w:t xml:space="preserve">The harness, glittering with the glow </w:t>
      </w:r>
    </w:p>
    <w:p w14:paraId="354C7212" w14:textId="499CB5AD" w:rsidR="00BD6E04" w:rsidRPr="00303DBE" w:rsidRDefault="00BD6E04" w:rsidP="00303DBE">
      <w:pPr>
        <w:pStyle w:val="Poetry"/>
      </w:pPr>
      <w:r w:rsidRPr="00303DBE">
        <w:t>Of fire, gave way beneath the blow.</w:t>
      </w:r>
    </w:p>
    <w:p w14:paraId="28A1A317" w14:textId="77777777" w:rsidR="00303DBE" w:rsidRDefault="00BD6E04" w:rsidP="00303DBE">
      <w:pPr>
        <w:pStyle w:val="Poetry"/>
      </w:pPr>
      <w:r w:rsidRPr="00303DBE">
        <w:t xml:space="preserve">With storm of murderous strokes he beat </w:t>
      </w:r>
    </w:p>
    <w:p w14:paraId="306BD62C" w14:textId="77777777" w:rsidR="00303DBE" w:rsidRDefault="00BD6E04" w:rsidP="00303DBE">
      <w:pPr>
        <w:pStyle w:val="Poetry"/>
      </w:pPr>
      <w:r w:rsidRPr="00303DBE">
        <w:t xml:space="preserve">The harnessed asses strong and fleet,— </w:t>
      </w:r>
    </w:p>
    <w:p w14:paraId="50C0F51B" w14:textId="5BFA67C5" w:rsidR="00BD6E04" w:rsidRPr="00303DBE" w:rsidRDefault="00BD6E04" w:rsidP="00303DBE">
      <w:pPr>
        <w:pStyle w:val="Poetry"/>
      </w:pPr>
      <w:r w:rsidRPr="00303DBE">
        <w:t>Each with a goblin’s monstrous face</w:t>
      </w:r>
    </w:p>
    <w:p w14:paraId="1BAC315E" w14:textId="77777777" w:rsidR="00303DBE" w:rsidRDefault="00BD6E04" w:rsidP="00303DBE">
      <w:pPr>
        <w:pStyle w:val="Poetry"/>
      </w:pPr>
      <w:r w:rsidRPr="00303DBE">
        <w:t xml:space="preserve">And plates of gold his neck to grace. </w:t>
      </w:r>
    </w:p>
    <w:p w14:paraId="58687A89" w14:textId="77777777" w:rsidR="00303DBE" w:rsidRDefault="00BD6E04" w:rsidP="00303DBE">
      <w:pPr>
        <w:pStyle w:val="Poetry"/>
      </w:pPr>
      <w:r w:rsidRPr="00303DBE">
        <w:t xml:space="preserve">Then on the car he turned his ire,— </w:t>
      </w:r>
    </w:p>
    <w:p w14:paraId="7E9024A6" w14:textId="77777777" w:rsidR="00303DBE" w:rsidRDefault="00BD6E04" w:rsidP="00303DBE">
      <w:pPr>
        <w:pStyle w:val="Poetry"/>
      </w:pPr>
      <w:r w:rsidRPr="00303DBE">
        <w:t xml:space="preserve">The will-moved car that shone like fire, </w:t>
      </w:r>
    </w:p>
    <w:p w14:paraId="3BBDBE2A" w14:textId="77777777" w:rsidR="00303DBE" w:rsidRDefault="00BD6E04" w:rsidP="00303DBE">
      <w:pPr>
        <w:pStyle w:val="Poetry"/>
      </w:pPr>
      <w:r w:rsidRPr="00303DBE">
        <w:t xml:space="preserve">And broke the glorious chariot, broke </w:t>
      </w:r>
    </w:p>
    <w:p w14:paraId="1587DB1D" w14:textId="7ADAECDC" w:rsidR="00BD6E04" w:rsidRPr="00303DBE" w:rsidRDefault="00BD6E04" w:rsidP="00303DBE">
      <w:pPr>
        <w:pStyle w:val="Poetry"/>
      </w:pPr>
      <w:r w:rsidRPr="00303DBE">
        <w:t>The golden steps and pole and yoke.</w:t>
      </w:r>
    </w:p>
    <w:p w14:paraId="0880E739" w14:textId="77777777" w:rsidR="00303DBE" w:rsidRDefault="00BD6E04" w:rsidP="00303DBE">
      <w:pPr>
        <w:pStyle w:val="Poetry"/>
      </w:pPr>
      <w:r w:rsidRPr="00303DBE">
        <w:t xml:space="preserve">The chouris and the silken shade </w:t>
      </w:r>
    </w:p>
    <w:p w14:paraId="492A4879" w14:textId="77777777" w:rsidR="00303DBE" w:rsidRDefault="00BD6E04" w:rsidP="00303DBE">
      <w:pPr>
        <w:pStyle w:val="Poetry"/>
      </w:pPr>
      <w:r w:rsidRPr="00303DBE">
        <w:t xml:space="preserve">Like the full moon to view displayed, </w:t>
      </w:r>
    </w:p>
    <w:p w14:paraId="17ED93E5" w14:textId="54332549" w:rsidR="00BD6E04" w:rsidRPr="00303DBE" w:rsidRDefault="00BD6E04" w:rsidP="00303DBE">
      <w:pPr>
        <w:pStyle w:val="Poetry"/>
      </w:pPr>
      <w:r w:rsidRPr="00303DBE">
        <w:t>Together with the guards who held</w:t>
      </w:r>
    </w:p>
    <w:p w14:paraId="6D9676F9" w14:textId="77777777" w:rsidR="00303DBE" w:rsidRDefault="00BD6E04" w:rsidP="00303DBE">
      <w:pPr>
        <w:pStyle w:val="Poetry"/>
      </w:pPr>
      <w:r w:rsidRPr="00303DBE">
        <w:t xml:space="preserve">Those emblems, to the ground he felled. </w:t>
      </w:r>
    </w:p>
    <w:p w14:paraId="104F800D" w14:textId="762B1375" w:rsidR="00BD6E04" w:rsidRPr="00303DBE" w:rsidRDefault="00BD6E04" w:rsidP="00303DBE">
      <w:pPr>
        <w:pStyle w:val="Poetry"/>
      </w:pPr>
      <w:r w:rsidRPr="00303DBE">
        <w:lastRenderedPageBreak/>
        <w:t>The royal vulture hovered o’er</w:t>
      </w:r>
    </w:p>
    <w:p w14:paraId="1B240275" w14:textId="77777777" w:rsidR="00303DBE" w:rsidRDefault="00BD6E04" w:rsidP="00303DBE">
      <w:pPr>
        <w:pStyle w:val="Poetry"/>
      </w:pPr>
      <w:r w:rsidRPr="00303DBE">
        <w:t xml:space="preserve">The driver’s head, and pierced and tore </w:t>
      </w:r>
    </w:p>
    <w:p w14:paraId="596F5926" w14:textId="77777777" w:rsidR="00303DBE" w:rsidRDefault="00BD6E04" w:rsidP="00303DBE">
      <w:pPr>
        <w:pStyle w:val="Poetry"/>
      </w:pPr>
      <w:r w:rsidRPr="00303DBE">
        <w:t xml:space="preserve">With his strong beak and dreaded claws </w:t>
      </w:r>
    </w:p>
    <w:p w14:paraId="08CDA747" w14:textId="77777777" w:rsidR="00303DBE" w:rsidRDefault="00BD6E04" w:rsidP="00303DBE">
      <w:pPr>
        <w:pStyle w:val="Poetry"/>
      </w:pPr>
      <w:r w:rsidRPr="00303DBE">
        <w:t xml:space="preserve">His mangled brow and cheek and jaws. </w:t>
      </w:r>
    </w:p>
    <w:p w14:paraId="3F1C8FCD" w14:textId="77777777" w:rsidR="00303DBE" w:rsidRDefault="00BD6E04" w:rsidP="00303DBE">
      <w:pPr>
        <w:pStyle w:val="Poetry"/>
      </w:pPr>
      <w:r w:rsidRPr="00303DBE">
        <w:t xml:space="preserve">With broken car and sundered bow, </w:t>
      </w:r>
    </w:p>
    <w:p w14:paraId="54F02D9E" w14:textId="5496FAB3" w:rsidR="00BD6E04" w:rsidRPr="00303DBE" w:rsidRDefault="00BD6E04" w:rsidP="00303DBE">
      <w:pPr>
        <w:pStyle w:val="Poetry"/>
      </w:pPr>
      <w:r w:rsidRPr="00303DBE">
        <w:t>His charioteer and team laid low,</w:t>
      </w:r>
    </w:p>
    <w:p w14:paraId="44A98A78" w14:textId="77777777" w:rsidR="00303DBE" w:rsidRDefault="00BD6E04" w:rsidP="00303DBE">
      <w:pPr>
        <w:pStyle w:val="Poetry"/>
      </w:pPr>
      <w:r w:rsidRPr="00303DBE">
        <w:t xml:space="preserve">One arm about the lady wound, </w:t>
      </w:r>
    </w:p>
    <w:p w14:paraId="12615556" w14:textId="77777777" w:rsidR="00303DBE" w:rsidRDefault="00BD6E04" w:rsidP="00303DBE">
      <w:pPr>
        <w:pStyle w:val="Poetry"/>
      </w:pPr>
      <w:r w:rsidRPr="00303DBE">
        <w:t xml:space="preserve">Sprang the fierce giant to the ground. </w:t>
      </w:r>
    </w:p>
    <w:p w14:paraId="1D12D766" w14:textId="3731F3C3" w:rsidR="00BD6E04" w:rsidRPr="00303DBE" w:rsidRDefault="00BD6E04" w:rsidP="00303DBE">
      <w:pPr>
        <w:pStyle w:val="Poetry"/>
      </w:pPr>
      <w:r w:rsidRPr="00303DBE">
        <w:t>Spectators of the combat, all</w:t>
      </w:r>
    </w:p>
    <w:p w14:paraId="76576ED4" w14:textId="77777777" w:rsidR="00303DBE" w:rsidRDefault="00BD6E04" w:rsidP="00303DBE">
      <w:pPr>
        <w:pStyle w:val="Poetry"/>
      </w:pPr>
      <w:r w:rsidRPr="00303DBE">
        <w:t xml:space="preserve">The spirits viewed the monster’s fall: </w:t>
      </w:r>
    </w:p>
    <w:p w14:paraId="76DE2517" w14:textId="3B138162" w:rsidR="00BD6E04" w:rsidRPr="00303DBE" w:rsidRDefault="00BD6E04" w:rsidP="00303DBE">
      <w:pPr>
        <w:pStyle w:val="Poetry"/>
      </w:pPr>
      <w:r w:rsidRPr="00303DBE">
        <w:t>Lauding the vulture every one</w:t>
      </w:r>
    </w:p>
    <w:p w14:paraId="2932BC81" w14:textId="77777777" w:rsidR="00303DBE" w:rsidRDefault="00BD6E04" w:rsidP="00303DBE">
      <w:pPr>
        <w:pStyle w:val="Poetry"/>
      </w:pPr>
      <w:r w:rsidRPr="00303DBE">
        <w:t xml:space="preserve">Cried with glad voice, Well done! well done! </w:t>
      </w:r>
    </w:p>
    <w:p w14:paraId="4341D6AC" w14:textId="1343C03E" w:rsidR="00BD6E04" w:rsidRPr="00303DBE" w:rsidRDefault="00BD6E04" w:rsidP="00303DBE">
      <w:pPr>
        <w:pStyle w:val="Poetry"/>
      </w:pPr>
      <w:r w:rsidRPr="00303DBE">
        <w:t>But weak with length of days, at last</w:t>
      </w:r>
    </w:p>
    <w:p w14:paraId="4971750F" w14:textId="77777777" w:rsidR="00303DBE" w:rsidRDefault="00BD6E04" w:rsidP="00303DBE">
      <w:pPr>
        <w:pStyle w:val="Poetry"/>
      </w:pPr>
      <w:r w:rsidRPr="00303DBE">
        <w:t xml:space="preserve">The vulture’s strength was failing fast. </w:t>
      </w:r>
    </w:p>
    <w:p w14:paraId="4FD54CF0" w14:textId="1A765A43" w:rsidR="00BD6E04" w:rsidRPr="00303DBE" w:rsidRDefault="00BD6E04" w:rsidP="00303DBE">
      <w:pPr>
        <w:pStyle w:val="Poetry"/>
      </w:pPr>
      <w:r w:rsidRPr="00303DBE">
        <w:t>The fiend again assayed to bear</w:t>
      </w:r>
    </w:p>
    <w:p w14:paraId="68A29951" w14:textId="77777777" w:rsidR="00303DBE" w:rsidRDefault="00BD6E04" w:rsidP="00303DBE">
      <w:pPr>
        <w:pStyle w:val="Poetry"/>
      </w:pPr>
      <w:r w:rsidRPr="00303DBE">
        <w:t xml:space="preserve">The lady through the fields of air. </w:t>
      </w:r>
    </w:p>
    <w:p w14:paraId="44F585D4" w14:textId="20A4AD8C" w:rsidR="00BD6E04" w:rsidRPr="00303DBE" w:rsidRDefault="00BD6E04" w:rsidP="00303DBE">
      <w:pPr>
        <w:pStyle w:val="Poetry"/>
      </w:pPr>
      <w:r w:rsidRPr="00303DBE">
        <w:t>But when the vulture saw him rise</w:t>
      </w:r>
    </w:p>
    <w:p w14:paraId="04889329" w14:textId="77777777" w:rsidR="00303DBE" w:rsidRDefault="00BD6E04" w:rsidP="00303DBE">
      <w:pPr>
        <w:pStyle w:val="Poetry"/>
      </w:pPr>
      <w:r w:rsidRPr="00303DBE">
        <w:t xml:space="preserve">Triumphant with his trembling prize, </w:t>
      </w:r>
    </w:p>
    <w:p w14:paraId="4E024E78" w14:textId="77777777" w:rsidR="00303DBE" w:rsidRDefault="00BD6E04" w:rsidP="00303DBE">
      <w:pPr>
        <w:pStyle w:val="Poetry"/>
      </w:pPr>
      <w:r w:rsidRPr="00303DBE">
        <w:t xml:space="preserve">Bearing the sword that still was left </w:t>
      </w:r>
    </w:p>
    <w:p w14:paraId="09E6998E" w14:textId="4989212B" w:rsidR="00BD6E04" w:rsidRPr="00303DBE" w:rsidRDefault="00BD6E04" w:rsidP="00303DBE">
      <w:pPr>
        <w:pStyle w:val="Poetry"/>
      </w:pPr>
      <w:r w:rsidRPr="00303DBE">
        <w:t>When other arms were lost or cleft,</w:t>
      </w:r>
    </w:p>
    <w:p w14:paraId="6E9D8A84" w14:textId="77777777" w:rsidR="00BD6E04" w:rsidRPr="00303DBE" w:rsidRDefault="00BD6E04" w:rsidP="00303DBE">
      <w:pPr>
        <w:pStyle w:val="Poetry"/>
      </w:pPr>
      <w:r w:rsidRPr="00303DBE">
        <w:t>Once more, impatient of repose,</w:t>
      </w:r>
    </w:p>
    <w:p w14:paraId="66BAEF01" w14:textId="77777777" w:rsidR="00303DBE" w:rsidRDefault="00BD6E04" w:rsidP="00303DBE">
      <w:pPr>
        <w:pStyle w:val="Poetry"/>
      </w:pPr>
      <w:r w:rsidRPr="00303DBE">
        <w:t xml:space="preserve">Swift from the earth her champion rose, </w:t>
      </w:r>
    </w:p>
    <w:p w14:paraId="5B172BC4" w14:textId="77777777" w:rsidR="00303DBE" w:rsidRDefault="00BD6E04" w:rsidP="00303DBE">
      <w:pPr>
        <w:pStyle w:val="Poetry"/>
      </w:pPr>
      <w:r w:rsidRPr="00303DBE">
        <w:t xml:space="preserve">Hung in the way the fiend would take, </w:t>
      </w:r>
    </w:p>
    <w:p w14:paraId="7412A0EC" w14:textId="77777777" w:rsidR="00303DBE" w:rsidRDefault="00BD6E04" w:rsidP="00303DBE">
      <w:pPr>
        <w:pStyle w:val="Poetry"/>
      </w:pPr>
      <w:r w:rsidRPr="00303DBE">
        <w:t xml:space="preserve">And thus addressing Ravan spake: </w:t>
      </w:r>
    </w:p>
    <w:p w14:paraId="6AD4C301" w14:textId="77777777" w:rsidR="00303DBE" w:rsidRDefault="00BD6E04" w:rsidP="00303DBE">
      <w:pPr>
        <w:pStyle w:val="Poetry"/>
      </w:pPr>
      <w:r w:rsidRPr="00303DBE">
        <w:t xml:space="preserve">“Thou, King of giants, rash and blind, </w:t>
      </w:r>
    </w:p>
    <w:p w14:paraId="2CD7D10E" w14:textId="09B4740D" w:rsidR="00BD6E04" w:rsidRPr="00303DBE" w:rsidRDefault="00BD6E04" w:rsidP="00303DBE">
      <w:pPr>
        <w:pStyle w:val="Poetry"/>
      </w:pPr>
      <w:r w:rsidRPr="00303DBE">
        <w:t>Wilt be the ruin of thy kind,</w:t>
      </w:r>
    </w:p>
    <w:p w14:paraId="6E7BDD86" w14:textId="77777777" w:rsidR="00BD6E04" w:rsidRPr="00303DBE" w:rsidRDefault="00BD6E04" w:rsidP="00303DBE">
      <w:pPr>
        <w:pStyle w:val="Poetry"/>
      </w:pPr>
      <w:r w:rsidRPr="00303DBE">
        <w:t>Stealing the wife of Rama, him</w:t>
      </w:r>
    </w:p>
    <w:p w14:paraId="50D44090" w14:textId="77777777" w:rsidR="00303DBE" w:rsidRDefault="00BD6E04" w:rsidP="00303DBE">
      <w:pPr>
        <w:pStyle w:val="Poetry"/>
      </w:pPr>
      <w:r w:rsidRPr="00303DBE">
        <w:t xml:space="preserve">With lightning scars on chest and limb. </w:t>
      </w:r>
    </w:p>
    <w:p w14:paraId="20EE5CE9" w14:textId="7F49E49C" w:rsidR="00BD6E04" w:rsidRPr="00303DBE" w:rsidRDefault="00BD6E04" w:rsidP="00303DBE">
      <w:pPr>
        <w:pStyle w:val="Poetry"/>
      </w:pPr>
      <w:r w:rsidRPr="00303DBE">
        <w:t>A mighty host obeys his will</w:t>
      </w:r>
    </w:p>
    <w:p w14:paraId="7D86D78F" w14:textId="77777777" w:rsidR="00303DBE" w:rsidRDefault="00BD6E04" w:rsidP="00303DBE">
      <w:pPr>
        <w:pStyle w:val="Poetry"/>
      </w:pPr>
      <w:r w:rsidRPr="00303DBE">
        <w:t xml:space="preserve">And troops of slaves his palace fill; </w:t>
      </w:r>
    </w:p>
    <w:p w14:paraId="182EE728" w14:textId="77777777" w:rsidR="00303DBE" w:rsidRDefault="00BD6E04" w:rsidP="00303DBE">
      <w:pPr>
        <w:pStyle w:val="Poetry"/>
      </w:pPr>
      <w:r w:rsidRPr="00303DBE">
        <w:t xml:space="preserve">His lords of state are wise and true, </w:t>
      </w:r>
    </w:p>
    <w:p w14:paraId="736F1A9A" w14:textId="39088DA6" w:rsidR="00BD6E04" w:rsidRPr="00303DBE" w:rsidRDefault="00BD6E04" w:rsidP="00303DBE">
      <w:pPr>
        <w:pStyle w:val="Poetry"/>
      </w:pPr>
      <w:r w:rsidRPr="00303DBE">
        <w:t>Kinsmen has he and retinue.</w:t>
      </w:r>
    </w:p>
    <w:p w14:paraId="31CC976B" w14:textId="77777777" w:rsidR="00303DBE" w:rsidRDefault="00BD6E04" w:rsidP="00303DBE">
      <w:pPr>
        <w:pStyle w:val="Poetry"/>
      </w:pPr>
      <w:r w:rsidRPr="00303DBE">
        <w:t xml:space="preserve">As thirsty travellers drain the cup, </w:t>
      </w:r>
    </w:p>
    <w:p w14:paraId="085C7C7C" w14:textId="5A66B8CE" w:rsidR="00BD6E04" w:rsidRPr="00303DBE" w:rsidRDefault="00BD6E04" w:rsidP="00303DBE">
      <w:pPr>
        <w:pStyle w:val="Poetry"/>
      </w:pPr>
      <w:r w:rsidRPr="00303DBE">
        <w:t>Thou drinkest deadly poison up.</w:t>
      </w:r>
    </w:p>
    <w:p w14:paraId="0D1617DE" w14:textId="77777777" w:rsidR="00303DBE" w:rsidRDefault="00BD6E04" w:rsidP="00303DBE">
      <w:pPr>
        <w:pStyle w:val="Poetry"/>
      </w:pPr>
      <w:r w:rsidRPr="00303DBE">
        <w:lastRenderedPageBreak/>
        <w:t xml:space="preserve">The rash and careless fool who heeds </w:t>
      </w:r>
    </w:p>
    <w:p w14:paraId="5F20624F" w14:textId="10D9C2E2" w:rsidR="00BD6E04" w:rsidRPr="00303DBE" w:rsidRDefault="00BD6E04" w:rsidP="00303DBE">
      <w:pPr>
        <w:pStyle w:val="Poetry"/>
      </w:pPr>
      <w:r w:rsidRPr="00303DBE">
        <w:t>No coming fruit of guilty deeds,</w:t>
      </w:r>
    </w:p>
    <w:p w14:paraId="7868528D" w14:textId="77777777" w:rsidR="00BD6E04" w:rsidRPr="00303DBE" w:rsidRDefault="00BD6E04" w:rsidP="00303DBE">
      <w:pPr>
        <w:pStyle w:val="Poetry"/>
      </w:pPr>
      <w:r w:rsidRPr="00303DBE">
        <w:t>A few short years of life shall see,</w:t>
      </w:r>
    </w:p>
    <w:p w14:paraId="0F37BE26" w14:textId="77777777" w:rsidR="00303DBE" w:rsidRDefault="00BD6E04" w:rsidP="00303DBE">
      <w:pPr>
        <w:pStyle w:val="Poetry"/>
      </w:pPr>
      <w:r w:rsidRPr="00303DBE">
        <w:t xml:space="preserve">And perish doomed to death like thee. </w:t>
      </w:r>
    </w:p>
    <w:p w14:paraId="5533F3F7" w14:textId="239E693B" w:rsidR="00BD6E04" w:rsidRPr="00303DBE" w:rsidRDefault="00BD6E04" w:rsidP="00303DBE">
      <w:pPr>
        <w:pStyle w:val="Poetry"/>
      </w:pPr>
      <w:r w:rsidRPr="00303DBE">
        <w:t>Say whither wilt thou fly to loose</w:t>
      </w:r>
    </w:p>
    <w:p w14:paraId="0986470B" w14:textId="77777777" w:rsidR="00303DBE" w:rsidRDefault="00BD6E04" w:rsidP="00303DBE">
      <w:pPr>
        <w:pStyle w:val="Poetry"/>
      </w:pPr>
      <w:r w:rsidRPr="00303DBE">
        <w:t xml:space="preserve">Thy neck from Death’s entangling noose, </w:t>
      </w:r>
    </w:p>
    <w:p w14:paraId="29918308" w14:textId="77777777" w:rsidR="00303DBE" w:rsidRDefault="00BD6E04" w:rsidP="00303DBE">
      <w:pPr>
        <w:pStyle w:val="Poetry"/>
      </w:pPr>
      <w:r w:rsidRPr="00303DBE">
        <w:t xml:space="preserve">Caught like the fish that finds too late </w:t>
      </w:r>
    </w:p>
    <w:p w14:paraId="50A70337" w14:textId="77777777" w:rsidR="00303DBE" w:rsidRDefault="00BD6E04" w:rsidP="00303DBE">
      <w:pPr>
        <w:pStyle w:val="Poetry"/>
      </w:pPr>
      <w:r w:rsidRPr="00303DBE">
        <w:t xml:space="preserve">The hook beneath the treacherous bait? </w:t>
      </w:r>
    </w:p>
    <w:p w14:paraId="4523379A" w14:textId="4E5C9403" w:rsidR="00BD6E04" w:rsidRPr="00303DBE" w:rsidRDefault="00BD6E04" w:rsidP="00303DBE">
      <w:pPr>
        <w:pStyle w:val="Poetry"/>
      </w:pPr>
      <w:r w:rsidRPr="00303DBE">
        <w:t>Never, O King—of this be sure—</w:t>
      </w:r>
    </w:p>
    <w:p w14:paraId="73BCDBBF" w14:textId="77777777" w:rsidR="00303DBE" w:rsidRDefault="00BD6E04" w:rsidP="00303DBE">
      <w:pPr>
        <w:pStyle w:val="Poetry"/>
      </w:pPr>
      <w:r w:rsidRPr="00303DBE">
        <w:t xml:space="preserve">Will Raghu’s fiery sons endure, </w:t>
      </w:r>
    </w:p>
    <w:p w14:paraId="584EEE8D" w14:textId="77777777" w:rsidR="00303DBE" w:rsidRDefault="00BD6E04" w:rsidP="00303DBE">
      <w:pPr>
        <w:pStyle w:val="Poetry"/>
      </w:pPr>
      <w:r w:rsidRPr="00303DBE">
        <w:t xml:space="preserve">Terrific in their vengeful rage, </w:t>
      </w:r>
    </w:p>
    <w:p w14:paraId="7318E5DC" w14:textId="2F472B25" w:rsidR="00BD6E04" w:rsidRPr="00303DBE" w:rsidRDefault="00BD6E04" w:rsidP="00303DBE">
      <w:pPr>
        <w:pStyle w:val="Poetry"/>
      </w:pPr>
      <w:r w:rsidRPr="00303DBE">
        <w:t>This insult to their hermitage.</w:t>
      </w:r>
    </w:p>
    <w:p w14:paraId="2FFC1D1D" w14:textId="77777777" w:rsidR="00303DBE" w:rsidRDefault="00BD6E04" w:rsidP="00303DBE">
      <w:pPr>
        <w:pStyle w:val="Poetry"/>
      </w:pPr>
      <w:r w:rsidRPr="00303DBE">
        <w:t xml:space="preserve">Thy guilty hands this day have done </w:t>
      </w:r>
    </w:p>
    <w:p w14:paraId="6E5BCC78" w14:textId="77777777" w:rsidR="00303DBE" w:rsidRDefault="00BD6E04" w:rsidP="00303DBE">
      <w:pPr>
        <w:pStyle w:val="Poetry"/>
      </w:pPr>
      <w:r w:rsidRPr="00303DBE">
        <w:t xml:space="preserve">A deed which all reprove and shun, </w:t>
      </w:r>
    </w:p>
    <w:p w14:paraId="1D371DBD" w14:textId="75F5B633" w:rsidR="00BD6E04" w:rsidRPr="00303DBE" w:rsidRDefault="00BD6E04" w:rsidP="00303DBE">
      <w:pPr>
        <w:pStyle w:val="Poetry"/>
      </w:pPr>
      <w:r w:rsidRPr="00303DBE">
        <w:t>Unworthly of a noble chief,</w:t>
      </w:r>
    </w:p>
    <w:p w14:paraId="2AEE266E" w14:textId="77777777" w:rsidR="00303DBE" w:rsidRDefault="00BD6E04" w:rsidP="00303DBE">
      <w:pPr>
        <w:pStyle w:val="Poetry"/>
      </w:pPr>
      <w:r w:rsidRPr="00303DBE">
        <w:t>The pillage loved by coward thief.</w:t>
      </w:r>
    </w:p>
    <w:p w14:paraId="0F45B18A" w14:textId="77777777" w:rsidR="00303DBE" w:rsidRDefault="00BD6E04" w:rsidP="00303DBE">
      <w:pPr>
        <w:pStyle w:val="Poetry"/>
      </w:pPr>
      <w:r w:rsidRPr="00303DBE">
        <w:t xml:space="preserve">Stay, if thy heart allow thee, stay </w:t>
      </w:r>
    </w:p>
    <w:p w14:paraId="667C9607" w14:textId="30B79E6E" w:rsidR="00BD6E04" w:rsidRPr="00303DBE" w:rsidRDefault="00BD6E04" w:rsidP="00303DBE">
      <w:pPr>
        <w:pStyle w:val="Poetry"/>
      </w:pPr>
      <w:r w:rsidRPr="00303DBE">
        <w:t>And meet me in the deadly fray.</w:t>
      </w:r>
    </w:p>
    <w:p w14:paraId="6A7FAECF" w14:textId="77777777" w:rsidR="00303DBE" w:rsidRDefault="00BD6E04" w:rsidP="00303DBE">
      <w:pPr>
        <w:pStyle w:val="Poetry"/>
      </w:pPr>
      <w:r w:rsidRPr="00303DBE">
        <w:t xml:space="preserve">Soon shall thou stain the earth with gore, </w:t>
      </w:r>
    </w:p>
    <w:p w14:paraId="5494777D" w14:textId="7FB8AADC" w:rsidR="00BD6E04" w:rsidRPr="00303DBE" w:rsidRDefault="00BD6E04" w:rsidP="00303DBE">
      <w:pPr>
        <w:pStyle w:val="Poetry"/>
      </w:pPr>
      <w:r w:rsidRPr="00303DBE">
        <w:t>And fall as Khara fell before.</w:t>
      </w:r>
    </w:p>
    <w:p w14:paraId="32DEDA83" w14:textId="77777777" w:rsidR="00303DBE" w:rsidRDefault="00BD6E04" w:rsidP="00303DBE">
      <w:pPr>
        <w:pStyle w:val="Poetry"/>
      </w:pPr>
      <w:r w:rsidRPr="00303DBE">
        <w:t xml:space="preserve">The fruits of former deeds o’erpower </w:t>
      </w:r>
    </w:p>
    <w:p w14:paraId="5EB8D44B" w14:textId="3F6222D3" w:rsidR="00BD6E04" w:rsidRPr="00303DBE" w:rsidRDefault="00BD6E04" w:rsidP="00303DBE">
      <w:pPr>
        <w:pStyle w:val="Poetry"/>
      </w:pPr>
      <w:r w:rsidRPr="00303DBE">
        <w:t>The sinner in his dying hour:</w:t>
      </w:r>
    </w:p>
    <w:p w14:paraId="619F1A1A" w14:textId="77777777" w:rsidR="00303DBE" w:rsidRDefault="00BD6E04" w:rsidP="00303DBE">
      <w:pPr>
        <w:pStyle w:val="Poetry"/>
      </w:pPr>
      <w:r w:rsidRPr="00303DBE">
        <w:t xml:space="preserve">And such a fate on thee, O King, </w:t>
      </w:r>
    </w:p>
    <w:p w14:paraId="72E8DE0B" w14:textId="77777777" w:rsidR="00303DBE" w:rsidRDefault="00BD6E04" w:rsidP="00303DBE">
      <w:pPr>
        <w:pStyle w:val="Poetry"/>
      </w:pPr>
      <w:r w:rsidRPr="00303DBE">
        <w:t xml:space="preserve">Thy tyranny and madness bring. </w:t>
      </w:r>
    </w:p>
    <w:p w14:paraId="73B531EF" w14:textId="2FB94DC2" w:rsidR="00BD6E04" w:rsidRPr="00303DBE" w:rsidRDefault="00BD6E04" w:rsidP="00303DBE">
      <w:pPr>
        <w:pStyle w:val="Poetry"/>
      </w:pPr>
      <w:r w:rsidRPr="00303DBE">
        <w:t>Not e’en the Self-existent Lord,</w:t>
      </w:r>
    </w:p>
    <w:p w14:paraId="63BE4726" w14:textId="77777777" w:rsidR="00303DBE" w:rsidRDefault="00BD6E04" w:rsidP="00303DBE">
      <w:pPr>
        <w:pStyle w:val="Poetry"/>
      </w:pPr>
      <w:r w:rsidRPr="00303DBE">
        <w:t xml:space="preserve">Who reigns by all the worlds adored, </w:t>
      </w:r>
    </w:p>
    <w:p w14:paraId="7AAFEBEC" w14:textId="77777777" w:rsidR="00303DBE" w:rsidRDefault="00BD6E04" w:rsidP="00303DBE">
      <w:pPr>
        <w:pStyle w:val="Poetry"/>
      </w:pPr>
      <w:r w:rsidRPr="00303DBE">
        <w:t xml:space="preserve">Would dare attempt a guilty deed </w:t>
      </w:r>
    </w:p>
    <w:p w14:paraId="0949A539" w14:textId="15BC7A63" w:rsidR="00BD6E04" w:rsidRPr="00303DBE" w:rsidRDefault="00BD6E04" w:rsidP="00303DBE">
      <w:pPr>
        <w:pStyle w:val="Poetry"/>
      </w:pPr>
      <w:r w:rsidRPr="00303DBE">
        <w:t>Which the dire fruits of crime succeed.”</w:t>
      </w:r>
    </w:p>
    <w:p w14:paraId="31BC45B2" w14:textId="77777777" w:rsidR="00303DBE" w:rsidRDefault="00303DBE" w:rsidP="00303DBE">
      <w:pPr>
        <w:pStyle w:val="Poetry"/>
      </w:pPr>
    </w:p>
    <w:p w14:paraId="5896D5E9" w14:textId="77777777" w:rsidR="00303DBE" w:rsidRDefault="00BD6E04" w:rsidP="00303DBE">
      <w:pPr>
        <w:pStyle w:val="Poetry"/>
      </w:pPr>
      <w:r w:rsidRPr="00303DBE">
        <w:t xml:space="preserve">Thus brave Jaṭayus, best of birds, </w:t>
      </w:r>
    </w:p>
    <w:p w14:paraId="6A1716FF" w14:textId="77777777" w:rsidR="00303DBE" w:rsidRDefault="00BD6E04" w:rsidP="00303DBE">
      <w:pPr>
        <w:pStyle w:val="Poetry"/>
      </w:pPr>
      <w:r w:rsidRPr="00303DBE">
        <w:t xml:space="preserve">Addressed the fiend with moving words, </w:t>
      </w:r>
    </w:p>
    <w:p w14:paraId="695437DF" w14:textId="2D993871" w:rsidR="00BD6E04" w:rsidRPr="00303DBE" w:rsidRDefault="00BD6E04" w:rsidP="00303DBE">
      <w:pPr>
        <w:pStyle w:val="Poetry"/>
      </w:pPr>
      <w:r w:rsidRPr="00303DBE">
        <w:t>Then ready for the swift attack</w:t>
      </w:r>
    </w:p>
    <w:p w14:paraId="57131A52" w14:textId="77777777" w:rsidR="00303DBE" w:rsidRDefault="00BD6E04" w:rsidP="00303DBE">
      <w:pPr>
        <w:pStyle w:val="Poetry"/>
      </w:pPr>
      <w:r w:rsidRPr="00303DBE">
        <w:t xml:space="preserve">Swooped down upon the giant’s back. </w:t>
      </w:r>
    </w:p>
    <w:p w14:paraId="0F02D822" w14:textId="77777777" w:rsidR="00303DBE" w:rsidRDefault="00BD6E04" w:rsidP="00303DBE">
      <w:pPr>
        <w:pStyle w:val="Poetry"/>
      </w:pPr>
      <w:r w:rsidRPr="00303DBE">
        <w:t xml:space="preserve">Down to the bone the talons went; </w:t>
      </w:r>
    </w:p>
    <w:p w14:paraId="228F6A20" w14:textId="77777777" w:rsidR="00303DBE" w:rsidRDefault="00BD6E04" w:rsidP="00303DBE">
      <w:pPr>
        <w:pStyle w:val="Poetry"/>
      </w:pPr>
      <w:r w:rsidRPr="00303DBE">
        <w:lastRenderedPageBreak/>
        <w:t xml:space="preserve">With many a wound the flesh was rent: </w:t>
      </w:r>
    </w:p>
    <w:p w14:paraId="5EF060BE" w14:textId="7B2A586E" w:rsidR="00BD6E04" w:rsidRPr="00303DBE" w:rsidRDefault="00BD6E04" w:rsidP="00303DBE">
      <w:pPr>
        <w:pStyle w:val="Poetry"/>
      </w:pPr>
      <w:r w:rsidRPr="00303DBE">
        <w:t>Such blows infuriate drivers deal</w:t>
      </w:r>
    </w:p>
    <w:p w14:paraId="25B73660" w14:textId="77777777" w:rsidR="00303DBE" w:rsidRDefault="00BD6E04" w:rsidP="00303DBE">
      <w:pPr>
        <w:pStyle w:val="Poetry"/>
      </w:pPr>
      <w:r w:rsidRPr="00303DBE">
        <w:t xml:space="preserve">Their elephants with pointed steel. </w:t>
      </w:r>
    </w:p>
    <w:p w14:paraId="248A9FBF" w14:textId="77777777" w:rsidR="00303DBE" w:rsidRDefault="00BD6E04" w:rsidP="00303DBE">
      <w:pPr>
        <w:pStyle w:val="Poetry"/>
      </w:pPr>
      <w:r w:rsidRPr="00303DBE">
        <w:t xml:space="preserve">Fixed in his back the strong beak lay, </w:t>
      </w:r>
    </w:p>
    <w:p w14:paraId="46BC4718" w14:textId="00ADBF25" w:rsidR="00BD6E04" w:rsidRPr="00303DBE" w:rsidRDefault="00BD6E04" w:rsidP="00303DBE">
      <w:pPr>
        <w:pStyle w:val="Poetry"/>
      </w:pPr>
      <w:r w:rsidRPr="00303DBE">
        <w:t>The talons stripped the flesh away.</w:t>
      </w:r>
    </w:p>
    <w:p w14:paraId="47933A0F" w14:textId="77777777" w:rsidR="00303DBE" w:rsidRDefault="00BD6E04" w:rsidP="00303DBE">
      <w:pPr>
        <w:pStyle w:val="Poetry"/>
      </w:pPr>
      <w:r w:rsidRPr="00303DBE">
        <w:t xml:space="preserve">He fought with claws and beak and wing, </w:t>
      </w:r>
    </w:p>
    <w:p w14:paraId="4000370A" w14:textId="751F29CB" w:rsidR="00BD6E04" w:rsidRPr="00303DBE" w:rsidRDefault="00BD6E04" w:rsidP="00303DBE">
      <w:pPr>
        <w:pStyle w:val="Poetry"/>
      </w:pPr>
      <w:r w:rsidRPr="00303DBE">
        <w:t>And tore the long hair of the king.</w:t>
      </w:r>
    </w:p>
    <w:p w14:paraId="634C53DF" w14:textId="77777777" w:rsidR="00BD6E04" w:rsidRPr="00303DBE" w:rsidRDefault="00BD6E04" w:rsidP="00303DBE">
      <w:pPr>
        <w:pStyle w:val="Poetry"/>
      </w:pPr>
      <w:r w:rsidRPr="00303DBE">
        <w:t>Still as the royal vulture beat</w:t>
      </w:r>
    </w:p>
    <w:p w14:paraId="563B5088" w14:textId="7627237E" w:rsidR="00BD6E04" w:rsidRPr="00303DBE" w:rsidRDefault="00BD6E04" w:rsidP="00303DBE">
      <w:pPr>
        <w:pStyle w:val="Poetry"/>
      </w:pPr>
      <w:r w:rsidRPr="00303DBE">
        <w:t>The giant with his wings and feet,</w:t>
      </w:r>
    </w:p>
    <w:p w14:paraId="7726277E" w14:textId="77777777" w:rsidR="00303DBE" w:rsidRDefault="00BD6E04" w:rsidP="00303DBE">
      <w:pPr>
        <w:pStyle w:val="Poetry"/>
      </w:pPr>
      <w:r w:rsidRPr="00303DBE">
        <w:t xml:space="preserve">Swelled the fiend’s lips, his body shook </w:t>
      </w:r>
    </w:p>
    <w:p w14:paraId="022EC1AC" w14:textId="77777777" w:rsidR="00303DBE" w:rsidRDefault="00BD6E04" w:rsidP="00303DBE">
      <w:pPr>
        <w:pStyle w:val="Poetry"/>
      </w:pPr>
      <w:r w:rsidRPr="00303DBE">
        <w:t xml:space="preserve">With furious rage too great to brook. </w:t>
      </w:r>
    </w:p>
    <w:p w14:paraId="3C8D6612" w14:textId="0DC60EB4" w:rsidR="00BD6E04" w:rsidRPr="00303DBE" w:rsidRDefault="00BD6E04" w:rsidP="00303DBE">
      <w:pPr>
        <w:pStyle w:val="Poetry"/>
      </w:pPr>
      <w:r w:rsidRPr="00303DBE">
        <w:t>About the Maithil dame he cast</w:t>
      </w:r>
    </w:p>
    <w:p w14:paraId="67A4D4EE" w14:textId="77777777" w:rsidR="00303DBE" w:rsidRDefault="00BD6E04" w:rsidP="00303DBE">
      <w:pPr>
        <w:pStyle w:val="Poetry"/>
      </w:pPr>
      <w:r w:rsidRPr="00303DBE">
        <w:t xml:space="preserve">One huge left arm and held her fast. </w:t>
      </w:r>
    </w:p>
    <w:p w14:paraId="17919343" w14:textId="56C89263" w:rsidR="00BD6E04" w:rsidRPr="00303DBE" w:rsidRDefault="00BD6E04" w:rsidP="00303DBE">
      <w:pPr>
        <w:pStyle w:val="Poetry"/>
      </w:pPr>
      <w:r w:rsidRPr="00303DBE">
        <w:t>In furious rage to frenzy fanned</w:t>
      </w:r>
    </w:p>
    <w:p w14:paraId="6D0DBA55" w14:textId="77777777" w:rsidR="00303DBE" w:rsidRDefault="00BD6E04" w:rsidP="00303DBE">
      <w:pPr>
        <w:pStyle w:val="Poetry"/>
      </w:pPr>
      <w:r w:rsidRPr="00303DBE">
        <w:t xml:space="preserve">He struck the vulture with his hand. </w:t>
      </w:r>
    </w:p>
    <w:p w14:paraId="46CB3932" w14:textId="39898DB2" w:rsidR="00BD6E04" w:rsidRPr="00303DBE" w:rsidRDefault="00BD6E04" w:rsidP="00303DBE">
      <w:pPr>
        <w:pStyle w:val="Poetry"/>
      </w:pPr>
      <w:r w:rsidRPr="00303DBE">
        <w:t>Jatayus mocked the vain assay,</w:t>
      </w:r>
    </w:p>
    <w:p w14:paraId="7D5E146B" w14:textId="77777777" w:rsidR="00BD6E04" w:rsidRPr="00303DBE" w:rsidRDefault="00BD6E04" w:rsidP="00303DBE">
      <w:pPr>
        <w:pStyle w:val="Poetry"/>
      </w:pPr>
      <w:r w:rsidRPr="00303DBE">
        <w:t>And rent his ten left arms away.</w:t>
      </w:r>
    </w:p>
    <w:p w14:paraId="49469BC7" w14:textId="77777777" w:rsidR="00303DBE" w:rsidRDefault="00BD6E04" w:rsidP="00303DBE">
      <w:pPr>
        <w:pStyle w:val="Poetry"/>
      </w:pPr>
      <w:r w:rsidRPr="00303DBE">
        <w:t xml:space="preserve">Down dropped the severed limbs: anew </w:t>
      </w:r>
    </w:p>
    <w:p w14:paraId="1D42443C" w14:textId="42B23275" w:rsidR="00BD6E04" w:rsidRPr="00303DBE" w:rsidRDefault="00BD6E04" w:rsidP="00303DBE">
      <w:pPr>
        <w:pStyle w:val="Poetry"/>
      </w:pPr>
      <w:r w:rsidRPr="00303DBE">
        <w:t>Ten others from his body grew:</w:t>
      </w:r>
    </w:p>
    <w:p w14:paraId="1E26EB72" w14:textId="77777777" w:rsidR="00303DBE" w:rsidRDefault="00BD6E04" w:rsidP="00303DBE">
      <w:pPr>
        <w:pStyle w:val="Poetry"/>
      </w:pPr>
      <w:r w:rsidRPr="00303DBE">
        <w:t xml:space="preserve">Thus bright with pearly radiance glide </w:t>
      </w:r>
    </w:p>
    <w:p w14:paraId="21D1988F" w14:textId="77777777" w:rsidR="00303DBE" w:rsidRDefault="00BD6E04" w:rsidP="00303DBE">
      <w:pPr>
        <w:pStyle w:val="Poetry"/>
      </w:pPr>
      <w:r w:rsidRPr="00303DBE">
        <w:t xml:space="preserve">Dread serpents from the hillock side, </w:t>
      </w:r>
    </w:p>
    <w:p w14:paraId="124072EA" w14:textId="56234316" w:rsidR="00BD6E04" w:rsidRPr="00303DBE" w:rsidRDefault="00BD6E04" w:rsidP="00303DBE">
      <w:pPr>
        <w:pStyle w:val="Poetry"/>
      </w:pPr>
      <w:r w:rsidRPr="00303DBE">
        <w:t>Again in wrath the giant pressed</w:t>
      </w:r>
    </w:p>
    <w:p w14:paraId="4D852890" w14:textId="77777777" w:rsidR="00BD6E04" w:rsidRPr="00303DBE" w:rsidRDefault="00BD6E04" w:rsidP="00303DBE">
      <w:pPr>
        <w:pStyle w:val="Poetry"/>
      </w:pPr>
      <w:r w:rsidRPr="00303DBE">
        <w:t>The lady closer to his breast,</w:t>
      </w:r>
    </w:p>
    <w:p w14:paraId="3A28DCA8" w14:textId="77777777" w:rsidR="00303DBE" w:rsidRDefault="00BD6E04" w:rsidP="00303DBE">
      <w:pPr>
        <w:pStyle w:val="Poetry"/>
      </w:pPr>
      <w:r w:rsidRPr="00303DBE">
        <w:t xml:space="preserve">And foot and fist sent blow on blow </w:t>
      </w:r>
    </w:p>
    <w:p w14:paraId="087206F0" w14:textId="00D65934" w:rsidR="00BD6E04" w:rsidRPr="00303DBE" w:rsidRDefault="00BD6E04" w:rsidP="00303DBE">
      <w:pPr>
        <w:pStyle w:val="Poetry"/>
      </w:pPr>
      <w:r w:rsidRPr="00303DBE">
        <w:t>In ceaseless fury at the foe.</w:t>
      </w:r>
    </w:p>
    <w:p w14:paraId="172C3D96" w14:textId="77777777" w:rsidR="00303DBE" w:rsidRDefault="00BD6E04" w:rsidP="00303DBE">
      <w:pPr>
        <w:pStyle w:val="Poetry"/>
      </w:pPr>
      <w:r w:rsidRPr="00303DBE">
        <w:t xml:space="preserve">So fierce and dire the battle, waged </w:t>
      </w:r>
    </w:p>
    <w:p w14:paraId="11714B78" w14:textId="77777777" w:rsidR="00303DBE" w:rsidRDefault="00BD6E04" w:rsidP="00303DBE">
      <w:pPr>
        <w:pStyle w:val="Poetry"/>
      </w:pPr>
      <w:r w:rsidRPr="00303DBE">
        <w:t xml:space="preserve">Between those mighty champions, raged: </w:t>
      </w:r>
    </w:p>
    <w:p w14:paraId="1980EAE0" w14:textId="174371CC" w:rsidR="00BD6E04" w:rsidRPr="00303DBE" w:rsidRDefault="00BD6E04" w:rsidP="00303DBE">
      <w:pPr>
        <w:pStyle w:val="Poetry"/>
      </w:pPr>
      <w:r w:rsidRPr="00303DBE">
        <w:t>Here was the lord of giants, there</w:t>
      </w:r>
    </w:p>
    <w:p w14:paraId="518FD709" w14:textId="77777777" w:rsidR="00303DBE" w:rsidRDefault="00BD6E04" w:rsidP="00303DBE">
      <w:pPr>
        <w:pStyle w:val="Poetry"/>
      </w:pPr>
      <w:r w:rsidRPr="00303DBE">
        <w:t xml:space="preserve">The noblest of the birds of air. </w:t>
      </w:r>
    </w:p>
    <w:p w14:paraId="01BF4402" w14:textId="42690273" w:rsidR="00BD6E04" w:rsidRPr="00303DBE" w:rsidRDefault="00BD6E04" w:rsidP="00303DBE">
      <w:pPr>
        <w:pStyle w:val="Poetry"/>
      </w:pPr>
      <w:r w:rsidRPr="00303DBE">
        <w:t>Thus, as his love of Rama taught,</w:t>
      </w:r>
    </w:p>
    <w:p w14:paraId="2E23291B" w14:textId="77777777" w:rsidR="00303DBE" w:rsidRDefault="00BD6E04" w:rsidP="00303DBE">
      <w:pPr>
        <w:pStyle w:val="Poetry"/>
      </w:pPr>
      <w:r w:rsidRPr="00303DBE">
        <w:t xml:space="preserve">The faithful vulture strove and fought. </w:t>
      </w:r>
    </w:p>
    <w:p w14:paraId="3638AA39" w14:textId="77777777" w:rsidR="00303DBE" w:rsidRDefault="00BD6E04" w:rsidP="00303DBE">
      <w:pPr>
        <w:pStyle w:val="Poetry"/>
      </w:pPr>
      <w:r w:rsidRPr="00303DBE">
        <w:t xml:space="preserve">But Ravan seized his sword and smote </w:t>
      </w:r>
    </w:p>
    <w:p w14:paraId="59AAFDF7" w14:textId="77777777" w:rsidR="00303DBE" w:rsidRDefault="00BD6E04" w:rsidP="00303DBE">
      <w:pPr>
        <w:pStyle w:val="Poetry"/>
      </w:pPr>
      <w:r w:rsidRPr="00303DBE">
        <w:t xml:space="preserve">His wings and side and feet and throat. </w:t>
      </w:r>
    </w:p>
    <w:p w14:paraId="21A0AFC9" w14:textId="36E71204" w:rsidR="00BD6E04" w:rsidRPr="00303DBE" w:rsidRDefault="00BD6E04" w:rsidP="00303DBE">
      <w:pPr>
        <w:pStyle w:val="Poetry"/>
      </w:pPr>
      <w:r w:rsidRPr="00303DBE">
        <w:t>At mangled side and wing he bled;</w:t>
      </w:r>
    </w:p>
    <w:p w14:paraId="4C8484C7" w14:textId="77777777" w:rsidR="00303DBE" w:rsidRDefault="00BD6E04" w:rsidP="00303DBE">
      <w:pPr>
        <w:pStyle w:val="Poetry"/>
      </w:pPr>
      <w:r w:rsidRPr="00303DBE">
        <w:lastRenderedPageBreak/>
        <w:t xml:space="preserve">He fell, and life was almost fled. </w:t>
      </w:r>
    </w:p>
    <w:p w14:paraId="2C846832" w14:textId="0FDDD6C2" w:rsidR="00BD6E04" w:rsidRPr="00303DBE" w:rsidRDefault="00BD6E04" w:rsidP="00303DBE">
      <w:pPr>
        <w:pStyle w:val="Poetry"/>
      </w:pPr>
      <w:r w:rsidRPr="00303DBE">
        <w:t>The lady saw her champion lie,</w:t>
      </w:r>
    </w:p>
    <w:p w14:paraId="335DD840" w14:textId="77777777" w:rsidR="00303DBE" w:rsidRDefault="00BD6E04" w:rsidP="00303DBE">
      <w:pPr>
        <w:pStyle w:val="Poetry"/>
      </w:pPr>
      <w:r w:rsidRPr="00303DBE">
        <w:t xml:space="preserve">His plumes distained with gory dye, </w:t>
      </w:r>
    </w:p>
    <w:p w14:paraId="0B0475F7" w14:textId="77777777" w:rsidR="00303DBE" w:rsidRDefault="00BD6E04" w:rsidP="00303DBE">
      <w:pPr>
        <w:pStyle w:val="Poetry"/>
      </w:pPr>
      <w:r w:rsidRPr="00303DBE">
        <w:t xml:space="preserve">And hastened to the vulture’s side </w:t>
      </w:r>
    </w:p>
    <w:p w14:paraId="17A26CC7" w14:textId="77777777" w:rsidR="00303DBE" w:rsidRDefault="00BD6E04" w:rsidP="00303DBE">
      <w:pPr>
        <w:pStyle w:val="Poetry"/>
      </w:pPr>
      <w:r w:rsidRPr="00303DBE">
        <w:t xml:space="preserve">Grieving as though a kinsman died. </w:t>
      </w:r>
    </w:p>
    <w:p w14:paraId="548980A7" w14:textId="77777777" w:rsidR="00303DBE" w:rsidRDefault="00BD6E04" w:rsidP="00303DBE">
      <w:pPr>
        <w:pStyle w:val="Poetry"/>
      </w:pPr>
      <w:r w:rsidRPr="00303DBE">
        <w:t xml:space="preserve">The lord of Lanka’s island viewed </w:t>
      </w:r>
    </w:p>
    <w:p w14:paraId="6E9E1D27" w14:textId="4D33BA93" w:rsidR="00BD6E04" w:rsidRPr="00303DBE" w:rsidRDefault="00BD6E04" w:rsidP="00303DBE">
      <w:pPr>
        <w:pStyle w:val="Poetry"/>
      </w:pPr>
      <w:r w:rsidRPr="00303DBE">
        <w:t>The vulture as he lay:</w:t>
      </w:r>
    </w:p>
    <w:p w14:paraId="7D70A9A3" w14:textId="77777777" w:rsidR="00856043" w:rsidRDefault="00BD6E04" w:rsidP="00303DBE">
      <w:pPr>
        <w:pStyle w:val="Poetry"/>
      </w:pPr>
      <w:r w:rsidRPr="00303DBE">
        <w:t xml:space="preserve">Whose back like some dark cloud was hued, </w:t>
      </w:r>
    </w:p>
    <w:p w14:paraId="42D15CF3" w14:textId="2D464FD0" w:rsidR="00BD6E04" w:rsidRPr="00303DBE" w:rsidRDefault="00BD6E04" w:rsidP="00303DBE">
      <w:pPr>
        <w:pStyle w:val="Poetry"/>
      </w:pPr>
      <w:r w:rsidRPr="00303DBE">
        <w:t>His breast a paly grey,</w:t>
      </w:r>
    </w:p>
    <w:p w14:paraId="4722E45C" w14:textId="77777777" w:rsidR="00856043" w:rsidRDefault="00BD6E04" w:rsidP="00303DBE">
      <w:pPr>
        <w:pStyle w:val="Poetry"/>
      </w:pPr>
      <w:r w:rsidRPr="00303DBE">
        <w:t xml:space="preserve">Like ashes, when by none renewed, </w:t>
      </w:r>
    </w:p>
    <w:p w14:paraId="74E7B2D0" w14:textId="6628D291" w:rsidR="00BD6E04" w:rsidRPr="00303DBE" w:rsidRDefault="00BD6E04" w:rsidP="00303DBE">
      <w:pPr>
        <w:pStyle w:val="Poetry"/>
      </w:pPr>
      <w:r w:rsidRPr="00303DBE">
        <w:t>The flame has died away.</w:t>
      </w:r>
    </w:p>
    <w:p w14:paraId="206CF9FD" w14:textId="77777777" w:rsidR="00856043" w:rsidRDefault="00BD6E04" w:rsidP="00303DBE">
      <w:pPr>
        <w:pStyle w:val="Poetry"/>
      </w:pPr>
      <w:r w:rsidRPr="00303DBE">
        <w:t xml:space="preserve">The lady saw with mournful eye, </w:t>
      </w:r>
    </w:p>
    <w:p w14:paraId="32D4B33F" w14:textId="77777777" w:rsidR="00856043" w:rsidRDefault="00BD6E04" w:rsidP="00303DBE">
      <w:pPr>
        <w:pStyle w:val="Poetry"/>
      </w:pPr>
      <w:r w:rsidRPr="00303DBE">
        <w:t xml:space="preserve">Her champion press the plain,— </w:t>
      </w:r>
    </w:p>
    <w:p w14:paraId="3DEC8F2F" w14:textId="77777777" w:rsidR="00856043" w:rsidRDefault="00BD6E04" w:rsidP="00303DBE">
      <w:pPr>
        <w:pStyle w:val="Poetry"/>
      </w:pPr>
      <w:r w:rsidRPr="00303DBE">
        <w:t xml:space="preserve">The royal bird, her true ally </w:t>
      </w:r>
    </w:p>
    <w:p w14:paraId="77C3BBE9" w14:textId="24ED47EA" w:rsidR="00BD6E04" w:rsidRPr="00303DBE" w:rsidRDefault="00BD6E04" w:rsidP="00303DBE">
      <w:pPr>
        <w:pStyle w:val="Poetry"/>
      </w:pPr>
      <w:r w:rsidRPr="00303DBE">
        <w:t>Whom Ravan’s might had slain.</w:t>
      </w:r>
    </w:p>
    <w:p w14:paraId="5AEA19AB" w14:textId="77777777" w:rsidR="00856043" w:rsidRDefault="00BD6E04" w:rsidP="00303DBE">
      <w:pPr>
        <w:pStyle w:val="Poetry"/>
      </w:pPr>
      <w:r w:rsidRPr="00303DBE">
        <w:t xml:space="preserve">Her soft arms locked in strict embrace </w:t>
      </w:r>
    </w:p>
    <w:p w14:paraId="2B0CDEA5" w14:textId="373DDA3D" w:rsidR="00BD6E04" w:rsidRPr="00303DBE" w:rsidRDefault="00BD6E04" w:rsidP="00303DBE">
      <w:pPr>
        <w:pStyle w:val="Poetry"/>
      </w:pPr>
      <w:r w:rsidRPr="00303DBE">
        <w:t>Around his neck she kept,</w:t>
      </w:r>
    </w:p>
    <w:p w14:paraId="0F2CF976" w14:textId="77777777" w:rsidR="00856043" w:rsidRDefault="00BD6E04" w:rsidP="00303DBE">
      <w:pPr>
        <w:pStyle w:val="Poetry"/>
      </w:pPr>
      <w:r w:rsidRPr="00303DBE">
        <w:t xml:space="preserve">And lovely with her moon-bright face </w:t>
      </w:r>
    </w:p>
    <w:p w14:paraId="27C6234E" w14:textId="61E7A836" w:rsidR="00BD6E04" w:rsidRPr="00303DBE" w:rsidRDefault="00BD6E04" w:rsidP="00303DBE">
      <w:pPr>
        <w:pStyle w:val="Poetry"/>
      </w:pPr>
      <w:r w:rsidRPr="00303DBE">
        <w:t>Bent o’er her friend and wept.</w:t>
      </w:r>
    </w:p>
    <w:p w14:paraId="5B9ACABC" w14:textId="77777777" w:rsidR="00856043" w:rsidRDefault="00856043" w:rsidP="00303DBE">
      <w:pPr>
        <w:pStyle w:val="Poetry"/>
      </w:pPr>
    </w:p>
    <w:p w14:paraId="7D8A0A37" w14:textId="33B6D252" w:rsidR="00856043" w:rsidRDefault="00BD6E04" w:rsidP="00856043">
      <w:pPr>
        <w:pStyle w:val="Heading4"/>
      </w:pPr>
      <w:r w:rsidRPr="00303DBE">
        <w:t xml:space="preserve">Canto LII </w:t>
      </w:r>
    </w:p>
    <w:p w14:paraId="7745261F" w14:textId="5C6082E2" w:rsidR="00BD6E04" w:rsidRPr="00856043" w:rsidRDefault="00BD6E04" w:rsidP="00856043">
      <w:pPr>
        <w:pStyle w:val="Bodynoindent"/>
        <w:jc w:val="left"/>
        <w:rPr>
          <w:i/>
          <w:iCs/>
        </w:rPr>
      </w:pPr>
      <w:r w:rsidRPr="00856043">
        <w:rPr>
          <w:i/>
          <w:iCs/>
        </w:rPr>
        <w:t>Ravan’s Flight.</w:t>
      </w:r>
    </w:p>
    <w:p w14:paraId="32D47BB5" w14:textId="77777777" w:rsidR="00BD6E04" w:rsidRPr="00303DBE" w:rsidRDefault="00BD6E04" w:rsidP="00303DBE">
      <w:pPr>
        <w:pStyle w:val="Poetry"/>
      </w:pPr>
      <w:r w:rsidRPr="00303DBE">
        <w:t>Fair as the lord of silvery rays</w:t>
      </w:r>
    </w:p>
    <w:p w14:paraId="2D0832CA" w14:textId="77777777" w:rsidR="00856043" w:rsidRDefault="00BD6E04" w:rsidP="00303DBE">
      <w:pPr>
        <w:pStyle w:val="Poetry"/>
      </w:pPr>
      <w:r w:rsidRPr="00303DBE">
        <w:t xml:space="preserve">Whom every star in heaven obeys, </w:t>
      </w:r>
    </w:p>
    <w:p w14:paraId="149C3970" w14:textId="77777777" w:rsidR="00856043" w:rsidRDefault="00BD6E04" w:rsidP="00303DBE">
      <w:pPr>
        <w:pStyle w:val="Poetry"/>
      </w:pPr>
      <w:r w:rsidRPr="00303DBE">
        <w:t xml:space="preserve">The Maithil dame her plaint renewed </w:t>
      </w:r>
    </w:p>
    <w:p w14:paraId="60C0EBFF" w14:textId="77777777" w:rsidR="00856043" w:rsidRDefault="00BD6E04" w:rsidP="00303DBE">
      <w:pPr>
        <w:pStyle w:val="Poetry"/>
      </w:pPr>
      <w:r w:rsidRPr="00303DBE">
        <w:t xml:space="preserve">O’er him by Ravan’s might subdued: </w:t>
      </w:r>
    </w:p>
    <w:p w14:paraId="4F13FE2D" w14:textId="77777777" w:rsidR="00856043" w:rsidRDefault="00BD6E04" w:rsidP="00303DBE">
      <w:pPr>
        <w:pStyle w:val="Poetry"/>
      </w:pPr>
      <w:r w:rsidRPr="00303DBE">
        <w:t xml:space="preserve">“Dreams, omens, auguries foreshow </w:t>
      </w:r>
    </w:p>
    <w:p w14:paraId="1C9A9FC1" w14:textId="642A8A99" w:rsidR="00BD6E04" w:rsidRPr="00303DBE" w:rsidRDefault="00BD6E04" w:rsidP="00303DBE">
      <w:pPr>
        <w:pStyle w:val="Poetry"/>
      </w:pPr>
      <w:r w:rsidRPr="00303DBE">
        <w:t>Our coming lot of weal and woe:</w:t>
      </w:r>
    </w:p>
    <w:p w14:paraId="35902263" w14:textId="77777777" w:rsidR="00856043" w:rsidRDefault="00BD6E04" w:rsidP="00856043">
      <w:pPr>
        <w:pStyle w:val="Poetry"/>
      </w:pPr>
      <w:r w:rsidRPr="00303DBE">
        <w:t xml:space="preserve">But thou, my Rama, couldst not see </w:t>
      </w:r>
    </w:p>
    <w:p w14:paraId="62095D14" w14:textId="77777777" w:rsidR="00856043" w:rsidRDefault="00BD6E04" w:rsidP="00856043">
      <w:pPr>
        <w:pStyle w:val="Poetry"/>
      </w:pPr>
      <w:r w:rsidRPr="00303DBE">
        <w:t xml:space="preserve">The grievous blow which falls on thee. </w:t>
      </w:r>
    </w:p>
    <w:p w14:paraId="14FC7E94" w14:textId="77777777" w:rsidR="00856043" w:rsidRDefault="00BD6E04" w:rsidP="00856043">
      <w:pPr>
        <w:pStyle w:val="Poetry"/>
      </w:pPr>
      <w:r w:rsidRPr="00303DBE">
        <w:t xml:space="preserve">The birds and deer desert the brakes </w:t>
      </w:r>
    </w:p>
    <w:p w14:paraId="0D945759" w14:textId="77777777" w:rsidR="00856043" w:rsidRDefault="00BD6E04" w:rsidP="00856043">
      <w:pPr>
        <w:pStyle w:val="Poetry"/>
      </w:pPr>
      <w:r w:rsidRPr="00303DBE">
        <w:t xml:space="preserve">And show the path my captor takes, </w:t>
      </w:r>
    </w:p>
    <w:p w14:paraId="690EDAD5" w14:textId="77777777" w:rsidR="00856043" w:rsidRDefault="00BD6E04" w:rsidP="00856043">
      <w:pPr>
        <w:pStyle w:val="Poetry"/>
      </w:pPr>
      <w:r w:rsidRPr="00303DBE">
        <w:t xml:space="preserve">And thus e’en now this royal bird </w:t>
      </w:r>
    </w:p>
    <w:p w14:paraId="454CB51F" w14:textId="0EE7AE1A" w:rsidR="00BD6E04" w:rsidRPr="00856043" w:rsidRDefault="00BD6E04" w:rsidP="00856043">
      <w:pPr>
        <w:pStyle w:val="Poetry"/>
      </w:pPr>
      <w:r w:rsidRPr="00303DBE">
        <w:lastRenderedPageBreak/>
        <w:t>Flew to mine aid by pity stirred.</w:t>
      </w:r>
    </w:p>
    <w:p w14:paraId="3D0904C9" w14:textId="77777777" w:rsidR="00856043" w:rsidRDefault="00BD6E04" w:rsidP="00856043">
      <w:pPr>
        <w:pStyle w:val="Poetry"/>
      </w:pPr>
      <w:r w:rsidRPr="00856043">
        <w:t xml:space="preserve">Slain for my sake in death he lies, </w:t>
      </w:r>
    </w:p>
    <w:p w14:paraId="6C11F50A" w14:textId="77777777" w:rsidR="00856043" w:rsidRDefault="00BD6E04" w:rsidP="00856043">
      <w:pPr>
        <w:pStyle w:val="Poetry"/>
      </w:pPr>
      <w:r w:rsidRPr="00856043">
        <w:t>The broad-winged rover of the skies.</w:t>
      </w:r>
    </w:p>
    <w:p w14:paraId="2ACD3CA8" w14:textId="07F2639E" w:rsidR="00BD6E04" w:rsidRPr="00856043" w:rsidRDefault="00BD6E04" w:rsidP="00856043">
      <w:pPr>
        <w:pStyle w:val="Poetry"/>
      </w:pPr>
      <w:r w:rsidRPr="00856043">
        <w:t>O Rama, haste, thine aid I crave:</w:t>
      </w:r>
    </w:p>
    <w:p w14:paraId="6AC14168" w14:textId="77777777" w:rsidR="00856043" w:rsidRDefault="00BD6E04" w:rsidP="00856043">
      <w:pPr>
        <w:pStyle w:val="Poetry"/>
      </w:pPr>
      <w:r w:rsidRPr="00856043">
        <w:t xml:space="preserve">O Lakshman, why delay to save? </w:t>
      </w:r>
    </w:p>
    <w:p w14:paraId="2F29CDB4" w14:textId="77777777" w:rsidR="00856043" w:rsidRDefault="00BD6E04" w:rsidP="00856043">
      <w:pPr>
        <w:pStyle w:val="Poetry"/>
      </w:pPr>
      <w:r w:rsidRPr="00856043">
        <w:t xml:space="preserve">Brave sons of old Ikshvaku, hear </w:t>
      </w:r>
    </w:p>
    <w:p w14:paraId="1E9CBD12" w14:textId="12F72A98" w:rsidR="00BD6E04" w:rsidRPr="00856043" w:rsidRDefault="00BD6E04" w:rsidP="00856043">
      <w:pPr>
        <w:pStyle w:val="Poetry"/>
      </w:pPr>
      <w:r w:rsidRPr="00856043">
        <w:t>And rescue in this hour of fear.”</w:t>
      </w:r>
    </w:p>
    <w:p w14:paraId="392703D0" w14:textId="77777777" w:rsidR="00856043" w:rsidRDefault="00856043" w:rsidP="00856043">
      <w:pPr>
        <w:pStyle w:val="Poetry"/>
      </w:pPr>
    </w:p>
    <w:p w14:paraId="6C31F2C7" w14:textId="77777777" w:rsidR="00856043" w:rsidRDefault="00BD6E04" w:rsidP="00856043">
      <w:pPr>
        <w:pStyle w:val="Poetry"/>
      </w:pPr>
      <w:r w:rsidRPr="00856043">
        <w:t xml:space="preserve">Her flowery wreath was torn and rent, </w:t>
      </w:r>
    </w:p>
    <w:p w14:paraId="341778C4" w14:textId="77777777" w:rsidR="00856043" w:rsidRDefault="00BD6E04" w:rsidP="00856043">
      <w:pPr>
        <w:pStyle w:val="Poetry"/>
      </w:pPr>
      <w:r w:rsidRPr="00856043">
        <w:t xml:space="preserve">Crushed was each sparkling ornament. </w:t>
      </w:r>
    </w:p>
    <w:p w14:paraId="7F08CE5D" w14:textId="77777777" w:rsidR="00856043" w:rsidRDefault="00BD6E04" w:rsidP="00856043">
      <w:pPr>
        <w:pStyle w:val="Poetry"/>
      </w:pPr>
      <w:r w:rsidRPr="00856043">
        <w:t xml:space="preserve">She with weak arms and trembling knees </w:t>
      </w:r>
    </w:p>
    <w:p w14:paraId="7E0E0C50" w14:textId="0380CB6D" w:rsidR="00BD6E04" w:rsidRPr="00856043" w:rsidRDefault="00BD6E04" w:rsidP="00856043">
      <w:pPr>
        <w:pStyle w:val="Poetry"/>
      </w:pPr>
      <w:r w:rsidRPr="00856043">
        <w:t>Clung like a creeper to the trees,</w:t>
      </w:r>
    </w:p>
    <w:p w14:paraId="63B769C1" w14:textId="77777777" w:rsidR="00856043" w:rsidRDefault="00BD6E04" w:rsidP="00856043">
      <w:pPr>
        <w:pStyle w:val="Poetry"/>
      </w:pPr>
      <w:r w:rsidRPr="00856043">
        <w:t xml:space="preserve">And like some poor deserted thing </w:t>
      </w:r>
    </w:p>
    <w:p w14:paraId="3C32C9FD" w14:textId="77777777" w:rsidR="00856043" w:rsidRDefault="00BD6E04" w:rsidP="00856043">
      <w:pPr>
        <w:pStyle w:val="Poetry"/>
      </w:pPr>
      <w:r w:rsidRPr="00856043">
        <w:t xml:space="preserve">With wild shrieks made the forest ring. </w:t>
      </w:r>
    </w:p>
    <w:p w14:paraId="7BFB62C7" w14:textId="0E610CC0" w:rsidR="00BD6E04" w:rsidRPr="00856043" w:rsidRDefault="00BD6E04" w:rsidP="00856043">
      <w:pPr>
        <w:pStyle w:val="Poetry"/>
      </w:pPr>
      <w:r w:rsidRPr="00856043">
        <w:t>But swift the giant reached her side,</w:t>
      </w:r>
    </w:p>
    <w:p w14:paraId="3C2DBDD0" w14:textId="77777777" w:rsidR="00856043" w:rsidRDefault="00BD6E04" w:rsidP="00856043">
      <w:pPr>
        <w:pStyle w:val="Poetry"/>
      </w:pPr>
      <w:r w:rsidRPr="00856043">
        <w:t xml:space="preserve">As loud on Rama’s name she cried. </w:t>
      </w:r>
    </w:p>
    <w:p w14:paraId="0BA087B4" w14:textId="77777777" w:rsidR="00856043" w:rsidRDefault="00BD6E04" w:rsidP="00856043">
      <w:pPr>
        <w:pStyle w:val="Poetry"/>
      </w:pPr>
      <w:r w:rsidRPr="00856043">
        <w:t xml:space="preserve">Fierce as grim Death one hand he laid </w:t>
      </w:r>
    </w:p>
    <w:p w14:paraId="76096719" w14:textId="41D7B751" w:rsidR="00BD6E04" w:rsidRPr="00856043" w:rsidRDefault="00BD6E04" w:rsidP="00856043">
      <w:pPr>
        <w:pStyle w:val="Poetry"/>
      </w:pPr>
      <w:r w:rsidRPr="00856043">
        <w:t>Upon her tresses’ lovely braid.</w:t>
      </w:r>
    </w:p>
    <w:p w14:paraId="3B0263BE" w14:textId="77777777" w:rsidR="00856043" w:rsidRDefault="00BD6E04" w:rsidP="00856043">
      <w:pPr>
        <w:pStyle w:val="Poetry"/>
      </w:pPr>
      <w:r w:rsidRPr="00856043">
        <w:t xml:space="preserve">“That touch, thou impious King, shall be </w:t>
      </w:r>
    </w:p>
    <w:p w14:paraId="61C51F31" w14:textId="2882BFBC" w:rsidR="00BD6E04" w:rsidRPr="00856043" w:rsidRDefault="00BD6E04" w:rsidP="00856043">
      <w:pPr>
        <w:pStyle w:val="Poetry"/>
      </w:pPr>
      <w:r w:rsidRPr="00856043">
        <w:t>The ruin of thy race and thee.”</w:t>
      </w:r>
    </w:p>
    <w:p w14:paraId="0EA7283B" w14:textId="77777777" w:rsidR="00856043" w:rsidRDefault="00BD6E04" w:rsidP="00856043">
      <w:pPr>
        <w:pStyle w:val="Poetry"/>
      </w:pPr>
      <w:r w:rsidRPr="00856043">
        <w:t xml:space="preserve">The universal world in awe </w:t>
      </w:r>
    </w:p>
    <w:p w14:paraId="624A9768" w14:textId="65B93EB2" w:rsidR="00BD6E04" w:rsidRPr="00856043" w:rsidRDefault="00BD6E04" w:rsidP="00856043">
      <w:pPr>
        <w:pStyle w:val="Poetry"/>
      </w:pPr>
      <w:r w:rsidRPr="00856043">
        <w:t>That outrage on the lady saw,</w:t>
      </w:r>
    </w:p>
    <w:p w14:paraId="663CA6B4" w14:textId="77777777" w:rsidR="00856043" w:rsidRDefault="00BD6E04" w:rsidP="00856043">
      <w:pPr>
        <w:pStyle w:val="Poetry"/>
      </w:pPr>
      <w:r w:rsidRPr="00856043">
        <w:t xml:space="preserve">All nature shook convulsed with dread, </w:t>
      </w:r>
    </w:p>
    <w:p w14:paraId="49D4B18B" w14:textId="77777777" w:rsidR="00856043" w:rsidRDefault="00BD6E04" w:rsidP="00856043">
      <w:pPr>
        <w:pStyle w:val="Poetry"/>
      </w:pPr>
      <w:r w:rsidRPr="00856043">
        <w:t xml:space="preserve">And darkness o’er the land was spread. </w:t>
      </w:r>
    </w:p>
    <w:p w14:paraId="034EC9FF" w14:textId="77777777" w:rsidR="00856043" w:rsidRDefault="00BD6E04" w:rsidP="00856043">
      <w:pPr>
        <w:pStyle w:val="Poetry"/>
      </w:pPr>
      <w:r w:rsidRPr="00856043">
        <w:t xml:space="preserve">The Lord of Day grew dark and chill, </w:t>
      </w:r>
    </w:p>
    <w:p w14:paraId="629F4D3E" w14:textId="7FABF7CF" w:rsidR="00BD6E04" w:rsidRPr="00856043" w:rsidRDefault="00BD6E04" w:rsidP="00856043">
      <w:pPr>
        <w:pStyle w:val="Poetry"/>
      </w:pPr>
      <w:r w:rsidRPr="00856043">
        <w:t>And every breath of air was still.</w:t>
      </w:r>
    </w:p>
    <w:p w14:paraId="45C67A9F" w14:textId="77777777" w:rsidR="00856043" w:rsidRDefault="00BD6E04" w:rsidP="00856043">
      <w:pPr>
        <w:pStyle w:val="Poetry"/>
      </w:pPr>
      <w:r w:rsidRPr="00856043">
        <w:t xml:space="preserve">The Eternal Father of the sky </w:t>
      </w:r>
    </w:p>
    <w:p w14:paraId="146322E9" w14:textId="00A7F09D" w:rsidR="00BD6E04" w:rsidRPr="00856043" w:rsidRDefault="00BD6E04" w:rsidP="00856043">
      <w:pPr>
        <w:pStyle w:val="Poetry"/>
      </w:pPr>
      <w:r w:rsidRPr="00856043">
        <w:t>Beheld the crime with heavenly eye,</w:t>
      </w:r>
    </w:p>
    <w:p w14:paraId="336EEFED" w14:textId="77777777" w:rsidR="00856043" w:rsidRDefault="00BD6E04" w:rsidP="00856043">
      <w:pPr>
        <w:pStyle w:val="Poetry"/>
      </w:pPr>
      <w:r w:rsidRPr="00856043">
        <w:t xml:space="preserve">And spake with solemn voice, “The deed, </w:t>
      </w:r>
    </w:p>
    <w:p w14:paraId="3A3F00E3" w14:textId="66ADC517" w:rsidR="00BD6E04" w:rsidRPr="00856043" w:rsidRDefault="00BD6E04" w:rsidP="00856043">
      <w:pPr>
        <w:pStyle w:val="Poetry"/>
      </w:pPr>
      <w:r w:rsidRPr="00856043">
        <w:t>The deed is done, of old decreed.”</w:t>
      </w:r>
    </w:p>
    <w:p w14:paraId="443F8BCC" w14:textId="77777777" w:rsidR="00856043" w:rsidRDefault="00BD6E04" w:rsidP="00856043">
      <w:pPr>
        <w:pStyle w:val="Poetry"/>
      </w:pPr>
      <w:r w:rsidRPr="00856043">
        <w:t xml:space="preserve">Sad were the saints within the grove, </w:t>
      </w:r>
    </w:p>
    <w:p w14:paraId="212854C5" w14:textId="77777777" w:rsidR="00856043" w:rsidRDefault="00BD6E04" w:rsidP="00856043">
      <w:pPr>
        <w:pStyle w:val="Poetry"/>
      </w:pPr>
      <w:r w:rsidRPr="00856043">
        <w:t xml:space="preserve">But triumph with their sorrow strove. </w:t>
      </w:r>
    </w:p>
    <w:p w14:paraId="3A9CE8BE" w14:textId="77777777" w:rsidR="00856043" w:rsidRDefault="00BD6E04" w:rsidP="00856043">
      <w:pPr>
        <w:pStyle w:val="Poetry"/>
      </w:pPr>
      <w:r w:rsidRPr="00856043">
        <w:t xml:space="preserve">They wept to see the Maithil dame </w:t>
      </w:r>
    </w:p>
    <w:p w14:paraId="10807A54" w14:textId="77777777" w:rsidR="00856043" w:rsidRDefault="00BD6E04" w:rsidP="00856043">
      <w:pPr>
        <w:pStyle w:val="Poetry"/>
      </w:pPr>
      <w:r w:rsidRPr="00856043">
        <w:t xml:space="preserve">Endure the outrage, scorn, and shame: </w:t>
      </w:r>
    </w:p>
    <w:p w14:paraId="3BCB061F" w14:textId="77777777" w:rsidR="004E7E09" w:rsidRDefault="00BD6E04" w:rsidP="00856043">
      <w:pPr>
        <w:pStyle w:val="Poetry"/>
      </w:pPr>
      <w:r w:rsidRPr="00856043">
        <w:lastRenderedPageBreak/>
        <w:t xml:space="preserve">They joyed because his life should pay </w:t>
      </w:r>
    </w:p>
    <w:p w14:paraId="1E11DFCE" w14:textId="76B6A1DC" w:rsidR="00BD6E04" w:rsidRPr="00856043" w:rsidRDefault="00BD6E04" w:rsidP="00856043">
      <w:pPr>
        <w:pStyle w:val="Poetry"/>
      </w:pPr>
      <w:r w:rsidRPr="00856043">
        <w:t>The penalty incurred that day.</w:t>
      </w:r>
    </w:p>
    <w:p w14:paraId="38120B15" w14:textId="77777777" w:rsidR="00856043" w:rsidRDefault="00BD6E04" w:rsidP="00856043">
      <w:pPr>
        <w:pStyle w:val="Poetry"/>
      </w:pPr>
      <w:r w:rsidRPr="00856043">
        <w:t xml:space="preserve">Then Ravan raised her up, and bare </w:t>
      </w:r>
    </w:p>
    <w:p w14:paraId="5D70EEFF" w14:textId="77777777" w:rsidR="00856043" w:rsidRDefault="00BD6E04" w:rsidP="00856043">
      <w:pPr>
        <w:pStyle w:val="Poetry"/>
      </w:pPr>
      <w:r w:rsidRPr="00856043">
        <w:t xml:space="preserve">His captive through the fields of air, </w:t>
      </w:r>
    </w:p>
    <w:p w14:paraId="62F94AA2" w14:textId="77777777" w:rsidR="00856043" w:rsidRDefault="00BD6E04" w:rsidP="00856043">
      <w:pPr>
        <w:pStyle w:val="Poetry"/>
      </w:pPr>
      <w:r w:rsidRPr="00856043">
        <w:t xml:space="preserve">Calling with accents loud and shrill </w:t>
      </w:r>
    </w:p>
    <w:p w14:paraId="2EC3A56C" w14:textId="508D977C" w:rsidR="00BD6E04" w:rsidRPr="00856043" w:rsidRDefault="00BD6E04" w:rsidP="00856043">
      <w:pPr>
        <w:pStyle w:val="Poetry"/>
      </w:pPr>
      <w:r w:rsidRPr="00856043">
        <w:t>On Rama and on Lakshman still.</w:t>
      </w:r>
    </w:p>
    <w:p w14:paraId="75394A02" w14:textId="77777777" w:rsidR="00856043" w:rsidRDefault="00BD6E04" w:rsidP="00856043">
      <w:pPr>
        <w:pStyle w:val="Poetry"/>
      </w:pPr>
      <w:r w:rsidRPr="00856043">
        <w:t>With sparkling gems on arm and breast,</w:t>
      </w:r>
    </w:p>
    <w:p w14:paraId="22ADF3EE" w14:textId="31D92710" w:rsidR="00BD6E04" w:rsidRPr="00856043" w:rsidRDefault="00BD6E04" w:rsidP="00856043">
      <w:pPr>
        <w:pStyle w:val="Poetry"/>
      </w:pPr>
      <w:r w:rsidRPr="00856043">
        <w:t>In silk of paly amber dressed,</w:t>
      </w:r>
    </w:p>
    <w:p w14:paraId="0673C72F" w14:textId="77777777" w:rsidR="00BD6E04" w:rsidRPr="00856043" w:rsidRDefault="00BD6E04" w:rsidP="00856043">
      <w:pPr>
        <w:pStyle w:val="Poetry"/>
      </w:pPr>
      <w:r w:rsidRPr="00856043">
        <w:t>High in the air the Maithil dame</w:t>
      </w:r>
    </w:p>
    <w:p w14:paraId="3FB66CF7" w14:textId="77777777" w:rsidR="00856043" w:rsidRDefault="00BD6E04" w:rsidP="00856043">
      <w:pPr>
        <w:pStyle w:val="Poetry"/>
      </w:pPr>
      <w:r w:rsidRPr="00856043">
        <w:t xml:space="preserve">Gleamed like the lightning’s flashing flame. </w:t>
      </w:r>
    </w:p>
    <w:p w14:paraId="22AD01C2" w14:textId="72BC5FDC" w:rsidR="00BD6E04" w:rsidRPr="00856043" w:rsidRDefault="00BD6E04" w:rsidP="00856043">
      <w:pPr>
        <w:pStyle w:val="Poetry"/>
      </w:pPr>
      <w:r w:rsidRPr="00856043">
        <w:t>The giant, as the breezes blew</w:t>
      </w:r>
    </w:p>
    <w:p w14:paraId="62294558" w14:textId="77777777" w:rsidR="00BD6E04" w:rsidRPr="00856043" w:rsidRDefault="00BD6E04" w:rsidP="00856043">
      <w:pPr>
        <w:pStyle w:val="Poetry"/>
      </w:pPr>
      <w:r w:rsidRPr="00856043">
        <w:t>Upon her robes of amber hue,</w:t>
      </w:r>
    </w:p>
    <w:p w14:paraId="27EB6B68" w14:textId="77777777" w:rsidR="00856043" w:rsidRDefault="00BD6E04" w:rsidP="00856043">
      <w:pPr>
        <w:pStyle w:val="Poetry"/>
      </w:pPr>
      <w:r w:rsidRPr="00856043">
        <w:t xml:space="preserve">And round him twined that gay attire, </w:t>
      </w:r>
    </w:p>
    <w:p w14:paraId="25B2537D" w14:textId="77777777" w:rsidR="00856043" w:rsidRDefault="00BD6E04" w:rsidP="00856043">
      <w:pPr>
        <w:pStyle w:val="Poetry"/>
      </w:pPr>
      <w:r w:rsidRPr="00856043">
        <w:t xml:space="preserve">Showed like a mountain girt with fire. </w:t>
      </w:r>
    </w:p>
    <w:p w14:paraId="645620F3" w14:textId="0D8440B0" w:rsidR="00BD6E04" w:rsidRPr="00856043" w:rsidRDefault="00BD6E04" w:rsidP="00856043">
      <w:pPr>
        <w:pStyle w:val="Poetry"/>
      </w:pPr>
      <w:r w:rsidRPr="00856043">
        <w:t>The lady, fairest of the fair,</w:t>
      </w:r>
    </w:p>
    <w:p w14:paraId="52C9B6FD" w14:textId="77777777" w:rsidR="00856043" w:rsidRDefault="00BD6E04" w:rsidP="00856043">
      <w:pPr>
        <w:pStyle w:val="Poetry"/>
      </w:pPr>
      <w:r w:rsidRPr="00856043">
        <w:t xml:space="preserve">Had wreathed a garland round her hair; </w:t>
      </w:r>
    </w:p>
    <w:p w14:paraId="573AFE44" w14:textId="4539BB0D" w:rsidR="00BD6E04" w:rsidRPr="00856043" w:rsidRDefault="00BD6E04" w:rsidP="00856043">
      <w:pPr>
        <w:pStyle w:val="Poetry"/>
      </w:pPr>
      <w:r w:rsidRPr="00856043">
        <w:t>Its lotus petals bright and sweet</w:t>
      </w:r>
    </w:p>
    <w:p w14:paraId="3F5AE59B" w14:textId="77777777" w:rsidR="00856043" w:rsidRDefault="00BD6E04" w:rsidP="00856043">
      <w:pPr>
        <w:pStyle w:val="Poetry"/>
      </w:pPr>
      <w:r w:rsidRPr="00856043">
        <w:t xml:space="preserve">Rained down about the giant’s feet. </w:t>
      </w:r>
    </w:p>
    <w:p w14:paraId="072A0DC1" w14:textId="77777777" w:rsidR="00856043" w:rsidRDefault="00BD6E04" w:rsidP="00856043">
      <w:pPr>
        <w:pStyle w:val="Poetry"/>
      </w:pPr>
      <w:r w:rsidRPr="00856043">
        <w:t xml:space="preserve">Her vesture, bright as burning gold, </w:t>
      </w:r>
    </w:p>
    <w:p w14:paraId="07C98FE4" w14:textId="77777777" w:rsidR="00856043" w:rsidRDefault="00BD6E04" w:rsidP="00856043">
      <w:pPr>
        <w:pStyle w:val="Poetry"/>
      </w:pPr>
      <w:r w:rsidRPr="00856043">
        <w:t xml:space="preserve">Gave to the wind each glittering fold, </w:t>
      </w:r>
    </w:p>
    <w:p w14:paraId="0D395770" w14:textId="735E6805" w:rsidR="00BD6E04" w:rsidRPr="00856043" w:rsidRDefault="00BD6E04" w:rsidP="00856043">
      <w:pPr>
        <w:pStyle w:val="Poetry"/>
      </w:pPr>
      <w:r w:rsidRPr="00856043">
        <w:t>Fair as a gilded cloud that gleams</w:t>
      </w:r>
    </w:p>
    <w:p w14:paraId="0C187853" w14:textId="77777777" w:rsidR="00856043" w:rsidRDefault="00BD6E04" w:rsidP="00856043">
      <w:pPr>
        <w:pStyle w:val="Poetry"/>
      </w:pPr>
      <w:r w:rsidRPr="00856043">
        <w:t xml:space="preserve">Touched by the Day-God’s tempered beams. </w:t>
      </w:r>
    </w:p>
    <w:p w14:paraId="6BDC2A45" w14:textId="5AA1CBE8" w:rsidR="00BD6E04" w:rsidRPr="00856043" w:rsidRDefault="00BD6E04" w:rsidP="00856043">
      <w:pPr>
        <w:pStyle w:val="Poetry"/>
      </w:pPr>
      <w:r w:rsidRPr="00856043">
        <w:t>Yet struggling in the fiend’s embrace,</w:t>
      </w:r>
    </w:p>
    <w:p w14:paraId="2F14EEEB" w14:textId="21CCB0FE" w:rsidR="00BD6E04" w:rsidRPr="00856043" w:rsidRDefault="00BD6E04" w:rsidP="00856043">
      <w:pPr>
        <w:pStyle w:val="Poetry"/>
      </w:pPr>
      <w:r w:rsidRPr="00856043">
        <w:t>The lady with her sweet pure face,</w:t>
      </w:r>
    </w:p>
    <w:p w14:paraId="7D29FECE" w14:textId="77777777" w:rsidR="00856043" w:rsidRDefault="00BD6E04" w:rsidP="00856043">
      <w:pPr>
        <w:pStyle w:val="Poetry"/>
      </w:pPr>
      <w:r w:rsidRPr="00856043">
        <w:t xml:space="preserve">Far from her lord, no longer wore </w:t>
      </w:r>
    </w:p>
    <w:p w14:paraId="475FCDE4" w14:textId="77777777" w:rsidR="00856043" w:rsidRDefault="00BD6E04" w:rsidP="00856043">
      <w:pPr>
        <w:pStyle w:val="Poetry"/>
      </w:pPr>
      <w:r w:rsidRPr="00856043">
        <w:t xml:space="preserve">The light of joy that shone before. </w:t>
      </w:r>
    </w:p>
    <w:p w14:paraId="511E7DFE" w14:textId="4F2130F4" w:rsidR="00BD6E04" w:rsidRPr="00856043" w:rsidRDefault="00BD6E04" w:rsidP="00856043">
      <w:pPr>
        <w:pStyle w:val="Poetry"/>
      </w:pPr>
      <w:r w:rsidRPr="00856043">
        <w:t>Like some sad lily by the side</w:t>
      </w:r>
    </w:p>
    <w:p w14:paraId="2EF368D1" w14:textId="77777777" w:rsidR="00856043" w:rsidRDefault="00BD6E04" w:rsidP="00856043">
      <w:pPr>
        <w:pStyle w:val="Poetry"/>
      </w:pPr>
      <w:r w:rsidRPr="00856043">
        <w:t xml:space="preserve">Of waters which the sun has dried; </w:t>
      </w:r>
    </w:p>
    <w:p w14:paraId="31CFD420" w14:textId="77777777" w:rsidR="00856043" w:rsidRDefault="00BD6E04" w:rsidP="00856043">
      <w:pPr>
        <w:pStyle w:val="Poetry"/>
      </w:pPr>
      <w:r w:rsidRPr="00856043">
        <w:t xml:space="preserve">Like the pale moon uprising through </w:t>
      </w:r>
    </w:p>
    <w:p w14:paraId="19D46433" w14:textId="4B08F5F0" w:rsidR="00BD6E04" w:rsidRPr="00856043" w:rsidRDefault="00BD6E04" w:rsidP="00856043">
      <w:pPr>
        <w:pStyle w:val="Poetry"/>
      </w:pPr>
      <w:r w:rsidRPr="00856043">
        <w:t>An autumn cloud of darkest hue,</w:t>
      </w:r>
    </w:p>
    <w:p w14:paraId="45FC344F" w14:textId="77777777" w:rsidR="00856043" w:rsidRDefault="00BD6E04" w:rsidP="00856043">
      <w:pPr>
        <w:pStyle w:val="Poetry"/>
      </w:pPr>
      <w:r w:rsidRPr="00856043">
        <w:t xml:space="preserve">So was her perfect face between </w:t>
      </w:r>
    </w:p>
    <w:p w14:paraId="0414B3BA" w14:textId="0D09A499" w:rsidR="00BD6E04" w:rsidRPr="00856043" w:rsidRDefault="00BD6E04" w:rsidP="00856043">
      <w:pPr>
        <w:pStyle w:val="Poetry"/>
      </w:pPr>
      <w:r w:rsidRPr="00856043">
        <w:t>The arms of giant Ravan seen:</w:t>
      </w:r>
    </w:p>
    <w:p w14:paraId="0E7725BF" w14:textId="77777777" w:rsidR="00856043" w:rsidRDefault="00BD6E04" w:rsidP="00856043">
      <w:pPr>
        <w:pStyle w:val="Poetry"/>
      </w:pPr>
      <w:r w:rsidRPr="00856043">
        <w:t xml:space="preserve">Fair with the charm of braided tress </w:t>
      </w:r>
    </w:p>
    <w:p w14:paraId="0BAF1F21" w14:textId="77777777" w:rsidR="00856043" w:rsidRDefault="00BD6E04" w:rsidP="00856043">
      <w:pPr>
        <w:pStyle w:val="Poetry"/>
      </w:pPr>
      <w:r w:rsidRPr="00856043">
        <w:t xml:space="preserve">And forehead’s finished loveliness; </w:t>
      </w:r>
    </w:p>
    <w:p w14:paraId="25D8355F" w14:textId="77777777" w:rsidR="00856043" w:rsidRDefault="00BD6E04" w:rsidP="00856043">
      <w:pPr>
        <w:pStyle w:val="Poetry"/>
      </w:pPr>
      <w:r w:rsidRPr="00856043">
        <w:lastRenderedPageBreak/>
        <w:t xml:space="preserve">Fair with the ivory teeth that shed </w:t>
      </w:r>
    </w:p>
    <w:p w14:paraId="566913C9" w14:textId="77777777" w:rsidR="00856043" w:rsidRDefault="00BD6E04" w:rsidP="00856043">
      <w:pPr>
        <w:pStyle w:val="Poetry"/>
      </w:pPr>
      <w:r w:rsidRPr="00856043">
        <w:t xml:space="preserve">White lustre through the lips’ fine red, </w:t>
      </w:r>
    </w:p>
    <w:p w14:paraId="293F86B7" w14:textId="72843EC6" w:rsidR="00BD6E04" w:rsidRPr="00856043" w:rsidRDefault="00BD6E04" w:rsidP="00856043">
      <w:pPr>
        <w:pStyle w:val="Poetry"/>
      </w:pPr>
      <w:r w:rsidRPr="00856043">
        <w:t>Fair as the lotus when the bud</w:t>
      </w:r>
    </w:p>
    <w:p w14:paraId="746E3D97" w14:textId="77777777" w:rsidR="00856043" w:rsidRDefault="00BD6E04" w:rsidP="00856043">
      <w:pPr>
        <w:pStyle w:val="Poetry"/>
      </w:pPr>
      <w:r w:rsidRPr="00856043">
        <w:t xml:space="preserve">Is rising from the parent flood. </w:t>
      </w:r>
    </w:p>
    <w:p w14:paraId="051FF167" w14:textId="1828E88E" w:rsidR="00BD6E04" w:rsidRPr="00856043" w:rsidRDefault="00BD6E04" w:rsidP="00856043">
      <w:pPr>
        <w:pStyle w:val="Poetry"/>
      </w:pPr>
      <w:r w:rsidRPr="00856043">
        <w:t>With faultless lip and nose and eye,</w:t>
      </w:r>
    </w:p>
    <w:p w14:paraId="0EC5D27F" w14:textId="77777777" w:rsidR="00856043" w:rsidRDefault="00BD6E04" w:rsidP="00856043">
      <w:pPr>
        <w:pStyle w:val="Poetry"/>
      </w:pPr>
      <w:r w:rsidRPr="00856043">
        <w:t xml:space="preserve">Dear as the moon that floods the sky </w:t>
      </w:r>
    </w:p>
    <w:p w14:paraId="7FBD7EB6" w14:textId="77777777" w:rsidR="00856043" w:rsidRDefault="00BD6E04" w:rsidP="00856043">
      <w:pPr>
        <w:pStyle w:val="Poetry"/>
      </w:pPr>
      <w:r w:rsidRPr="00856043">
        <w:t xml:space="preserve">With gentle light, of perfect mould, </w:t>
      </w:r>
    </w:p>
    <w:p w14:paraId="261AA10E" w14:textId="77777777" w:rsidR="00856043" w:rsidRDefault="00BD6E04" w:rsidP="00856043">
      <w:pPr>
        <w:pStyle w:val="Poetry"/>
      </w:pPr>
      <w:r w:rsidRPr="00856043">
        <w:t xml:space="preserve">She seemed a thing of burnished gold, </w:t>
      </w:r>
    </w:p>
    <w:p w14:paraId="357CA481" w14:textId="23B306DA" w:rsidR="00BD6E04" w:rsidRPr="00856043" w:rsidRDefault="00BD6E04" w:rsidP="00856043">
      <w:pPr>
        <w:pStyle w:val="Poetry"/>
      </w:pPr>
      <w:r w:rsidRPr="00856043">
        <w:t>Though on her cheek the traces lay</w:t>
      </w:r>
    </w:p>
    <w:p w14:paraId="55AC7E2E" w14:textId="77777777" w:rsidR="00856043" w:rsidRDefault="00BD6E04" w:rsidP="00856043">
      <w:pPr>
        <w:pStyle w:val="Poetry"/>
      </w:pPr>
      <w:r w:rsidRPr="00856043">
        <w:t xml:space="preserve">Of tears her hand had brushed away. </w:t>
      </w:r>
    </w:p>
    <w:p w14:paraId="09BFC986" w14:textId="66A150FA" w:rsidR="00BD6E04" w:rsidRPr="00856043" w:rsidRDefault="00BD6E04" w:rsidP="00856043">
      <w:pPr>
        <w:pStyle w:val="Poetry"/>
      </w:pPr>
      <w:r w:rsidRPr="00856043">
        <w:t>But as the moon-beams swiftly fade</w:t>
      </w:r>
    </w:p>
    <w:p w14:paraId="00FF2F7E" w14:textId="77777777" w:rsidR="00856043" w:rsidRDefault="00BD6E04" w:rsidP="00856043">
      <w:pPr>
        <w:pStyle w:val="Poetry"/>
      </w:pPr>
      <w:r w:rsidRPr="00856043">
        <w:t xml:space="preserve">Ere the great Day-God shines displayed, </w:t>
      </w:r>
    </w:p>
    <w:p w14:paraId="1DA2D94C" w14:textId="5571921C" w:rsidR="00BD6E04" w:rsidRPr="00856043" w:rsidRDefault="00BD6E04" w:rsidP="00856043">
      <w:pPr>
        <w:pStyle w:val="Poetry"/>
      </w:pPr>
      <w:r w:rsidRPr="00856043">
        <w:t>So in that form of perfect grace</w:t>
      </w:r>
    </w:p>
    <w:p w14:paraId="621EAF0E" w14:textId="77777777" w:rsidR="00856043" w:rsidRDefault="00BD6E04" w:rsidP="00856043">
      <w:pPr>
        <w:pStyle w:val="Poetry"/>
      </w:pPr>
      <w:r w:rsidRPr="00856043">
        <w:t xml:space="preserve">Still trembling in the fiend’s embrace, </w:t>
      </w:r>
    </w:p>
    <w:p w14:paraId="0B76F441" w14:textId="58CD96CA" w:rsidR="00BD6E04" w:rsidRPr="00856043" w:rsidRDefault="00BD6E04" w:rsidP="00856043">
      <w:pPr>
        <w:pStyle w:val="Poetry"/>
      </w:pPr>
      <w:r w:rsidRPr="00856043">
        <w:t>From her beloved Rama reft,</w:t>
      </w:r>
    </w:p>
    <w:p w14:paraId="6BA651D1" w14:textId="77777777" w:rsidR="00856043" w:rsidRDefault="00BD6E04" w:rsidP="00856043">
      <w:pPr>
        <w:pStyle w:val="Poetry"/>
      </w:pPr>
      <w:r w:rsidRPr="00856043">
        <w:t xml:space="preserve">No light of pride or joy was left. </w:t>
      </w:r>
    </w:p>
    <w:p w14:paraId="6D852B91" w14:textId="4E2E9210" w:rsidR="00BD6E04" w:rsidRPr="00856043" w:rsidRDefault="00BD6E04" w:rsidP="00856043">
      <w:pPr>
        <w:pStyle w:val="Poetry"/>
      </w:pPr>
      <w:r w:rsidRPr="00856043">
        <w:t>The lady with her golden hue</w:t>
      </w:r>
    </w:p>
    <w:p w14:paraId="4A58C227" w14:textId="77777777" w:rsidR="00856043" w:rsidRDefault="00BD6E04" w:rsidP="00856043">
      <w:pPr>
        <w:pStyle w:val="Poetry"/>
      </w:pPr>
      <w:r w:rsidRPr="00856043">
        <w:t xml:space="preserve">O’er the swart fiend a lustre threw, </w:t>
      </w:r>
    </w:p>
    <w:p w14:paraId="5BDABE26" w14:textId="77777777" w:rsidR="00856043" w:rsidRDefault="00BD6E04" w:rsidP="00856043">
      <w:pPr>
        <w:pStyle w:val="Poetry"/>
      </w:pPr>
      <w:r w:rsidRPr="00856043">
        <w:t xml:space="preserve">As when embroidered girths enfold </w:t>
      </w:r>
    </w:p>
    <w:p w14:paraId="28E53E3B" w14:textId="4A1D29D5" w:rsidR="00BD6E04" w:rsidRPr="00856043" w:rsidRDefault="00BD6E04" w:rsidP="00856043">
      <w:pPr>
        <w:pStyle w:val="Poetry"/>
      </w:pPr>
      <w:r w:rsidRPr="00856043">
        <w:t>An elephant with gleams of gold.</w:t>
      </w:r>
    </w:p>
    <w:p w14:paraId="7D912E47" w14:textId="77777777" w:rsidR="00BD6E04" w:rsidRPr="00856043" w:rsidRDefault="00BD6E04" w:rsidP="00856043">
      <w:pPr>
        <w:pStyle w:val="Poetry"/>
      </w:pPr>
      <w:r w:rsidRPr="00856043">
        <w:t>Fair as the lily’s bending stem,—</w:t>
      </w:r>
    </w:p>
    <w:p w14:paraId="112191C3" w14:textId="77777777" w:rsidR="00856043" w:rsidRDefault="00BD6E04" w:rsidP="00856043">
      <w:pPr>
        <w:pStyle w:val="Poetry"/>
      </w:pPr>
      <w:r w:rsidRPr="00856043">
        <w:t xml:space="preserve">Her arms adorned with many a gem, </w:t>
      </w:r>
    </w:p>
    <w:p w14:paraId="1E787671" w14:textId="77777777" w:rsidR="00856043" w:rsidRDefault="00BD6E04" w:rsidP="00856043">
      <w:pPr>
        <w:pStyle w:val="Poetry"/>
      </w:pPr>
      <w:r w:rsidRPr="00856043">
        <w:t xml:space="preserve">A lustre to the fiend she lent </w:t>
      </w:r>
    </w:p>
    <w:p w14:paraId="45A9599F" w14:textId="4FE1A4B4" w:rsidR="00BD6E04" w:rsidRPr="00856043" w:rsidRDefault="00BD6E04" w:rsidP="00856043">
      <w:pPr>
        <w:pStyle w:val="Poetry"/>
      </w:pPr>
      <w:r w:rsidRPr="00856043">
        <w:t>Gleaming from every ornament,</w:t>
      </w:r>
    </w:p>
    <w:p w14:paraId="7426CD6A" w14:textId="77777777" w:rsidR="00856043" w:rsidRDefault="00856043" w:rsidP="00856043">
      <w:pPr>
        <w:pStyle w:val="Poetry"/>
      </w:pPr>
    </w:p>
    <w:p w14:paraId="078997BC" w14:textId="77777777" w:rsidR="00856043" w:rsidRDefault="00BD6E04" w:rsidP="00856043">
      <w:pPr>
        <w:pStyle w:val="Poetry"/>
      </w:pPr>
      <w:r w:rsidRPr="00856043">
        <w:t xml:space="preserve">As when the cloud-shot flashes light </w:t>
      </w:r>
    </w:p>
    <w:p w14:paraId="32F92B98" w14:textId="77777777" w:rsidR="00856043" w:rsidRDefault="00BD6E04" w:rsidP="00856043">
      <w:pPr>
        <w:pStyle w:val="Poetry"/>
      </w:pPr>
      <w:r w:rsidRPr="00856043">
        <w:t xml:space="preserve">The shadows of a mountain height. </w:t>
      </w:r>
    </w:p>
    <w:p w14:paraId="4E5147C1" w14:textId="77777777" w:rsidR="00856043" w:rsidRDefault="00BD6E04" w:rsidP="00856043">
      <w:pPr>
        <w:pStyle w:val="Poetry"/>
      </w:pPr>
      <w:r w:rsidRPr="00856043">
        <w:t xml:space="preserve">Whene’er the breezes earthward bore </w:t>
      </w:r>
    </w:p>
    <w:p w14:paraId="239E6069" w14:textId="77777777" w:rsidR="00856043" w:rsidRDefault="00BD6E04" w:rsidP="00856043">
      <w:pPr>
        <w:pStyle w:val="Poetry"/>
      </w:pPr>
      <w:r w:rsidRPr="00856043">
        <w:t xml:space="preserve">The tinkling of the zone she wore, </w:t>
      </w:r>
    </w:p>
    <w:p w14:paraId="352E8A44" w14:textId="77777777" w:rsidR="00856043" w:rsidRDefault="00BD6E04" w:rsidP="00856043">
      <w:pPr>
        <w:pStyle w:val="Poetry"/>
      </w:pPr>
      <w:r w:rsidRPr="00856043">
        <w:t xml:space="preserve">He seemed a cloud of darkness hue </w:t>
      </w:r>
    </w:p>
    <w:p w14:paraId="0CDFFE1C" w14:textId="0DE56A60" w:rsidR="00BD6E04" w:rsidRPr="00856043" w:rsidRDefault="00BD6E04" w:rsidP="00856043">
      <w:pPr>
        <w:pStyle w:val="Poetry"/>
      </w:pPr>
      <w:r w:rsidRPr="00856043">
        <w:t>Sending forth murmurs as it flew.</w:t>
      </w:r>
    </w:p>
    <w:p w14:paraId="08242761" w14:textId="77777777" w:rsidR="00BD6E04" w:rsidRPr="00856043" w:rsidRDefault="00BD6E04" w:rsidP="00856043">
      <w:pPr>
        <w:pStyle w:val="Poetry"/>
      </w:pPr>
      <w:r w:rsidRPr="00856043">
        <w:t>As on her way the dame was sped</w:t>
      </w:r>
    </w:p>
    <w:p w14:paraId="6F54DA17" w14:textId="77777777" w:rsidR="00856043" w:rsidRDefault="00BD6E04" w:rsidP="00856043">
      <w:pPr>
        <w:pStyle w:val="Poetry"/>
      </w:pPr>
      <w:r w:rsidRPr="00856043">
        <w:t xml:space="preserve">From her sweet neck fair flowers were shed, </w:t>
      </w:r>
    </w:p>
    <w:p w14:paraId="6E077858" w14:textId="557B1EAE" w:rsidR="00BD6E04" w:rsidRPr="00856043" w:rsidRDefault="00BD6E04" w:rsidP="00856043">
      <w:pPr>
        <w:pStyle w:val="Poetry"/>
      </w:pPr>
      <w:r w:rsidRPr="00856043">
        <w:t>The swift wind caught the flowery rain</w:t>
      </w:r>
    </w:p>
    <w:p w14:paraId="2FA0CC71" w14:textId="77777777" w:rsidR="00BD6E04" w:rsidRPr="00856043" w:rsidRDefault="00BD6E04" w:rsidP="00856043">
      <w:pPr>
        <w:pStyle w:val="Poetry"/>
      </w:pPr>
      <w:r w:rsidRPr="00856043">
        <w:lastRenderedPageBreak/>
        <w:t>And poured it o’er the fiend again.</w:t>
      </w:r>
    </w:p>
    <w:p w14:paraId="14CCBCCE" w14:textId="77777777" w:rsidR="00856043" w:rsidRDefault="00BD6E04" w:rsidP="00856043">
      <w:pPr>
        <w:pStyle w:val="Poetry"/>
      </w:pPr>
      <w:r w:rsidRPr="00856043">
        <w:t xml:space="preserve">The wind-stirred blossoms, sweet to smell, </w:t>
      </w:r>
    </w:p>
    <w:p w14:paraId="46CFEA49" w14:textId="253F9F3D" w:rsidR="00BD6E04" w:rsidRPr="00856043" w:rsidRDefault="00BD6E04" w:rsidP="00856043">
      <w:pPr>
        <w:pStyle w:val="Poetry"/>
      </w:pPr>
      <w:r w:rsidRPr="00856043">
        <w:t>On the dark brows of Ravan fell,</w:t>
      </w:r>
    </w:p>
    <w:p w14:paraId="34ADEBFF" w14:textId="77777777" w:rsidR="00856043" w:rsidRDefault="00BD6E04" w:rsidP="00856043">
      <w:pPr>
        <w:pStyle w:val="Poetry"/>
      </w:pPr>
      <w:r w:rsidRPr="00856043">
        <w:t xml:space="preserve">Like lunar constellations set </w:t>
      </w:r>
    </w:p>
    <w:p w14:paraId="315BC731" w14:textId="0D73F5EB" w:rsidR="00BD6E04" w:rsidRPr="00856043" w:rsidRDefault="00BD6E04" w:rsidP="00856043">
      <w:pPr>
        <w:pStyle w:val="Poetry"/>
      </w:pPr>
      <w:r w:rsidRPr="00856043">
        <w:t>On Meru for a coronet.</w:t>
      </w:r>
    </w:p>
    <w:p w14:paraId="28F56005" w14:textId="77777777" w:rsidR="00BD6E04" w:rsidRPr="00856043" w:rsidRDefault="00BD6E04" w:rsidP="00856043">
      <w:pPr>
        <w:pStyle w:val="Poetry"/>
      </w:pPr>
      <w:r w:rsidRPr="00856043">
        <w:t>From her small foot an anklet fair</w:t>
      </w:r>
    </w:p>
    <w:p w14:paraId="29F5C309" w14:textId="77777777" w:rsidR="00856043" w:rsidRDefault="00BD6E04" w:rsidP="00856043">
      <w:pPr>
        <w:pStyle w:val="Poetry"/>
      </w:pPr>
      <w:r w:rsidRPr="00856043">
        <w:t xml:space="preserve">With jewels slipped, and through the air, </w:t>
      </w:r>
    </w:p>
    <w:p w14:paraId="687162A6" w14:textId="0F437540" w:rsidR="00BD6E04" w:rsidRPr="00856043" w:rsidRDefault="00BD6E04" w:rsidP="00856043">
      <w:pPr>
        <w:pStyle w:val="Poetry"/>
      </w:pPr>
      <w:r w:rsidRPr="00856043">
        <w:t>Like a bright circlet of the flame</w:t>
      </w:r>
    </w:p>
    <w:p w14:paraId="6917D898" w14:textId="77777777" w:rsidR="00856043" w:rsidRDefault="00BD6E04" w:rsidP="00856043">
      <w:pPr>
        <w:pStyle w:val="Poetry"/>
      </w:pPr>
      <w:r w:rsidRPr="00856043">
        <w:t xml:space="preserve">Of thunder, to the valley came. </w:t>
      </w:r>
    </w:p>
    <w:p w14:paraId="60E27B68" w14:textId="5447FF3E" w:rsidR="00BD6E04" w:rsidRPr="00856043" w:rsidRDefault="00BD6E04" w:rsidP="00856043">
      <w:pPr>
        <w:pStyle w:val="Poetry"/>
      </w:pPr>
      <w:r w:rsidRPr="00856043">
        <w:t>The Maithil lady, fair to see</w:t>
      </w:r>
    </w:p>
    <w:p w14:paraId="0A55E0C0" w14:textId="77777777" w:rsidR="00856043" w:rsidRDefault="00BD6E04" w:rsidP="00856043">
      <w:pPr>
        <w:pStyle w:val="Poetry"/>
      </w:pPr>
      <w:r w:rsidRPr="00856043">
        <w:t xml:space="preserve">As the young leaflet of a tree </w:t>
      </w:r>
    </w:p>
    <w:p w14:paraId="4495FB7E" w14:textId="77777777" w:rsidR="00856043" w:rsidRDefault="00BD6E04" w:rsidP="00856043">
      <w:pPr>
        <w:pStyle w:val="Poetry"/>
      </w:pPr>
      <w:r w:rsidRPr="00856043">
        <w:t xml:space="preserve">Clad in the tender hues of spring, </w:t>
      </w:r>
    </w:p>
    <w:p w14:paraId="6BA51D58" w14:textId="1B9BD70E" w:rsidR="00BD6E04" w:rsidRPr="00856043" w:rsidRDefault="00BD6E04" w:rsidP="00856043">
      <w:pPr>
        <w:pStyle w:val="Poetry"/>
      </w:pPr>
      <w:r w:rsidRPr="00856043">
        <w:t>Flashed glory on the giant king,</w:t>
      </w:r>
    </w:p>
    <w:p w14:paraId="7A6C641F" w14:textId="48DDEE95" w:rsidR="00BD6E04" w:rsidRDefault="00BD6E04" w:rsidP="00856043">
      <w:pPr>
        <w:pStyle w:val="Poetry"/>
      </w:pPr>
      <w:r w:rsidRPr="00856043">
        <w:t>As when a gold-embroidered zone</w:t>
      </w:r>
    </w:p>
    <w:p w14:paraId="52FE9759" w14:textId="77777777" w:rsidR="00856043" w:rsidRDefault="00BD6E04" w:rsidP="00856043">
      <w:pPr>
        <w:pStyle w:val="Poetry"/>
      </w:pPr>
      <w:r w:rsidRPr="00856043">
        <w:t xml:space="preserve">Around an elephant is thrown. </w:t>
      </w:r>
    </w:p>
    <w:p w14:paraId="20529A6F" w14:textId="77777777" w:rsidR="00856043" w:rsidRDefault="00BD6E04" w:rsidP="00856043">
      <w:pPr>
        <w:pStyle w:val="Poetry"/>
      </w:pPr>
      <w:r w:rsidRPr="00856043">
        <w:t xml:space="preserve">While, bearing far the lady, through </w:t>
      </w:r>
    </w:p>
    <w:p w14:paraId="12FB49C4" w14:textId="77777777" w:rsidR="00856043" w:rsidRDefault="00BD6E04" w:rsidP="00856043">
      <w:pPr>
        <w:pStyle w:val="Poetry"/>
      </w:pPr>
      <w:r w:rsidRPr="00856043">
        <w:t xml:space="preserve">The realms of sky the giant flew, </w:t>
      </w:r>
    </w:p>
    <w:p w14:paraId="2B49F100" w14:textId="1BFB4E65" w:rsidR="00BD6E04" w:rsidRPr="00856043" w:rsidRDefault="00BD6E04" w:rsidP="00856043">
      <w:pPr>
        <w:pStyle w:val="Poetry"/>
      </w:pPr>
      <w:r w:rsidRPr="00856043">
        <w:t>She like a gleaming meteor cast</w:t>
      </w:r>
    </w:p>
    <w:p w14:paraId="1E605C73" w14:textId="77777777" w:rsidR="00856043" w:rsidRDefault="00BD6E04" w:rsidP="00856043">
      <w:pPr>
        <w:pStyle w:val="Poetry"/>
      </w:pPr>
      <w:r w:rsidRPr="00856043">
        <w:t xml:space="preserve">A glory round her as she passed. </w:t>
      </w:r>
    </w:p>
    <w:p w14:paraId="0B34F98F" w14:textId="77777777" w:rsidR="00856043" w:rsidRDefault="00BD6E04" w:rsidP="00856043">
      <w:pPr>
        <w:pStyle w:val="Poetry"/>
      </w:pPr>
      <w:r w:rsidRPr="00856043">
        <w:t xml:space="preserve">Then from each limb in swift descent </w:t>
      </w:r>
    </w:p>
    <w:p w14:paraId="4EAF4AAA" w14:textId="71C77088" w:rsidR="00BD6E04" w:rsidRPr="00856043" w:rsidRDefault="00BD6E04" w:rsidP="00856043">
      <w:pPr>
        <w:pStyle w:val="Poetry"/>
      </w:pPr>
      <w:r w:rsidRPr="00856043">
        <w:t>Dropped many a sparkling ornament:</w:t>
      </w:r>
    </w:p>
    <w:p w14:paraId="399E8533" w14:textId="77777777" w:rsidR="00856043" w:rsidRDefault="00BD6E04" w:rsidP="00856043">
      <w:pPr>
        <w:pStyle w:val="Poetry"/>
      </w:pPr>
      <w:r w:rsidRPr="00856043">
        <w:t xml:space="preserve">On earth they rested dim and pale </w:t>
      </w:r>
    </w:p>
    <w:p w14:paraId="79280603" w14:textId="304E7D20" w:rsidR="00856043" w:rsidRDefault="00BD6E04" w:rsidP="00856043">
      <w:pPr>
        <w:pStyle w:val="Poetry"/>
      </w:pPr>
      <w:r w:rsidRPr="00856043">
        <w:t>Like fallen stars when virtues fail.</w:t>
      </w:r>
      <w:r w:rsidR="000A60CF">
        <w:rPr>
          <w:rStyle w:val="FootnoteReference"/>
        </w:rPr>
        <w:footnoteReference w:id="33"/>
      </w:r>
      <w:r w:rsidRPr="00856043">
        <w:t xml:space="preserve"> </w:t>
      </w:r>
    </w:p>
    <w:p w14:paraId="142414CA" w14:textId="77777777" w:rsidR="00856043" w:rsidRDefault="00BD6E04" w:rsidP="00856043">
      <w:pPr>
        <w:pStyle w:val="Poetry"/>
      </w:pPr>
      <w:r w:rsidRPr="00856043">
        <w:t xml:space="preserve">Around her neck a garland lay </w:t>
      </w:r>
    </w:p>
    <w:p w14:paraId="35D04868" w14:textId="0F7B9C33" w:rsidR="00BD6E04" w:rsidRPr="00856043" w:rsidRDefault="00BD6E04" w:rsidP="00856043">
      <w:pPr>
        <w:pStyle w:val="Poetry"/>
      </w:pPr>
      <w:r w:rsidRPr="00856043">
        <w:t>Bright as the Star-God’s silvery ray:</w:t>
      </w:r>
    </w:p>
    <w:p w14:paraId="3C6C162B" w14:textId="77777777" w:rsidR="00856043" w:rsidRDefault="00BD6E04" w:rsidP="00856043">
      <w:pPr>
        <w:pStyle w:val="Poetry"/>
      </w:pPr>
      <w:r w:rsidRPr="00856043">
        <w:t xml:space="preserve">It fell and flashed like Ganga sent </w:t>
      </w:r>
    </w:p>
    <w:p w14:paraId="74B46D2B" w14:textId="4D9319AF" w:rsidR="00856043" w:rsidRDefault="00BD6E04" w:rsidP="00856043">
      <w:pPr>
        <w:pStyle w:val="Poetry"/>
      </w:pPr>
      <w:r w:rsidRPr="00856043">
        <w:t>From heaven above the firmament.</w:t>
      </w:r>
      <w:r w:rsidR="000A60CF">
        <w:rPr>
          <w:rStyle w:val="FootnoteReference"/>
        </w:rPr>
        <w:footnoteReference w:id="34"/>
      </w:r>
      <w:r w:rsidRPr="00856043">
        <w:t xml:space="preserve"> </w:t>
      </w:r>
    </w:p>
    <w:p w14:paraId="79455F17" w14:textId="77777777" w:rsidR="00856043" w:rsidRDefault="00BD6E04" w:rsidP="00856043">
      <w:pPr>
        <w:pStyle w:val="Poetry"/>
      </w:pPr>
      <w:r w:rsidRPr="00856043">
        <w:t xml:space="preserve">The birds of every wing had flocked </w:t>
      </w:r>
    </w:p>
    <w:p w14:paraId="12767FCC" w14:textId="48CCF0F9" w:rsidR="00BD6E04" w:rsidRPr="00856043" w:rsidRDefault="00BD6E04" w:rsidP="00856043">
      <w:pPr>
        <w:pStyle w:val="Poetry"/>
      </w:pPr>
      <w:r w:rsidRPr="00856043">
        <w:t>To stately trees by breezes rocked:</w:t>
      </w:r>
    </w:p>
    <w:p w14:paraId="6711698F" w14:textId="77777777" w:rsidR="00BD6E04" w:rsidRPr="00856043" w:rsidRDefault="00BD6E04" w:rsidP="00856043">
      <w:pPr>
        <w:pStyle w:val="Poetry"/>
      </w:pPr>
      <w:r w:rsidRPr="00856043">
        <w:t>These bowed their wind-swept heads and said:</w:t>
      </w:r>
    </w:p>
    <w:p w14:paraId="220B727C" w14:textId="77777777" w:rsidR="00BD6E04" w:rsidRPr="00856043" w:rsidRDefault="00BD6E04" w:rsidP="00856043">
      <w:pPr>
        <w:pStyle w:val="Poetry"/>
      </w:pPr>
      <w:r w:rsidRPr="00856043">
        <w:lastRenderedPageBreak/>
        <w:t>“My lady sweet, be comforted.”</w:t>
      </w:r>
    </w:p>
    <w:p w14:paraId="2D4107B3" w14:textId="77777777" w:rsidR="00856043" w:rsidRDefault="00BD6E04" w:rsidP="00856043">
      <w:pPr>
        <w:pStyle w:val="Poetry"/>
      </w:pPr>
      <w:r w:rsidRPr="00856043">
        <w:t xml:space="preserve">With faded blooms each brook within </w:t>
      </w:r>
    </w:p>
    <w:p w14:paraId="1D8D2604" w14:textId="77777777" w:rsidR="00856043" w:rsidRDefault="00BD6E04" w:rsidP="00856043">
      <w:pPr>
        <w:pStyle w:val="Poetry"/>
      </w:pPr>
      <w:r w:rsidRPr="00856043">
        <w:t xml:space="preserve">Whose waters moved no gleamy fin, </w:t>
      </w:r>
    </w:p>
    <w:p w14:paraId="2C30A27F" w14:textId="77777777" w:rsidR="00856043" w:rsidRDefault="00BD6E04" w:rsidP="00856043">
      <w:pPr>
        <w:pStyle w:val="Poetry"/>
      </w:pPr>
      <w:r w:rsidRPr="00856043">
        <w:t xml:space="preserve">Stole sadly through the forest dell </w:t>
      </w:r>
    </w:p>
    <w:p w14:paraId="250DE480" w14:textId="77777777" w:rsidR="00856043" w:rsidRDefault="00BD6E04" w:rsidP="00856043">
      <w:pPr>
        <w:pStyle w:val="Poetry"/>
      </w:pPr>
      <w:r w:rsidRPr="00856043">
        <w:t xml:space="preserve">Mourning the dame it loved so well. </w:t>
      </w:r>
    </w:p>
    <w:p w14:paraId="288B30EC" w14:textId="77777777" w:rsidR="00856043" w:rsidRDefault="00BD6E04" w:rsidP="00856043">
      <w:pPr>
        <w:pStyle w:val="Poetry"/>
      </w:pPr>
      <w:r w:rsidRPr="00856043">
        <w:t xml:space="preserve">From every woodland region near </w:t>
      </w:r>
    </w:p>
    <w:p w14:paraId="091CA003" w14:textId="77777777" w:rsidR="00856043" w:rsidRDefault="00BD6E04" w:rsidP="00856043">
      <w:pPr>
        <w:pStyle w:val="Poetry"/>
      </w:pPr>
      <w:r w:rsidRPr="00856043">
        <w:t xml:space="preserve">Came lions, tigers, birds, and deer, </w:t>
      </w:r>
    </w:p>
    <w:p w14:paraId="0D466D6B" w14:textId="77777777" w:rsidR="00856043" w:rsidRDefault="00BD6E04" w:rsidP="00856043">
      <w:pPr>
        <w:pStyle w:val="Poetry"/>
      </w:pPr>
      <w:r w:rsidRPr="00856043">
        <w:t xml:space="preserve">And followed, each with furious look, </w:t>
      </w:r>
    </w:p>
    <w:p w14:paraId="2C33C93A" w14:textId="2A334E0F" w:rsidR="00BD6E04" w:rsidRPr="00856043" w:rsidRDefault="00BD6E04" w:rsidP="00856043">
      <w:pPr>
        <w:pStyle w:val="Poetry"/>
      </w:pPr>
      <w:r w:rsidRPr="00856043">
        <w:t>The way her flying shadow took.</w:t>
      </w:r>
    </w:p>
    <w:p w14:paraId="59BB892A" w14:textId="77777777" w:rsidR="00BD6E04" w:rsidRPr="00856043" w:rsidRDefault="00BD6E04" w:rsidP="00856043">
      <w:pPr>
        <w:pStyle w:val="Poetry"/>
      </w:pPr>
      <w:r w:rsidRPr="00856043">
        <w:t>For Sita’s loss each lofty hill</w:t>
      </w:r>
    </w:p>
    <w:p w14:paraId="77A138B5" w14:textId="77777777" w:rsidR="00856043" w:rsidRDefault="00BD6E04" w:rsidP="00856043">
      <w:pPr>
        <w:pStyle w:val="Poetry"/>
      </w:pPr>
      <w:r w:rsidRPr="00856043">
        <w:t xml:space="preserve">Whose tears were waterfall, and rill, </w:t>
      </w:r>
    </w:p>
    <w:p w14:paraId="04D1E898" w14:textId="77777777" w:rsidR="00856043" w:rsidRDefault="00BD6E04" w:rsidP="00856043">
      <w:pPr>
        <w:pStyle w:val="Poetry"/>
      </w:pPr>
      <w:r w:rsidRPr="00856043">
        <w:t xml:space="preserve">Lifting on high each arm-like steep, </w:t>
      </w:r>
    </w:p>
    <w:p w14:paraId="13918019" w14:textId="77777777" w:rsidR="00856043" w:rsidRDefault="00BD6E04" w:rsidP="00856043">
      <w:pPr>
        <w:pStyle w:val="Poetry"/>
      </w:pPr>
      <w:r w:rsidRPr="00856043">
        <w:t xml:space="preserve">Seemed in the general woe to weep. </w:t>
      </w:r>
    </w:p>
    <w:p w14:paraId="2C434CEA" w14:textId="77777777" w:rsidR="00856043" w:rsidRDefault="00BD6E04" w:rsidP="00856043">
      <w:pPr>
        <w:pStyle w:val="Poetry"/>
      </w:pPr>
      <w:r w:rsidRPr="00856043">
        <w:t xml:space="preserve">When the great sun, the lord of day, </w:t>
      </w:r>
    </w:p>
    <w:p w14:paraId="0A89FAF6" w14:textId="4FEC0331" w:rsidR="00BD6E04" w:rsidRPr="00856043" w:rsidRDefault="00BD6E04" w:rsidP="00856043">
      <w:pPr>
        <w:pStyle w:val="Poetry"/>
      </w:pPr>
      <w:r w:rsidRPr="00856043">
        <w:t>Saw Ravan tear the dame away,</w:t>
      </w:r>
    </w:p>
    <w:p w14:paraId="6A6D55A7" w14:textId="77777777" w:rsidR="00BD6E04" w:rsidRPr="00856043" w:rsidRDefault="00BD6E04" w:rsidP="00856043">
      <w:pPr>
        <w:pStyle w:val="Poetry"/>
      </w:pPr>
      <w:r w:rsidRPr="00856043">
        <w:t>His glorious light began to fail</w:t>
      </w:r>
    </w:p>
    <w:p w14:paraId="37533D68" w14:textId="77777777" w:rsidR="00856043" w:rsidRDefault="00BD6E04" w:rsidP="00856043">
      <w:pPr>
        <w:pStyle w:val="Poetry"/>
      </w:pPr>
      <w:r w:rsidRPr="00856043">
        <w:t xml:space="preserve">And all his disk grew cold and pale. </w:t>
      </w:r>
    </w:p>
    <w:p w14:paraId="7F7BE0E6" w14:textId="2CEA65E1" w:rsidR="00BD6E04" w:rsidRPr="00856043" w:rsidRDefault="00BD6E04" w:rsidP="00856043">
      <w:pPr>
        <w:pStyle w:val="Poetry"/>
      </w:pPr>
      <w:r w:rsidRPr="00856043">
        <w:t>“If Ravan from the forest flies</w:t>
      </w:r>
    </w:p>
    <w:p w14:paraId="4E6FD3B6" w14:textId="77777777" w:rsidR="00BD6E04" w:rsidRPr="00856043" w:rsidRDefault="00BD6E04" w:rsidP="00856043">
      <w:pPr>
        <w:pStyle w:val="Poetry"/>
      </w:pPr>
      <w:r w:rsidRPr="00856043">
        <w:t>With Rama’s Sita as his prize,</w:t>
      </w:r>
    </w:p>
    <w:p w14:paraId="15CC8CA0" w14:textId="77777777" w:rsidR="00856043" w:rsidRDefault="00BD6E04" w:rsidP="00856043">
      <w:pPr>
        <w:pStyle w:val="Poetry"/>
      </w:pPr>
      <w:r w:rsidRPr="00856043">
        <w:t xml:space="preserve">Justice and truth have vanished hence, </w:t>
      </w:r>
    </w:p>
    <w:p w14:paraId="7E3D2910" w14:textId="77777777" w:rsidR="00856043" w:rsidRDefault="00BD6E04" w:rsidP="00856043">
      <w:pPr>
        <w:pStyle w:val="Poetry"/>
      </w:pPr>
      <w:r w:rsidRPr="00856043">
        <w:t xml:space="preserve">Honour and right and innocence.” </w:t>
      </w:r>
    </w:p>
    <w:p w14:paraId="1358FE1E" w14:textId="77777777" w:rsidR="00856043" w:rsidRDefault="00BD6E04" w:rsidP="00856043">
      <w:pPr>
        <w:pStyle w:val="Poetry"/>
      </w:pPr>
      <w:r w:rsidRPr="00856043">
        <w:t xml:space="preserve">Thus rose the cry of wild despair </w:t>
      </w:r>
    </w:p>
    <w:p w14:paraId="3319C635" w14:textId="0B5D3F7B" w:rsidR="00BD6E04" w:rsidRPr="00856043" w:rsidRDefault="00BD6E04" w:rsidP="00856043">
      <w:pPr>
        <w:pStyle w:val="Poetry"/>
      </w:pPr>
      <w:r w:rsidRPr="00856043">
        <w:t>From spirits as they gathered there.</w:t>
      </w:r>
    </w:p>
    <w:p w14:paraId="77BA870B" w14:textId="77777777" w:rsidR="00856043" w:rsidRDefault="00BD6E04" w:rsidP="00856043">
      <w:pPr>
        <w:pStyle w:val="Poetry"/>
      </w:pPr>
      <w:r w:rsidRPr="00856043">
        <w:t xml:space="preserve">In trembling troops in open lawns </w:t>
      </w:r>
    </w:p>
    <w:p w14:paraId="0CBC5CC2" w14:textId="77777777" w:rsidR="00856043" w:rsidRDefault="00BD6E04" w:rsidP="00856043">
      <w:pPr>
        <w:pStyle w:val="Poetry"/>
      </w:pPr>
      <w:r w:rsidRPr="00856043">
        <w:t xml:space="preserve">Wept, wild with woe, the startled fawns, </w:t>
      </w:r>
    </w:p>
    <w:p w14:paraId="5FB157B8" w14:textId="77777777" w:rsidR="00856043" w:rsidRDefault="00BD6E04" w:rsidP="00856043">
      <w:pPr>
        <w:pStyle w:val="Poetry"/>
      </w:pPr>
      <w:r w:rsidRPr="00856043">
        <w:t xml:space="preserve">And a strange terror changed the eyes </w:t>
      </w:r>
    </w:p>
    <w:p w14:paraId="7ED5B7F7" w14:textId="313F2D15" w:rsidR="00BD6E04" w:rsidRPr="00856043" w:rsidRDefault="00BD6E04" w:rsidP="00856043">
      <w:pPr>
        <w:pStyle w:val="Poetry"/>
      </w:pPr>
      <w:r w:rsidRPr="00856043">
        <w:t>They lifted to the distant skies.</w:t>
      </w:r>
    </w:p>
    <w:p w14:paraId="712B782F" w14:textId="77777777" w:rsidR="00856043" w:rsidRDefault="00BD6E04" w:rsidP="00856043">
      <w:pPr>
        <w:pStyle w:val="Poetry"/>
      </w:pPr>
      <w:r w:rsidRPr="00856043">
        <w:t xml:space="preserve">On silvan Gods who love the dell </w:t>
      </w:r>
    </w:p>
    <w:p w14:paraId="636D6720" w14:textId="77777777" w:rsidR="00856043" w:rsidRDefault="00BD6E04" w:rsidP="00856043">
      <w:pPr>
        <w:pStyle w:val="Poetry"/>
      </w:pPr>
      <w:r w:rsidRPr="00856043">
        <w:t xml:space="preserve">A sudden fear and trembling fell, </w:t>
      </w:r>
    </w:p>
    <w:p w14:paraId="401B7E34" w14:textId="77777777" w:rsidR="00856043" w:rsidRDefault="00BD6E04" w:rsidP="00856043">
      <w:pPr>
        <w:pStyle w:val="Poetry"/>
      </w:pPr>
      <w:r w:rsidRPr="00856043">
        <w:t xml:space="preserve">As in the deepest woe they viewed </w:t>
      </w:r>
    </w:p>
    <w:p w14:paraId="67FF8154" w14:textId="771A1EC6" w:rsidR="00BD6E04" w:rsidRPr="00856043" w:rsidRDefault="00BD6E04" w:rsidP="00856043">
      <w:pPr>
        <w:pStyle w:val="Poetry"/>
      </w:pPr>
      <w:r w:rsidRPr="00856043">
        <w:t>The lady by the fiend subdued.</w:t>
      </w:r>
    </w:p>
    <w:p w14:paraId="5011646F" w14:textId="77777777" w:rsidR="00BD6E04" w:rsidRPr="00856043" w:rsidRDefault="00BD6E04" w:rsidP="00856043">
      <w:pPr>
        <w:pStyle w:val="Poetry"/>
      </w:pPr>
      <w:r w:rsidRPr="00856043">
        <w:t>Still in loud shrieks was heard afar</w:t>
      </w:r>
    </w:p>
    <w:p w14:paraId="22943C87" w14:textId="77777777" w:rsidR="00856043" w:rsidRDefault="00BD6E04" w:rsidP="00856043">
      <w:pPr>
        <w:pStyle w:val="Poetry"/>
      </w:pPr>
      <w:r w:rsidRPr="00856043">
        <w:t xml:space="preserve">That voice whose sweetness naught could mar, </w:t>
      </w:r>
    </w:p>
    <w:p w14:paraId="4646C5E6" w14:textId="79C5567F" w:rsidR="00BD6E04" w:rsidRPr="00856043" w:rsidRDefault="00BD6E04" w:rsidP="00856043">
      <w:pPr>
        <w:pStyle w:val="Poetry"/>
      </w:pPr>
      <w:r w:rsidRPr="00856043">
        <w:t>While eager looks of fear and woe</w:t>
      </w:r>
    </w:p>
    <w:p w14:paraId="340ED282" w14:textId="77777777" w:rsidR="00856043" w:rsidRDefault="00BD6E04" w:rsidP="00856043">
      <w:pPr>
        <w:pStyle w:val="Poetry"/>
      </w:pPr>
      <w:r w:rsidRPr="00856043">
        <w:lastRenderedPageBreak/>
        <w:t xml:space="preserve">She bent upon the earth below. </w:t>
      </w:r>
    </w:p>
    <w:p w14:paraId="3DC08763" w14:textId="77777777" w:rsidR="00856043" w:rsidRDefault="00BD6E04" w:rsidP="00856043">
      <w:pPr>
        <w:pStyle w:val="Poetry"/>
      </w:pPr>
      <w:r w:rsidRPr="00856043">
        <w:t xml:space="preserve">The lady of each winning wile </w:t>
      </w:r>
    </w:p>
    <w:p w14:paraId="69094281" w14:textId="77777777" w:rsidR="00856043" w:rsidRDefault="00BD6E04" w:rsidP="00856043">
      <w:pPr>
        <w:pStyle w:val="Poetry"/>
      </w:pPr>
      <w:r w:rsidRPr="00856043">
        <w:t xml:space="preserve">With pearly teeth and lovely smile, </w:t>
      </w:r>
    </w:p>
    <w:p w14:paraId="68C454D4" w14:textId="467F3887" w:rsidR="00BD6E04" w:rsidRPr="000A60CF" w:rsidRDefault="00BD6E04" w:rsidP="000A60CF">
      <w:pPr>
        <w:pStyle w:val="Poetry"/>
      </w:pPr>
      <w:r w:rsidRPr="00856043">
        <w:t>Seized by the lord of Lanka’s isle,</w:t>
      </w:r>
    </w:p>
    <w:p w14:paraId="6D322E19" w14:textId="77777777" w:rsidR="000A60CF" w:rsidRDefault="00BD6E04" w:rsidP="000A60CF">
      <w:pPr>
        <w:pStyle w:val="Poetry"/>
      </w:pPr>
      <w:r w:rsidRPr="000A60CF">
        <w:t>Looked down for friends in vain.</w:t>
      </w:r>
    </w:p>
    <w:p w14:paraId="1C97DC70" w14:textId="77777777" w:rsidR="000A60CF" w:rsidRDefault="00BD6E04" w:rsidP="000A60CF">
      <w:pPr>
        <w:pStyle w:val="Poetry"/>
      </w:pPr>
      <w:r w:rsidRPr="000A60CF">
        <w:t xml:space="preserve">She saw no friend to aid her, none, </w:t>
      </w:r>
    </w:p>
    <w:p w14:paraId="4844CC41" w14:textId="06704871" w:rsidR="00BD6E04" w:rsidRPr="000A60CF" w:rsidRDefault="00BD6E04" w:rsidP="000A60CF">
      <w:pPr>
        <w:pStyle w:val="Poetry"/>
      </w:pPr>
      <w:r w:rsidRPr="000A60CF">
        <w:t>Not Rama nor the younger son</w:t>
      </w:r>
    </w:p>
    <w:p w14:paraId="125CBF98" w14:textId="77777777" w:rsidR="00BD6E04" w:rsidRPr="000A60CF" w:rsidRDefault="00BD6E04" w:rsidP="000A60CF">
      <w:pPr>
        <w:pStyle w:val="Poetry"/>
      </w:pPr>
      <w:r w:rsidRPr="000A60CF">
        <w:t>Of Daśaratha, and undone</w:t>
      </w:r>
    </w:p>
    <w:p w14:paraId="0B2EE5DD" w14:textId="77777777" w:rsidR="00BD6E04" w:rsidRPr="000A60CF" w:rsidRDefault="00BD6E04" w:rsidP="000A60CF">
      <w:pPr>
        <w:pStyle w:val="Poetry"/>
      </w:pPr>
      <w:r w:rsidRPr="000A60CF">
        <w:t>She swooned with fear and pain.</w:t>
      </w:r>
    </w:p>
    <w:p w14:paraId="2135193E" w14:textId="54D80EA0" w:rsidR="00BD6E04" w:rsidRDefault="00BD6E04" w:rsidP="00BD6E04">
      <w:pPr>
        <w:pStyle w:val="BodyText"/>
        <w:rPr>
          <w:sz w:val="30"/>
        </w:rPr>
      </w:pPr>
    </w:p>
    <w:p w14:paraId="0CDC7ED6" w14:textId="77777777" w:rsidR="000A60CF" w:rsidRDefault="000A60CF" w:rsidP="000A60CF">
      <w:pPr>
        <w:pStyle w:val="Heading4"/>
      </w:pPr>
      <w:r>
        <w:t xml:space="preserve">Canto LIII </w:t>
      </w:r>
    </w:p>
    <w:p w14:paraId="7FB5E46A" w14:textId="01FA83CE" w:rsidR="000A60CF" w:rsidRPr="000A60CF" w:rsidRDefault="000A60CF" w:rsidP="000A60CF">
      <w:pPr>
        <w:pStyle w:val="Bodynoindent"/>
        <w:jc w:val="left"/>
        <w:rPr>
          <w:i/>
          <w:iCs/>
        </w:rPr>
      </w:pPr>
      <w:r w:rsidRPr="000A60CF">
        <w:rPr>
          <w:i/>
          <w:iCs/>
        </w:rPr>
        <w:t>Sita’s Threats.</w:t>
      </w:r>
    </w:p>
    <w:p w14:paraId="0D161DB8" w14:textId="77777777" w:rsidR="00BD6E04" w:rsidRPr="000A60CF" w:rsidRDefault="00BD6E04" w:rsidP="000A60CF">
      <w:pPr>
        <w:pStyle w:val="Poetry"/>
      </w:pPr>
      <w:r w:rsidRPr="000A60CF">
        <w:t>Soon as the Maithil lady knew</w:t>
      </w:r>
    </w:p>
    <w:p w14:paraId="357AC69F" w14:textId="77777777" w:rsidR="000A60CF" w:rsidRDefault="00BD6E04" w:rsidP="000A60CF">
      <w:pPr>
        <w:pStyle w:val="Poetry"/>
      </w:pPr>
      <w:r w:rsidRPr="000A60CF">
        <w:t xml:space="preserve">That high through air the giant flew, </w:t>
      </w:r>
    </w:p>
    <w:p w14:paraId="409C23F3" w14:textId="77777777" w:rsidR="000A60CF" w:rsidRDefault="00BD6E04" w:rsidP="000A60CF">
      <w:pPr>
        <w:pStyle w:val="Poetry"/>
      </w:pPr>
      <w:r w:rsidRPr="000A60CF">
        <w:t xml:space="preserve">Distressed with grief and sore afraid </w:t>
      </w:r>
    </w:p>
    <w:p w14:paraId="6B3DEB65" w14:textId="77777777" w:rsidR="000A60CF" w:rsidRDefault="00BD6E04" w:rsidP="000A60CF">
      <w:pPr>
        <w:pStyle w:val="Poetry"/>
      </w:pPr>
      <w:r w:rsidRPr="000A60CF">
        <w:t xml:space="preserve">Her troubled spirit sank dismayed. </w:t>
      </w:r>
    </w:p>
    <w:p w14:paraId="247EC62E" w14:textId="411C06CE" w:rsidR="00BD6E04" w:rsidRPr="000A60CF" w:rsidRDefault="00BD6E04" w:rsidP="000A60CF">
      <w:pPr>
        <w:pStyle w:val="Poetry"/>
      </w:pPr>
      <w:r w:rsidRPr="000A60CF">
        <w:t>Then, as anew the waters welled</w:t>
      </w:r>
    </w:p>
    <w:p w14:paraId="5C2372E4" w14:textId="77777777" w:rsidR="000A60CF" w:rsidRDefault="00BD6E04" w:rsidP="000A60CF">
      <w:pPr>
        <w:pStyle w:val="Poetry"/>
      </w:pPr>
      <w:r w:rsidRPr="000A60CF">
        <w:t xml:space="preserve">From those red eyes which sorrow swelled, </w:t>
      </w:r>
    </w:p>
    <w:p w14:paraId="09A8A714" w14:textId="77777777" w:rsidR="000A60CF" w:rsidRDefault="00BD6E04" w:rsidP="000A60CF">
      <w:pPr>
        <w:pStyle w:val="Poetry"/>
      </w:pPr>
      <w:r w:rsidRPr="000A60CF">
        <w:t xml:space="preserve">Forth in keen words her passion broke, </w:t>
      </w:r>
    </w:p>
    <w:p w14:paraId="74E8403D" w14:textId="77777777" w:rsidR="000A60CF" w:rsidRDefault="00BD6E04" w:rsidP="000A60CF">
      <w:pPr>
        <w:pStyle w:val="Poetry"/>
      </w:pPr>
      <w:r w:rsidRPr="000A60CF">
        <w:t xml:space="preserve">And to the fierce-eyed fiend she spoke: </w:t>
      </w:r>
    </w:p>
    <w:p w14:paraId="39B11CA5" w14:textId="77777777" w:rsidR="000A60CF" w:rsidRDefault="00BD6E04" w:rsidP="000A60CF">
      <w:pPr>
        <w:pStyle w:val="Poetry"/>
      </w:pPr>
      <w:r w:rsidRPr="000A60CF">
        <w:t xml:space="preserve">“Canst thou attempt a deed so base, </w:t>
      </w:r>
    </w:p>
    <w:p w14:paraId="2E859E3D" w14:textId="0CF54DAA" w:rsidR="00BD6E04" w:rsidRPr="000A60CF" w:rsidRDefault="00BD6E04" w:rsidP="000A60CF">
      <w:pPr>
        <w:pStyle w:val="Poetry"/>
      </w:pPr>
      <w:r w:rsidRPr="000A60CF">
        <w:t>Untroubled by the deep disgrace,—</w:t>
      </w:r>
    </w:p>
    <w:p w14:paraId="7AB4EBFA" w14:textId="77777777" w:rsidR="000A60CF" w:rsidRDefault="00BD6E04" w:rsidP="000A60CF">
      <w:pPr>
        <w:pStyle w:val="Poetry"/>
      </w:pPr>
      <w:r w:rsidRPr="000A60CF">
        <w:t xml:space="preserve">To steal me from my home and fly, </w:t>
      </w:r>
    </w:p>
    <w:p w14:paraId="356AFA74" w14:textId="77777777" w:rsidR="000A60CF" w:rsidRDefault="00BD6E04" w:rsidP="000A60CF">
      <w:pPr>
        <w:pStyle w:val="Poetry"/>
      </w:pPr>
      <w:r w:rsidRPr="000A60CF">
        <w:t xml:space="preserve">When friend or guardian none was nigh? </w:t>
      </w:r>
    </w:p>
    <w:p w14:paraId="5FFC7055" w14:textId="77777777" w:rsidR="000A60CF" w:rsidRDefault="00BD6E04" w:rsidP="000A60CF">
      <w:pPr>
        <w:pStyle w:val="Poetry"/>
      </w:pPr>
      <w:r w:rsidRPr="000A60CF">
        <w:t xml:space="preserve">Thy craven soul that longed to steal, </w:t>
      </w:r>
    </w:p>
    <w:p w14:paraId="0F1F8A0A" w14:textId="77777777" w:rsidR="000A60CF" w:rsidRDefault="00BD6E04" w:rsidP="000A60CF">
      <w:pPr>
        <w:pStyle w:val="Poetry"/>
      </w:pPr>
      <w:r w:rsidRPr="000A60CF">
        <w:t xml:space="preserve">Fearing the blows that warriors deal, </w:t>
      </w:r>
    </w:p>
    <w:p w14:paraId="57146798" w14:textId="726E5E2B" w:rsidR="00BD6E04" w:rsidRPr="000A60CF" w:rsidRDefault="00BD6E04" w:rsidP="000A60CF">
      <w:pPr>
        <w:pStyle w:val="Poetry"/>
      </w:pPr>
      <w:r w:rsidRPr="000A60CF">
        <w:t>Upon a magic deer relied</w:t>
      </w:r>
    </w:p>
    <w:p w14:paraId="2B8D4C88" w14:textId="77777777" w:rsidR="000A60CF" w:rsidRDefault="00BD6E04" w:rsidP="000A60CF">
      <w:pPr>
        <w:pStyle w:val="Poetry"/>
      </w:pPr>
      <w:r w:rsidRPr="000A60CF">
        <w:t xml:space="preserve">To lure my husband from my side, </w:t>
      </w:r>
    </w:p>
    <w:p w14:paraId="1AC6AB45" w14:textId="77777777" w:rsidR="000A60CF" w:rsidRDefault="00BD6E04" w:rsidP="000A60CF">
      <w:pPr>
        <w:pStyle w:val="Poetry"/>
      </w:pPr>
      <w:r w:rsidRPr="000A60CF">
        <w:t xml:space="preserve">Friend of his sire, the vulture king </w:t>
      </w:r>
    </w:p>
    <w:p w14:paraId="275F7257" w14:textId="77777777" w:rsidR="000A60CF" w:rsidRDefault="00BD6E04" w:rsidP="000A60CF">
      <w:pPr>
        <w:pStyle w:val="Poetry"/>
      </w:pPr>
      <w:r w:rsidRPr="000A60CF">
        <w:t xml:space="preserve">Lies low on earth with mangled wing, </w:t>
      </w:r>
    </w:p>
    <w:p w14:paraId="44D71F77" w14:textId="52A537ED" w:rsidR="00BD6E04" w:rsidRPr="000A60CF" w:rsidRDefault="00BD6E04" w:rsidP="000A60CF">
      <w:pPr>
        <w:pStyle w:val="Poetry"/>
      </w:pPr>
      <w:r w:rsidRPr="000A60CF">
        <w:t>Who gave his aged life for me</w:t>
      </w:r>
    </w:p>
    <w:p w14:paraId="36A8CA3F" w14:textId="77777777" w:rsidR="000A60CF" w:rsidRDefault="00BD6E04" w:rsidP="000A60CF">
      <w:pPr>
        <w:pStyle w:val="Poetry"/>
      </w:pPr>
      <w:r w:rsidRPr="000A60CF">
        <w:t xml:space="preserve">And died for her he sought to free. </w:t>
      </w:r>
    </w:p>
    <w:p w14:paraId="7EF1ACB9" w14:textId="77777777" w:rsidR="000A60CF" w:rsidRDefault="00BD6E04" w:rsidP="000A60CF">
      <w:pPr>
        <w:pStyle w:val="Poetry"/>
      </w:pPr>
      <w:r w:rsidRPr="000A60CF">
        <w:t xml:space="preserve">Ah, glorious strength indeed is thine, </w:t>
      </w:r>
    </w:p>
    <w:p w14:paraId="6D902C1E" w14:textId="77777777" w:rsidR="000A60CF" w:rsidRDefault="00BD6E04" w:rsidP="000A60CF">
      <w:pPr>
        <w:pStyle w:val="Poetry"/>
      </w:pPr>
      <w:r w:rsidRPr="000A60CF">
        <w:lastRenderedPageBreak/>
        <w:t xml:space="preserve">Thou meanest of thy giant line, </w:t>
      </w:r>
    </w:p>
    <w:p w14:paraId="50C6EAB7" w14:textId="77777777" w:rsidR="000A60CF" w:rsidRDefault="00BD6E04" w:rsidP="000A60CF">
      <w:pPr>
        <w:pStyle w:val="Poetry"/>
      </w:pPr>
      <w:r w:rsidRPr="000A60CF">
        <w:t xml:space="preserve">Whose courage dared to tell thy name </w:t>
      </w:r>
    </w:p>
    <w:p w14:paraId="0BDEEBA1" w14:textId="4EF965E5" w:rsidR="00BD6E04" w:rsidRPr="000A60CF" w:rsidRDefault="00BD6E04" w:rsidP="000A60CF">
      <w:pPr>
        <w:pStyle w:val="Poetry"/>
      </w:pPr>
      <w:r w:rsidRPr="000A60CF">
        <w:t>And conquer in the fight a dame.</w:t>
      </w:r>
    </w:p>
    <w:p w14:paraId="524A49B9" w14:textId="77777777" w:rsidR="000A60CF" w:rsidRDefault="00BD6E04" w:rsidP="000A60CF">
      <w:pPr>
        <w:pStyle w:val="Poetry"/>
      </w:pPr>
      <w:r w:rsidRPr="000A60CF">
        <w:t xml:space="preserve">Does the vile deed that thou hast done </w:t>
      </w:r>
    </w:p>
    <w:p w14:paraId="6D5CED6C" w14:textId="77777777" w:rsidR="000A60CF" w:rsidRDefault="00BD6E04" w:rsidP="000A60CF">
      <w:pPr>
        <w:pStyle w:val="Poetry"/>
      </w:pPr>
      <w:r w:rsidRPr="000A60CF">
        <w:t xml:space="preserve">Cause thee no shame, thou wicked one— </w:t>
      </w:r>
    </w:p>
    <w:p w14:paraId="02023956" w14:textId="06FB2F94" w:rsidR="00BD6E04" w:rsidRPr="000A60CF" w:rsidRDefault="00BD6E04" w:rsidP="000A60CF">
      <w:pPr>
        <w:pStyle w:val="Poetry"/>
      </w:pPr>
      <w:r w:rsidRPr="000A60CF">
        <w:t>A woman from her home to rend</w:t>
      </w:r>
    </w:p>
    <w:p w14:paraId="6131C01E" w14:textId="77777777" w:rsidR="000A60CF" w:rsidRDefault="000A60CF" w:rsidP="000A60CF">
      <w:pPr>
        <w:pStyle w:val="Poetry"/>
      </w:pPr>
    </w:p>
    <w:p w14:paraId="50136849" w14:textId="77777777" w:rsidR="000A60CF" w:rsidRDefault="00BD6E04" w:rsidP="000A60CF">
      <w:pPr>
        <w:pStyle w:val="Poetry"/>
      </w:pPr>
      <w:r w:rsidRPr="000A60CF">
        <w:t xml:space="preserve">When none was near his aid to lend? </w:t>
      </w:r>
    </w:p>
    <w:p w14:paraId="47B0EEB8" w14:textId="77777777" w:rsidR="000A60CF" w:rsidRDefault="00BD6E04" w:rsidP="000A60CF">
      <w:pPr>
        <w:pStyle w:val="Poetry"/>
      </w:pPr>
      <w:r w:rsidRPr="000A60CF">
        <w:t xml:space="preserve">Through all the worlds, O giant King, </w:t>
      </w:r>
    </w:p>
    <w:p w14:paraId="76D22A79" w14:textId="77777777" w:rsidR="000A60CF" w:rsidRDefault="00BD6E04" w:rsidP="000A60CF">
      <w:pPr>
        <w:pStyle w:val="Poetry"/>
      </w:pPr>
      <w:r w:rsidRPr="000A60CF">
        <w:t xml:space="preserve">The tidings of this deed will ring, </w:t>
      </w:r>
    </w:p>
    <w:p w14:paraId="5D063AFD" w14:textId="77777777" w:rsidR="000A60CF" w:rsidRDefault="00BD6E04" w:rsidP="000A60CF">
      <w:pPr>
        <w:pStyle w:val="Poetry"/>
      </w:pPr>
      <w:r w:rsidRPr="000A60CF">
        <w:t xml:space="preserve">This deed in law and honour’s spite </w:t>
      </w:r>
    </w:p>
    <w:p w14:paraId="2A5E5469" w14:textId="77B45AA4" w:rsidR="00BD6E04" w:rsidRPr="000A60CF" w:rsidRDefault="00BD6E04" w:rsidP="000A60CF">
      <w:pPr>
        <w:pStyle w:val="Poetry"/>
      </w:pPr>
      <w:r w:rsidRPr="000A60CF">
        <w:t>By one who claims a hero’s might.</w:t>
      </w:r>
    </w:p>
    <w:p w14:paraId="71E54E84" w14:textId="77777777" w:rsidR="000A60CF" w:rsidRDefault="00BD6E04" w:rsidP="000A60CF">
      <w:pPr>
        <w:pStyle w:val="Poetry"/>
      </w:pPr>
      <w:r w:rsidRPr="000A60CF">
        <w:t xml:space="preserve">Shame on thy boasted valour, shame! </w:t>
      </w:r>
    </w:p>
    <w:p w14:paraId="7FD91483" w14:textId="5311EE06" w:rsidR="00BD6E04" w:rsidRPr="000A60CF" w:rsidRDefault="00BD6E04" w:rsidP="000A60CF">
      <w:pPr>
        <w:pStyle w:val="Poetry"/>
      </w:pPr>
      <w:r w:rsidRPr="000A60CF">
        <w:t>Thy prowess is an empty name.</w:t>
      </w:r>
    </w:p>
    <w:p w14:paraId="45F4EAAA" w14:textId="77777777" w:rsidR="00BD6E04" w:rsidRPr="000A60CF" w:rsidRDefault="00BD6E04" w:rsidP="000A60CF">
      <w:pPr>
        <w:pStyle w:val="Poetry"/>
      </w:pPr>
      <w:r w:rsidRPr="000A60CF">
        <w:t>Shame, giant, on this cursed deed</w:t>
      </w:r>
    </w:p>
    <w:p w14:paraId="3E59EA1F" w14:textId="77777777" w:rsidR="000A60CF" w:rsidRDefault="00BD6E04" w:rsidP="000A60CF">
      <w:pPr>
        <w:pStyle w:val="Poetry"/>
      </w:pPr>
      <w:r w:rsidRPr="000A60CF">
        <w:t xml:space="preserve">For which thy race is doomed to bleed! </w:t>
      </w:r>
    </w:p>
    <w:p w14:paraId="5FDB4603" w14:textId="05022534" w:rsidR="00BD6E04" w:rsidRPr="000A60CF" w:rsidRDefault="00BD6E04" w:rsidP="000A60CF">
      <w:pPr>
        <w:pStyle w:val="Poetry"/>
      </w:pPr>
      <w:r w:rsidRPr="000A60CF">
        <w:t>Thou fliest swifter than the gale,</w:t>
      </w:r>
    </w:p>
    <w:p w14:paraId="760AEF54" w14:textId="77777777" w:rsidR="000A60CF" w:rsidRDefault="00BD6E04" w:rsidP="000A60CF">
      <w:pPr>
        <w:pStyle w:val="Poetry"/>
      </w:pPr>
      <w:r w:rsidRPr="000A60CF">
        <w:t xml:space="preserve">For what can strength like thine avail? </w:t>
      </w:r>
    </w:p>
    <w:p w14:paraId="51D4A8C2" w14:textId="77777777" w:rsidR="000A60CF" w:rsidRDefault="00BD6E04" w:rsidP="000A60CF">
      <w:pPr>
        <w:pStyle w:val="Poetry"/>
      </w:pPr>
      <w:r w:rsidRPr="000A60CF">
        <w:t xml:space="preserve">Stay for one hour, O Ravan, stay; </w:t>
      </w:r>
    </w:p>
    <w:p w14:paraId="7A19BB27" w14:textId="1C8C6A3F" w:rsidR="00BD6E04" w:rsidRPr="000A60CF" w:rsidRDefault="00BD6E04" w:rsidP="000A60CF">
      <w:pPr>
        <w:pStyle w:val="Poetry"/>
      </w:pPr>
      <w:r w:rsidRPr="000A60CF">
        <w:t>Thou shalt not flee with life away.</w:t>
      </w:r>
    </w:p>
    <w:p w14:paraId="4DCE1165" w14:textId="77777777" w:rsidR="000A60CF" w:rsidRDefault="00BD6E04" w:rsidP="000A60CF">
      <w:pPr>
        <w:pStyle w:val="Poetry"/>
      </w:pPr>
      <w:r w:rsidRPr="000A60CF">
        <w:t xml:space="preserve">Soon as the royal chieftains’ sight </w:t>
      </w:r>
    </w:p>
    <w:p w14:paraId="041A776F" w14:textId="77777777" w:rsidR="000A60CF" w:rsidRDefault="00BD6E04" w:rsidP="000A60CF">
      <w:pPr>
        <w:pStyle w:val="Poetry"/>
      </w:pPr>
      <w:r w:rsidRPr="000A60CF">
        <w:t xml:space="preserve">Falls on the thief who roams by night, </w:t>
      </w:r>
    </w:p>
    <w:p w14:paraId="482DADBF" w14:textId="757E29E7" w:rsidR="00BD6E04" w:rsidRPr="000A60CF" w:rsidRDefault="00BD6E04" w:rsidP="000A60CF">
      <w:pPr>
        <w:pStyle w:val="Poetry"/>
      </w:pPr>
      <w:r w:rsidRPr="000A60CF">
        <w:t>Thou wilt not, tyrant, live one hour</w:t>
      </w:r>
    </w:p>
    <w:p w14:paraId="5DAEBC24" w14:textId="77777777" w:rsidR="000A60CF" w:rsidRDefault="00BD6E04" w:rsidP="000A60CF">
      <w:pPr>
        <w:pStyle w:val="Poetry"/>
      </w:pPr>
      <w:r w:rsidRPr="000A60CF">
        <w:t xml:space="preserve">Though backed by all thy legions’ power. </w:t>
      </w:r>
    </w:p>
    <w:p w14:paraId="1B6F457E" w14:textId="0664A230" w:rsidR="00BD6E04" w:rsidRPr="000A60CF" w:rsidRDefault="00BD6E04" w:rsidP="000A60CF">
      <w:pPr>
        <w:pStyle w:val="Poetry"/>
      </w:pPr>
      <w:r w:rsidRPr="000A60CF">
        <w:t>Ne’er can thy puny strength sustain</w:t>
      </w:r>
    </w:p>
    <w:p w14:paraId="16C9A2BB" w14:textId="77777777" w:rsidR="00BD6E04" w:rsidRPr="000A60CF" w:rsidRDefault="00BD6E04" w:rsidP="000A60CF">
      <w:pPr>
        <w:pStyle w:val="Poetry"/>
      </w:pPr>
      <w:r w:rsidRPr="000A60CF">
        <w:t>The tempest of their arrowy rain:</w:t>
      </w:r>
    </w:p>
    <w:p w14:paraId="7963E6A5" w14:textId="77777777" w:rsidR="000A60CF" w:rsidRDefault="00BD6E04" w:rsidP="000A60CF">
      <w:pPr>
        <w:pStyle w:val="Poetry"/>
      </w:pPr>
      <w:r w:rsidRPr="000A60CF">
        <w:t xml:space="preserve">Have e’er the trembling birds withstood </w:t>
      </w:r>
    </w:p>
    <w:p w14:paraId="50749D00" w14:textId="13748D78" w:rsidR="00BD6E04" w:rsidRPr="000A60CF" w:rsidRDefault="00BD6E04" w:rsidP="000A60CF">
      <w:pPr>
        <w:pStyle w:val="Poetry"/>
      </w:pPr>
      <w:r w:rsidRPr="000A60CF">
        <w:t>The wild flames raging in the wood?</w:t>
      </w:r>
    </w:p>
    <w:p w14:paraId="7D8045C4" w14:textId="029F21D3" w:rsidR="00BD6E04" w:rsidRPr="000A60CF" w:rsidRDefault="00BD6E04" w:rsidP="000A60CF">
      <w:pPr>
        <w:pStyle w:val="Poetry"/>
      </w:pPr>
      <w:r w:rsidRPr="000A60CF">
        <w:t>Hear me, O Ravan, let me go,</w:t>
      </w:r>
    </w:p>
    <w:p w14:paraId="37CF3129" w14:textId="77777777" w:rsidR="000A60CF" w:rsidRDefault="00BD6E04" w:rsidP="000A60CF">
      <w:pPr>
        <w:pStyle w:val="Poetry"/>
      </w:pPr>
      <w:r w:rsidRPr="000A60CF">
        <w:t xml:space="preserve">And save thy soul from coming woe. </w:t>
      </w:r>
    </w:p>
    <w:p w14:paraId="18DA7147" w14:textId="77777777" w:rsidR="000A60CF" w:rsidRDefault="00BD6E04" w:rsidP="000A60CF">
      <w:pPr>
        <w:pStyle w:val="Poetry"/>
      </w:pPr>
      <w:r w:rsidRPr="000A60CF">
        <w:t xml:space="preserve">Or if thou wilt not set me free, </w:t>
      </w:r>
    </w:p>
    <w:p w14:paraId="3D015881" w14:textId="229DBFF9" w:rsidR="00BD6E04" w:rsidRPr="000A60CF" w:rsidRDefault="00BD6E04" w:rsidP="000A60CF">
      <w:pPr>
        <w:pStyle w:val="Poetry"/>
      </w:pPr>
      <w:r w:rsidRPr="000A60CF">
        <w:t>Wroth for this insult done to me.</w:t>
      </w:r>
    </w:p>
    <w:p w14:paraId="0093E671" w14:textId="77777777" w:rsidR="000A60CF" w:rsidRDefault="00BD6E04" w:rsidP="000A60CF">
      <w:pPr>
        <w:pStyle w:val="Poetry"/>
      </w:pPr>
      <w:r w:rsidRPr="000A60CF">
        <w:t xml:space="preserve">With his brave brother’s aid my lord </w:t>
      </w:r>
    </w:p>
    <w:p w14:paraId="1A2099BE" w14:textId="77777777" w:rsidR="000A60CF" w:rsidRDefault="00BD6E04" w:rsidP="000A60CF">
      <w:pPr>
        <w:pStyle w:val="Poetry"/>
      </w:pPr>
      <w:r w:rsidRPr="000A60CF">
        <w:t xml:space="preserve">Against thy life will raise his sword. </w:t>
      </w:r>
    </w:p>
    <w:p w14:paraId="55DBA71D" w14:textId="77777777" w:rsidR="000A60CF" w:rsidRDefault="00BD6E04" w:rsidP="000A60CF">
      <w:pPr>
        <w:pStyle w:val="Poetry"/>
      </w:pPr>
      <w:r w:rsidRPr="000A60CF">
        <w:lastRenderedPageBreak/>
        <w:t xml:space="preserve">A guilty hope inflames thy breast </w:t>
      </w:r>
    </w:p>
    <w:p w14:paraId="2B05F7DC" w14:textId="77777777" w:rsidR="000A60CF" w:rsidRDefault="00BD6E04" w:rsidP="000A60CF">
      <w:pPr>
        <w:pStyle w:val="Poetry"/>
      </w:pPr>
      <w:r w:rsidRPr="000A60CF">
        <w:t xml:space="preserve">His wife from Rama’s home to wrest. </w:t>
      </w:r>
    </w:p>
    <w:p w14:paraId="3BA05766" w14:textId="77777777" w:rsidR="000A60CF" w:rsidRDefault="00BD6E04" w:rsidP="000A60CF">
      <w:pPr>
        <w:pStyle w:val="Poetry"/>
      </w:pPr>
      <w:r w:rsidRPr="000A60CF">
        <w:t xml:space="preserve">Ah fool, the hope thou hast is vain; </w:t>
      </w:r>
    </w:p>
    <w:p w14:paraId="393CE6C4" w14:textId="77777777" w:rsidR="000A60CF" w:rsidRDefault="00BD6E04" w:rsidP="000A60CF">
      <w:pPr>
        <w:pStyle w:val="Poetry"/>
      </w:pPr>
      <w:r w:rsidRPr="000A60CF">
        <w:t xml:space="preserve">Thy dreams of bliss shall end in pain. </w:t>
      </w:r>
    </w:p>
    <w:p w14:paraId="77AD20B4" w14:textId="1145AE50" w:rsidR="00BD6E04" w:rsidRPr="000A60CF" w:rsidRDefault="00BD6E04" w:rsidP="000A60CF">
      <w:pPr>
        <w:pStyle w:val="Poetry"/>
      </w:pPr>
      <w:r w:rsidRPr="000A60CF">
        <w:t>If torn from all I love by thee</w:t>
      </w:r>
    </w:p>
    <w:p w14:paraId="3AA2AEE6" w14:textId="77777777" w:rsidR="000A60CF" w:rsidRDefault="00BD6E04" w:rsidP="000A60CF">
      <w:pPr>
        <w:pStyle w:val="Poetry"/>
      </w:pPr>
      <w:r w:rsidRPr="000A60CF">
        <w:t xml:space="preserve">My godlike lord no more I see, </w:t>
      </w:r>
    </w:p>
    <w:p w14:paraId="75F09177" w14:textId="77777777" w:rsidR="000A60CF" w:rsidRDefault="00BD6E04" w:rsidP="000A60CF">
      <w:pPr>
        <w:pStyle w:val="Poetry"/>
      </w:pPr>
      <w:r w:rsidRPr="000A60CF">
        <w:t xml:space="preserve">Soon will I die and end my woes, </w:t>
      </w:r>
    </w:p>
    <w:p w14:paraId="47CCA369" w14:textId="0E1C7CE8" w:rsidR="00BD6E04" w:rsidRPr="000A60CF" w:rsidRDefault="00BD6E04" w:rsidP="000A60CF">
      <w:pPr>
        <w:pStyle w:val="Poetry"/>
      </w:pPr>
      <w:r w:rsidRPr="000A60CF">
        <w:t>Nor live the captive of my foes.</w:t>
      </w:r>
    </w:p>
    <w:p w14:paraId="6D05EC42" w14:textId="77777777" w:rsidR="000A60CF" w:rsidRDefault="00BD6E04" w:rsidP="000A60CF">
      <w:pPr>
        <w:pStyle w:val="Poetry"/>
      </w:pPr>
      <w:r w:rsidRPr="000A60CF">
        <w:t xml:space="preserve">Ah fool, with blinded eyes to choose </w:t>
      </w:r>
    </w:p>
    <w:p w14:paraId="10A5BD1A" w14:textId="2909837C" w:rsidR="00BD6E04" w:rsidRPr="000A60CF" w:rsidRDefault="00BD6E04" w:rsidP="000A60CF">
      <w:pPr>
        <w:pStyle w:val="Poetry"/>
      </w:pPr>
      <w:r w:rsidRPr="000A60CF">
        <w:t>The evil and the good refuse!</w:t>
      </w:r>
    </w:p>
    <w:p w14:paraId="63334C7F" w14:textId="77777777" w:rsidR="000A60CF" w:rsidRDefault="00BD6E04" w:rsidP="000A60CF">
      <w:pPr>
        <w:pStyle w:val="Poetry"/>
      </w:pPr>
      <w:r w:rsidRPr="000A60CF">
        <w:t xml:space="preserve">So the sick wretch with stubborn will </w:t>
      </w:r>
    </w:p>
    <w:p w14:paraId="299DB9D4" w14:textId="77777777" w:rsidR="000A60CF" w:rsidRDefault="00BD6E04" w:rsidP="000A60CF">
      <w:pPr>
        <w:pStyle w:val="Poetry"/>
      </w:pPr>
      <w:r w:rsidRPr="000A60CF">
        <w:t xml:space="preserve">Turns fondly to the cates that kill, </w:t>
      </w:r>
    </w:p>
    <w:p w14:paraId="41544CA3" w14:textId="420A8BB0" w:rsidR="00BD6E04" w:rsidRPr="000A60CF" w:rsidRDefault="00BD6E04" w:rsidP="000A60CF">
      <w:pPr>
        <w:pStyle w:val="Poetry"/>
      </w:pPr>
      <w:r w:rsidRPr="000A60CF">
        <w:t>And madly draws his lips away</w:t>
      </w:r>
    </w:p>
    <w:p w14:paraId="3B685697" w14:textId="77777777" w:rsidR="000A60CF" w:rsidRDefault="00BD6E04" w:rsidP="000A60CF">
      <w:pPr>
        <w:pStyle w:val="Poetry"/>
      </w:pPr>
      <w:r w:rsidRPr="000A60CF">
        <w:t xml:space="preserve">From medicine that would check decay. </w:t>
      </w:r>
    </w:p>
    <w:p w14:paraId="5A0CD9E9" w14:textId="22EEBA28" w:rsidR="00BD6E04" w:rsidRPr="000A60CF" w:rsidRDefault="00BD6E04" w:rsidP="000A60CF">
      <w:pPr>
        <w:pStyle w:val="Poetry"/>
      </w:pPr>
      <w:r w:rsidRPr="000A60CF">
        <w:t>About thy neck securely wound</w:t>
      </w:r>
    </w:p>
    <w:p w14:paraId="109C0155" w14:textId="77777777" w:rsidR="000A60CF" w:rsidRDefault="000A60CF" w:rsidP="000A60CF">
      <w:pPr>
        <w:pStyle w:val="Poetry"/>
      </w:pPr>
    </w:p>
    <w:p w14:paraId="30E145D8" w14:textId="77777777" w:rsidR="000A60CF" w:rsidRDefault="00BD6E04" w:rsidP="000A60CF">
      <w:pPr>
        <w:pStyle w:val="Poetry"/>
      </w:pPr>
      <w:r w:rsidRPr="000A60CF">
        <w:t xml:space="preserve">The deadly coil of Fate is bound, </w:t>
      </w:r>
    </w:p>
    <w:p w14:paraId="596772BF" w14:textId="77777777" w:rsidR="000A60CF" w:rsidRDefault="00BD6E04" w:rsidP="000A60CF">
      <w:pPr>
        <w:pStyle w:val="Poetry"/>
      </w:pPr>
      <w:r w:rsidRPr="000A60CF">
        <w:t xml:space="preserve">And thou, O Ravan, dost not fear </w:t>
      </w:r>
    </w:p>
    <w:p w14:paraId="3A10B189" w14:textId="4D4133A7" w:rsidR="00BD6E04" w:rsidRPr="000A60CF" w:rsidRDefault="00BD6E04" w:rsidP="000A60CF">
      <w:pPr>
        <w:pStyle w:val="Poetry"/>
      </w:pPr>
      <w:r w:rsidRPr="000A60CF">
        <w:t>Although the hour of death is near.</w:t>
      </w:r>
    </w:p>
    <w:p w14:paraId="40AFD78B" w14:textId="77777777" w:rsidR="000A60CF" w:rsidRDefault="00BD6E04" w:rsidP="000A60CF">
      <w:pPr>
        <w:pStyle w:val="Poetry"/>
      </w:pPr>
      <w:r w:rsidRPr="000A60CF">
        <w:t xml:space="preserve">With death-doomed sight thine eyes behold </w:t>
      </w:r>
    </w:p>
    <w:p w14:paraId="2D77B235" w14:textId="70A9E47F" w:rsidR="00BD6E04" w:rsidRPr="000A60CF" w:rsidRDefault="00BD6E04" w:rsidP="000A60CF">
      <w:pPr>
        <w:pStyle w:val="Poetry"/>
      </w:pPr>
      <w:r w:rsidRPr="000A60CF">
        <w:t>The gleaming of the trees of gold,—</w:t>
      </w:r>
    </w:p>
    <w:p w14:paraId="63FC6222" w14:textId="77777777" w:rsidR="00BD6E04" w:rsidRPr="000A60CF" w:rsidRDefault="00BD6E04" w:rsidP="000A60CF">
      <w:pPr>
        <w:pStyle w:val="Poetry"/>
      </w:pPr>
      <w:r w:rsidRPr="000A60CF">
        <w:t>See dread Vaitarani, the flood</w:t>
      </w:r>
    </w:p>
    <w:p w14:paraId="7BE62F0C" w14:textId="77777777" w:rsidR="000A60CF" w:rsidRDefault="00BD6E04" w:rsidP="000A60CF">
      <w:pPr>
        <w:pStyle w:val="Poetry"/>
      </w:pPr>
      <w:r w:rsidRPr="000A60CF">
        <w:t xml:space="preserve">That rolls a stream of foamy blood,— </w:t>
      </w:r>
    </w:p>
    <w:p w14:paraId="6B04AB63" w14:textId="77777777" w:rsidR="000A60CF" w:rsidRDefault="00BD6E04" w:rsidP="000A60CF">
      <w:pPr>
        <w:pStyle w:val="Poetry"/>
      </w:pPr>
      <w:r w:rsidRPr="000A60CF">
        <w:t xml:space="preserve">See the dark wood by all abhorred— </w:t>
      </w:r>
    </w:p>
    <w:p w14:paraId="644DAC1C" w14:textId="48A7DE36" w:rsidR="00BD6E04" w:rsidRPr="000A60CF" w:rsidRDefault="00BD6E04" w:rsidP="000A60CF">
      <w:pPr>
        <w:pStyle w:val="Poetry"/>
      </w:pPr>
      <w:r w:rsidRPr="000A60CF">
        <w:t>Its every leaf a threatening sword.</w:t>
      </w:r>
    </w:p>
    <w:p w14:paraId="1EB5DFA8" w14:textId="77777777" w:rsidR="000A60CF" w:rsidRDefault="00BD6E04" w:rsidP="000A60CF">
      <w:pPr>
        <w:pStyle w:val="Poetry"/>
      </w:pPr>
      <w:r w:rsidRPr="000A60CF">
        <w:t xml:space="preserve">The tangled thickets thou shall tread </w:t>
      </w:r>
    </w:p>
    <w:p w14:paraId="5C43D05E" w14:textId="77777777" w:rsidR="000A60CF" w:rsidRDefault="00BD6E04" w:rsidP="000A60CF">
      <w:pPr>
        <w:pStyle w:val="Poetry"/>
      </w:pPr>
      <w:r w:rsidRPr="000A60CF">
        <w:t xml:space="preserve">Where thorns with iron points are spread. </w:t>
      </w:r>
    </w:p>
    <w:p w14:paraId="12D08E62" w14:textId="4251EED2" w:rsidR="00BD6E04" w:rsidRPr="000A60CF" w:rsidRDefault="00BD6E04" w:rsidP="000A60CF">
      <w:pPr>
        <w:pStyle w:val="Poetry"/>
      </w:pPr>
      <w:r w:rsidRPr="000A60CF">
        <w:t>For never can thy days be long,</w:t>
      </w:r>
    </w:p>
    <w:p w14:paraId="29AD8BC2" w14:textId="77777777" w:rsidR="000A60CF" w:rsidRDefault="00BD6E04" w:rsidP="000A60CF">
      <w:pPr>
        <w:pStyle w:val="Poetry"/>
      </w:pPr>
      <w:r w:rsidRPr="000A60CF">
        <w:t xml:space="preserve">Base plotter of this shame and wrong </w:t>
      </w:r>
    </w:p>
    <w:p w14:paraId="65F301C4" w14:textId="309D9D6F" w:rsidR="00BD6E04" w:rsidRPr="000A60CF" w:rsidRDefault="00BD6E04" w:rsidP="000A60CF">
      <w:pPr>
        <w:pStyle w:val="Poetry"/>
      </w:pPr>
      <w:r w:rsidRPr="000A60CF">
        <w:t>To Rama of the lofty soul:</w:t>
      </w:r>
    </w:p>
    <w:p w14:paraId="3EEC833B" w14:textId="77777777" w:rsidR="000A60CF" w:rsidRDefault="00BD6E04" w:rsidP="000A60CF">
      <w:pPr>
        <w:pStyle w:val="Poetry"/>
      </w:pPr>
      <w:r w:rsidRPr="000A60CF">
        <w:t xml:space="preserve">He dies who drinks the poisoned bowl. </w:t>
      </w:r>
    </w:p>
    <w:p w14:paraId="691C0B76" w14:textId="77777777" w:rsidR="000A60CF" w:rsidRDefault="00BD6E04" w:rsidP="000A60CF">
      <w:pPr>
        <w:pStyle w:val="Poetry"/>
      </w:pPr>
      <w:r w:rsidRPr="000A60CF">
        <w:t xml:space="preserve">The coils of death around thee lie: </w:t>
      </w:r>
    </w:p>
    <w:p w14:paraId="6E5C335F" w14:textId="77777777" w:rsidR="000A60CF" w:rsidRDefault="00BD6E04" w:rsidP="000A60CF">
      <w:pPr>
        <w:pStyle w:val="Poetry"/>
      </w:pPr>
      <w:r w:rsidRPr="000A60CF">
        <w:t xml:space="preserve">They hold thee and thou canst not fly. </w:t>
      </w:r>
    </w:p>
    <w:p w14:paraId="40F23867" w14:textId="77777777" w:rsidR="000A60CF" w:rsidRDefault="00BD6E04" w:rsidP="000A60CF">
      <w:pPr>
        <w:pStyle w:val="Poetry"/>
      </w:pPr>
      <w:r w:rsidRPr="000A60CF">
        <w:t xml:space="preserve">Ah whither, tyrant, wouldst thou run </w:t>
      </w:r>
    </w:p>
    <w:p w14:paraId="3697B6F0" w14:textId="622BAF55" w:rsidR="00BD6E04" w:rsidRPr="000A60CF" w:rsidRDefault="00BD6E04" w:rsidP="000A60CF">
      <w:pPr>
        <w:pStyle w:val="Poetry"/>
      </w:pPr>
      <w:r w:rsidRPr="000A60CF">
        <w:lastRenderedPageBreak/>
        <w:t>The vengeance of my lord to shun?</w:t>
      </w:r>
    </w:p>
    <w:p w14:paraId="7551DCE4" w14:textId="77777777" w:rsidR="00BD6E04" w:rsidRPr="000A60CF" w:rsidRDefault="00BD6E04" w:rsidP="000A60CF">
      <w:pPr>
        <w:pStyle w:val="Poetry"/>
      </w:pPr>
      <w:r w:rsidRPr="000A60CF">
        <w:t>By his unaided arm alone</w:t>
      </w:r>
    </w:p>
    <w:p w14:paraId="42F538EA" w14:textId="77777777" w:rsidR="000A60CF" w:rsidRDefault="00BD6E04" w:rsidP="000A60CF">
      <w:pPr>
        <w:pStyle w:val="Poetry"/>
      </w:pPr>
      <w:r w:rsidRPr="000A60CF">
        <w:t xml:space="preserve">Were twice seven thousand fiends o’erthrown: </w:t>
      </w:r>
    </w:p>
    <w:p w14:paraId="60941083" w14:textId="276AB02B" w:rsidR="00BD6E04" w:rsidRPr="000A60CF" w:rsidRDefault="00BD6E04" w:rsidP="000A60CF">
      <w:pPr>
        <w:pStyle w:val="Poetry"/>
      </w:pPr>
      <w:r w:rsidRPr="000A60CF">
        <w:t>Yes, in the twinkling of an eye</w:t>
      </w:r>
    </w:p>
    <w:p w14:paraId="7AF64A3D" w14:textId="77777777" w:rsidR="000A60CF" w:rsidRDefault="00BD6E04" w:rsidP="000A60CF">
      <w:pPr>
        <w:pStyle w:val="Poetry"/>
      </w:pPr>
      <w:r w:rsidRPr="000A60CF">
        <w:t xml:space="preserve">He forced thy mightiest fiends to die. </w:t>
      </w:r>
    </w:p>
    <w:p w14:paraId="4DD9B9A3" w14:textId="77777777" w:rsidR="000A60CF" w:rsidRDefault="00BD6E04" w:rsidP="000A60CF">
      <w:pPr>
        <w:pStyle w:val="Poetry"/>
      </w:pPr>
      <w:r w:rsidRPr="000A60CF">
        <w:t xml:space="preserve">And shall that lord of lion heart, </w:t>
      </w:r>
    </w:p>
    <w:p w14:paraId="662F054C" w14:textId="77777777" w:rsidR="000A60CF" w:rsidRDefault="00BD6E04" w:rsidP="000A60CF">
      <w:pPr>
        <w:pStyle w:val="Poetry"/>
      </w:pPr>
      <w:r w:rsidRPr="000A60CF">
        <w:t xml:space="preserve">Skilled in the bow and spear and dart, </w:t>
      </w:r>
    </w:p>
    <w:p w14:paraId="3B61E33F" w14:textId="77777777" w:rsidR="000A60CF" w:rsidRDefault="00BD6E04" w:rsidP="000A60CF">
      <w:pPr>
        <w:pStyle w:val="Poetry"/>
      </w:pPr>
      <w:r w:rsidRPr="000A60CF">
        <w:t xml:space="preserve">Spare thee, O fiend, in battle strife, </w:t>
      </w:r>
    </w:p>
    <w:p w14:paraId="2B4A4AD5" w14:textId="34EB211B" w:rsidR="00BD6E04" w:rsidRPr="000A60CF" w:rsidRDefault="00BD6E04" w:rsidP="000A60CF">
      <w:pPr>
        <w:pStyle w:val="Poetry"/>
      </w:pPr>
      <w:r w:rsidRPr="000A60CF">
        <w:t>The robber of his darling wife?”</w:t>
      </w:r>
    </w:p>
    <w:p w14:paraId="04115E57" w14:textId="77777777" w:rsidR="000A60CF" w:rsidRDefault="000A60CF" w:rsidP="000A60CF">
      <w:pPr>
        <w:pStyle w:val="Poetry"/>
      </w:pPr>
    </w:p>
    <w:p w14:paraId="6A35DD2C" w14:textId="77777777" w:rsidR="000A60CF" w:rsidRDefault="00BD6E04" w:rsidP="000A60CF">
      <w:pPr>
        <w:pStyle w:val="Poetry"/>
      </w:pPr>
      <w:r w:rsidRPr="000A60CF">
        <w:t xml:space="preserve">These were her words, and more beside, </w:t>
      </w:r>
    </w:p>
    <w:p w14:paraId="5C258DAA" w14:textId="295CDA77" w:rsidR="00BD6E04" w:rsidRPr="000A60CF" w:rsidRDefault="00BD6E04" w:rsidP="000A60CF">
      <w:pPr>
        <w:pStyle w:val="Poetry"/>
      </w:pPr>
      <w:r w:rsidRPr="000A60CF">
        <w:t>By wrath and bitter hate supplied.</w:t>
      </w:r>
    </w:p>
    <w:p w14:paraId="616D0BB1" w14:textId="77777777" w:rsidR="000A60CF" w:rsidRDefault="00BD6E04" w:rsidP="000A60CF">
      <w:pPr>
        <w:pStyle w:val="Poetry"/>
      </w:pPr>
      <w:r w:rsidRPr="000A60CF">
        <w:t xml:space="preserve">Then by her woe and fear o’erthrown </w:t>
      </w:r>
    </w:p>
    <w:p w14:paraId="06738D36" w14:textId="77777777" w:rsidR="000A60CF" w:rsidRDefault="00BD6E04" w:rsidP="000A60CF">
      <w:pPr>
        <w:pStyle w:val="Poetry"/>
      </w:pPr>
      <w:r w:rsidRPr="000A60CF">
        <w:t xml:space="preserve">She wept again and made her moan. </w:t>
      </w:r>
    </w:p>
    <w:p w14:paraId="18179AF9" w14:textId="77777777" w:rsidR="000A60CF" w:rsidRDefault="00BD6E04" w:rsidP="000A60CF">
      <w:pPr>
        <w:pStyle w:val="Poetry"/>
      </w:pPr>
      <w:r w:rsidRPr="000A60CF">
        <w:t xml:space="preserve">As long she wept in grief and dread, </w:t>
      </w:r>
    </w:p>
    <w:p w14:paraId="2A37D342" w14:textId="77777777" w:rsidR="000A60CF" w:rsidRDefault="00BD6E04" w:rsidP="000A60CF">
      <w:pPr>
        <w:pStyle w:val="Poetry"/>
      </w:pPr>
      <w:r w:rsidRPr="000A60CF">
        <w:t xml:space="preserve">Scarce conscious of the words she said, </w:t>
      </w:r>
    </w:p>
    <w:p w14:paraId="27B8AD1E" w14:textId="5CA111E1" w:rsidR="00BD6E04" w:rsidRPr="000A60CF" w:rsidRDefault="00BD6E04" w:rsidP="000A60CF">
      <w:pPr>
        <w:pStyle w:val="Poetry"/>
      </w:pPr>
      <w:r w:rsidRPr="000A60CF">
        <w:t>The wicked giant onward fled</w:t>
      </w:r>
    </w:p>
    <w:p w14:paraId="72D62320" w14:textId="77777777" w:rsidR="00BD6E04" w:rsidRPr="000A60CF" w:rsidRDefault="00BD6E04" w:rsidP="000A60CF">
      <w:pPr>
        <w:pStyle w:val="Poetry"/>
      </w:pPr>
      <w:r w:rsidRPr="000A60CF">
        <w:t>And bore her through the air.</w:t>
      </w:r>
    </w:p>
    <w:p w14:paraId="1BA29CE7" w14:textId="77777777" w:rsidR="000A60CF" w:rsidRDefault="00BD6E04" w:rsidP="000A60CF">
      <w:pPr>
        <w:pStyle w:val="Poetry"/>
      </w:pPr>
      <w:r w:rsidRPr="000A60CF">
        <w:t xml:space="preserve">As firm he held the Maithil dame, </w:t>
      </w:r>
    </w:p>
    <w:p w14:paraId="276CA35F" w14:textId="77777777" w:rsidR="000A60CF" w:rsidRDefault="00BD6E04" w:rsidP="000A60CF">
      <w:pPr>
        <w:pStyle w:val="Poetry"/>
      </w:pPr>
      <w:r w:rsidRPr="000A60CF">
        <w:t xml:space="preserve">Still wildly struggling, o’er her frame </w:t>
      </w:r>
    </w:p>
    <w:p w14:paraId="3B600F54" w14:textId="77777777" w:rsidR="000A60CF" w:rsidRDefault="00BD6E04" w:rsidP="000A60CF">
      <w:pPr>
        <w:pStyle w:val="Poetry"/>
      </w:pPr>
      <w:r w:rsidRPr="000A60CF">
        <w:t xml:space="preserve">With grief and bitter misery came </w:t>
      </w:r>
    </w:p>
    <w:p w14:paraId="2311E62B" w14:textId="0DC43634" w:rsidR="00BD6E04" w:rsidRPr="000A60CF" w:rsidRDefault="00BD6E04" w:rsidP="000A60CF">
      <w:pPr>
        <w:pStyle w:val="Poetry"/>
      </w:pPr>
      <w:r w:rsidRPr="000A60CF">
        <w:t>The trembling of despair.</w:t>
      </w:r>
    </w:p>
    <w:p w14:paraId="00B7C0BD" w14:textId="20D2B63B" w:rsidR="00BD6E04" w:rsidRDefault="00BD6E04" w:rsidP="00BD6E04">
      <w:pPr>
        <w:pStyle w:val="BodyText"/>
        <w:rPr>
          <w:sz w:val="30"/>
        </w:rPr>
      </w:pPr>
    </w:p>
    <w:p w14:paraId="0D8406EB" w14:textId="77777777" w:rsidR="000A60CF" w:rsidRDefault="000A60CF" w:rsidP="000A60CF">
      <w:pPr>
        <w:pStyle w:val="Heading4"/>
      </w:pPr>
      <w:r>
        <w:t>Canto LIV</w:t>
      </w:r>
    </w:p>
    <w:p w14:paraId="4EA5C72E" w14:textId="1D0A1567" w:rsidR="000A60CF" w:rsidRPr="000A60CF" w:rsidRDefault="000A60CF" w:rsidP="000A60CF">
      <w:pPr>
        <w:pStyle w:val="Bodynoindent"/>
        <w:jc w:val="left"/>
        <w:rPr>
          <w:i/>
          <w:iCs/>
        </w:rPr>
      </w:pPr>
      <w:r w:rsidRPr="000A60CF">
        <w:rPr>
          <w:i/>
          <w:iCs/>
        </w:rPr>
        <w:t>Lanka.</w:t>
      </w:r>
    </w:p>
    <w:p w14:paraId="2469C038" w14:textId="77777777" w:rsidR="00BD6E04" w:rsidRPr="00D81117" w:rsidRDefault="00BD6E04" w:rsidP="00D81117">
      <w:pPr>
        <w:pStyle w:val="Poetry"/>
      </w:pPr>
      <w:r w:rsidRPr="00D81117">
        <w:t>He bore her on in rapid flight,</w:t>
      </w:r>
    </w:p>
    <w:p w14:paraId="44100F52" w14:textId="77777777" w:rsidR="00D81117" w:rsidRDefault="00BD6E04" w:rsidP="00D81117">
      <w:pPr>
        <w:pStyle w:val="Poetry"/>
      </w:pPr>
      <w:r w:rsidRPr="00D81117">
        <w:t xml:space="preserve">And not a friend appeared in sight. </w:t>
      </w:r>
    </w:p>
    <w:p w14:paraId="07FFE89C" w14:textId="158901A0" w:rsidR="00BD6E04" w:rsidRPr="00D81117" w:rsidRDefault="00BD6E04" w:rsidP="00D81117">
      <w:pPr>
        <w:pStyle w:val="Poetry"/>
      </w:pPr>
      <w:r w:rsidRPr="00D81117">
        <w:t>But on a hill that o’er the wood</w:t>
      </w:r>
    </w:p>
    <w:p w14:paraId="2C7AA0E7" w14:textId="77777777" w:rsidR="00D81117" w:rsidRDefault="00BD6E04" w:rsidP="00D81117">
      <w:pPr>
        <w:pStyle w:val="Poetry"/>
      </w:pPr>
      <w:r w:rsidRPr="00D81117">
        <w:t xml:space="preserve">Raised its high top five monkeys stood. </w:t>
      </w:r>
    </w:p>
    <w:p w14:paraId="5785ECAC" w14:textId="77777777" w:rsidR="00D81117" w:rsidRDefault="00BD6E04" w:rsidP="00D81117">
      <w:pPr>
        <w:pStyle w:val="Poetry"/>
      </w:pPr>
      <w:r w:rsidRPr="00D81117">
        <w:t xml:space="preserve">From her fair neck her scarf she drew, </w:t>
      </w:r>
    </w:p>
    <w:p w14:paraId="5E243AC1" w14:textId="77777777" w:rsidR="00D81117" w:rsidRDefault="00BD6E04" w:rsidP="00D81117">
      <w:pPr>
        <w:pStyle w:val="Poetry"/>
      </w:pPr>
      <w:r w:rsidRPr="00D81117">
        <w:t xml:space="preserve">And down the glittering vesture flew. </w:t>
      </w:r>
    </w:p>
    <w:p w14:paraId="20128CF2" w14:textId="77777777" w:rsidR="00D81117" w:rsidRDefault="00BD6E04" w:rsidP="00D81117">
      <w:pPr>
        <w:pStyle w:val="Poetry"/>
      </w:pPr>
      <w:r w:rsidRPr="00D81117">
        <w:t xml:space="preserve">With earring, necklet, chain, and gem, </w:t>
      </w:r>
    </w:p>
    <w:p w14:paraId="7F8B537D" w14:textId="2EEEF3FA" w:rsidR="00BD6E04" w:rsidRPr="00D81117" w:rsidRDefault="00BD6E04" w:rsidP="00D81117">
      <w:pPr>
        <w:pStyle w:val="Poetry"/>
      </w:pPr>
      <w:r w:rsidRPr="00D81117">
        <w:t>Descending in the midst of them:</w:t>
      </w:r>
    </w:p>
    <w:p w14:paraId="19273F34" w14:textId="77777777" w:rsidR="00D81117" w:rsidRDefault="00BD6E04" w:rsidP="00D81117">
      <w:pPr>
        <w:pStyle w:val="Poetry"/>
      </w:pPr>
      <w:r w:rsidRPr="00D81117">
        <w:lastRenderedPageBreak/>
        <w:t xml:space="preserve">“For these,” she thought, “my path may show, </w:t>
      </w:r>
    </w:p>
    <w:p w14:paraId="1F0EEE6A" w14:textId="02B5F290" w:rsidR="00BD6E04" w:rsidRPr="00D81117" w:rsidRDefault="00BD6E04" w:rsidP="00D81117">
      <w:pPr>
        <w:pStyle w:val="Poetry"/>
      </w:pPr>
      <w:r w:rsidRPr="00D81117">
        <w:t>And tell my lord the way I go.”</w:t>
      </w:r>
    </w:p>
    <w:p w14:paraId="1ADD2E74" w14:textId="77777777" w:rsidR="00BD6E04" w:rsidRPr="00D81117" w:rsidRDefault="00BD6E04" w:rsidP="00D81117">
      <w:pPr>
        <w:pStyle w:val="Poetry"/>
      </w:pPr>
      <w:r w:rsidRPr="00D81117">
        <w:t>Nor did the fiend, in wild alarm,</w:t>
      </w:r>
    </w:p>
    <w:p w14:paraId="384EE7E8" w14:textId="77777777" w:rsidR="00D81117" w:rsidRDefault="00BD6E04" w:rsidP="00D81117">
      <w:pPr>
        <w:pStyle w:val="Poetry"/>
      </w:pPr>
      <w:r w:rsidRPr="00D81117">
        <w:t xml:space="preserve">Mark when she drew from neck and arm </w:t>
      </w:r>
    </w:p>
    <w:p w14:paraId="324BD8BB" w14:textId="11B06CE9" w:rsidR="00BD6E04" w:rsidRPr="00D81117" w:rsidRDefault="00BD6E04" w:rsidP="00D81117">
      <w:pPr>
        <w:pStyle w:val="Poetry"/>
      </w:pPr>
      <w:r w:rsidRPr="00D81117">
        <w:t>And foot the gems and gold, and sent</w:t>
      </w:r>
    </w:p>
    <w:p w14:paraId="5D83CE18" w14:textId="77777777" w:rsidR="00D81117" w:rsidRDefault="00BD6E04" w:rsidP="00D81117">
      <w:pPr>
        <w:pStyle w:val="Poetry"/>
      </w:pPr>
      <w:r w:rsidRPr="00D81117">
        <w:t xml:space="preserve">To earth each gleaming ornament. </w:t>
      </w:r>
    </w:p>
    <w:p w14:paraId="477BECCD" w14:textId="77777777" w:rsidR="00D81117" w:rsidRDefault="00BD6E04" w:rsidP="00D81117">
      <w:pPr>
        <w:pStyle w:val="Poetry"/>
      </w:pPr>
      <w:r w:rsidRPr="00D81117">
        <w:t xml:space="preserve">The monkeys raised their tawny eyes </w:t>
      </w:r>
    </w:p>
    <w:p w14:paraId="21B1354A" w14:textId="77777777" w:rsidR="00D81117" w:rsidRDefault="00BD6E04" w:rsidP="00D81117">
      <w:pPr>
        <w:pStyle w:val="Poetry"/>
      </w:pPr>
      <w:r w:rsidRPr="00D81117">
        <w:t xml:space="preserve">That closed not in their first surprise, </w:t>
      </w:r>
    </w:p>
    <w:p w14:paraId="5242E8F3" w14:textId="77777777" w:rsidR="00D81117" w:rsidRDefault="00BD6E04" w:rsidP="00D81117">
      <w:pPr>
        <w:pStyle w:val="Poetry"/>
      </w:pPr>
      <w:r w:rsidRPr="00D81117">
        <w:t xml:space="preserve">And saw the dark-eyed lady, where </w:t>
      </w:r>
    </w:p>
    <w:p w14:paraId="60D66172" w14:textId="77777777" w:rsidR="00D81117" w:rsidRDefault="00BD6E04" w:rsidP="00D81117">
      <w:pPr>
        <w:pStyle w:val="Poetry"/>
      </w:pPr>
      <w:r w:rsidRPr="00D81117">
        <w:t xml:space="preserve">She shrieked above them in the air. </w:t>
      </w:r>
    </w:p>
    <w:p w14:paraId="17AF59A0" w14:textId="77777777" w:rsidR="00D81117" w:rsidRDefault="00BD6E04" w:rsidP="00D81117">
      <w:pPr>
        <w:pStyle w:val="Poetry"/>
      </w:pPr>
      <w:r w:rsidRPr="00D81117">
        <w:t xml:space="preserve">High o’er their heads the giant passed </w:t>
      </w:r>
    </w:p>
    <w:p w14:paraId="22C64771" w14:textId="1B654907" w:rsidR="00BD6E04" w:rsidRPr="00D81117" w:rsidRDefault="00BD6E04" w:rsidP="00D81117">
      <w:pPr>
        <w:pStyle w:val="Poetry"/>
      </w:pPr>
      <w:r w:rsidRPr="00D81117">
        <w:t>Holding the weeping lady fast.</w:t>
      </w:r>
    </w:p>
    <w:p w14:paraId="61C52EBB" w14:textId="77777777" w:rsidR="00D81117" w:rsidRDefault="00BD6E04" w:rsidP="00D81117">
      <w:pPr>
        <w:pStyle w:val="Poetry"/>
      </w:pPr>
      <w:r w:rsidRPr="00D81117">
        <w:t xml:space="preserve">O’er Pampa’s flashing flood he sped </w:t>
      </w:r>
    </w:p>
    <w:p w14:paraId="2BAF74CC" w14:textId="3D0E1EED" w:rsidR="00BD6E04" w:rsidRPr="00D81117" w:rsidRDefault="00BD6E04" w:rsidP="00D81117">
      <w:pPr>
        <w:pStyle w:val="Poetry"/>
      </w:pPr>
      <w:r w:rsidRPr="00D81117">
        <w:t>And on to Lanka’s city fled.</w:t>
      </w:r>
    </w:p>
    <w:p w14:paraId="0520792D" w14:textId="77777777" w:rsidR="00BD6E04" w:rsidRPr="00D81117" w:rsidRDefault="00BD6E04" w:rsidP="00D81117">
      <w:pPr>
        <w:pStyle w:val="Poetry"/>
      </w:pPr>
      <w:r w:rsidRPr="00D81117">
        <w:t>He bore away in senseless joy</w:t>
      </w:r>
    </w:p>
    <w:p w14:paraId="35180541" w14:textId="77777777" w:rsidR="00D81117" w:rsidRDefault="00BD6E04" w:rsidP="00D81117">
      <w:pPr>
        <w:pStyle w:val="Poetry"/>
      </w:pPr>
      <w:r w:rsidRPr="00D81117">
        <w:t xml:space="preserve">The prize that should his life destroy, </w:t>
      </w:r>
    </w:p>
    <w:p w14:paraId="72E84035" w14:textId="77777777" w:rsidR="00D81117" w:rsidRDefault="00BD6E04" w:rsidP="00D81117">
      <w:pPr>
        <w:pStyle w:val="Poetry"/>
      </w:pPr>
      <w:r w:rsidRPr="00D81117">
        <w:t xml:space="preserve">Like the rash fool who hugs beneath </w:t>
      </w:r>
    </w:p>
    <w:p w14:paraId="7B093F0B" w14:textId="77777777" w:rsidR="00D81117" w:rsidRDefault="00BD6E04" w:rsidP="00D81117">
      <w:pPr>
        <w:pStyle w:val="Poetry"/>
      </w:pPr>
      <w:r w:rsidRPr="00D81117">
        <w:t xml:space="preserve">His robe a snake with venomed teeth. </w:t>
      </w:r>
    </w:p>
    <w:p w14:paraId="0A715F9F" w14:textId="77777777" w:rsidR="00D81117" w:rsidRDefault="00BD6E04" w:rsidP="00D81117">
      <w:pPr>
        <w:pStyle w:val="Poetry"/>
      </w:pPr>
      <w:r w:rsidRPr="00D81117">
        <w:t xml:space="preserve">Swift as an arrow from a bow, </w:t>
      </w:r>
    </w:p>
    <w:p w14:paraId="29F33EB0" w14:textId="77777777" w:rsidR="00D81117" w:rsidRDefault="00BD6E04" w:rsidP="00D81117">
      <w:pPr>
        <w:pStyle w:val="Poetry"/>
      </w:pPr>
      <w:r w:rsidRPr="00D81117">
        <w:t xml:space="preserve">Speeding o’er lands that lay below, </w:t>
      </w:r>
    </w:p>
    <w:p w14:paraId="49D55644" w14:textId="3A6E0644" w:rsidR="00BD6E04" w:rsidRPr="00D81117" w:rsidRDefault="00BD6E04" w:rsidP="00D81117">
      <w:pPr>
        <w:pStyle w:val="Poetry"/>
      </w:pPr>
      <w:r w:rsidRPr="00D81117">
        <w:t>Sublime in air his course he took</w:t>
      </w:r>
    </w:p>
    <w:p w14:paraId="737CF0DE" w14:textId="77777777" w:rsidR="00D81117" w:rsidRDefault="00D81117" w:rsidP="00D81117">
      <w:pPr>
        <w:pStyle w:val="Poetry"/>
      </w:pPr>
    </w:p>
    <w:p w14:paraId="542B97A1" w14:textId="77777777" w:rsidR="00D81117" w:rsidRDefault="00BD6E04" w:rsidP="00D81117">
      <w:pPr>
        <w:pStyle w:val="Poetry"/>
      </w:pPr>
      <w:r w:rsidRPr="00D81117">
        <w:t xml:space="preserve">O’er wood and rock and lake and brook. </w:t>
      </w:r>
    </w:p>
    <w:p w14:paraId="64D9CC59" w14:textId="77777777" w:rsidR="00D81117" w:rsidRDefault="00BD6E04" w:rsidP="00D81117">
      <w:pPr>
        <w:pStyle w:val="Poetry"/>
      </w:pPr>
      <w:r w:rsidRPr="00D81117">
        <w:t xml:space="preserve">He passed at length the sounding sea </w:t>
      </w:r>
    </w:p>
    <w:p w14:paraId="0584E376" w14:textId="77777777" w:rsidR="00D81117" w:rsidRDefault="00BD6E04" w:rsidP="00D81117">
      <w:pPr>
        <w:pStyle w:val="Poetry"/>
      </w:pPr>
      <w:r w:rsidRPr="00D81117">
        <w:t xml:space="preserve">Where monstrous creatures wander free,— </w:t>
      </w:r>
    </w:p>
    <w:p w14:paraId="468B6BE8" w14:textId="77777777" w:rsidR="00D81117" w:rsidRDefault="00BD6E04" w:rsidP="00D81117">
      <w:pPr>
        <w:pStyle w:val="Poetry"/>
      </w:pPr>
      <w:r w:rsidRPr="00D81117">
        <w:t xml:space="preserve">Seat of Lord Varun’s ancient reign, </w:t>
      </w:r>
    </w:p>
    <w:p w14:paraId="185B3AE8" w14:textId="5616DF90" w:rsidR="00BD6E04" w:rsidRPr="00D81117" w:rsidRDefault="00BD6E04" w:rsidP="00D81117">
      <w:pPr>
        <w:pStyle w:val="Poetry"/>
      </w:pPr>
      <w:r w:rsidRPr="00D81117">
        <w:t>Controller of the eternal main.</w:t>
      </w:r>
    </w:p>
    <w:p w14:paraId="33B23B26" w14:textId="77777777" w:rsidR="00D81117" w:rsidRDefault="00BD6E04" w:rsidP="00D81117">
      <w:pPr>
        <w:pStyle w:val="Poetry"/>
      </w:pPr>
      <w:r w:rsidRPr="00D81117">
        <w:t xml:space="preserve">The angry waves were raised and tossed </w:t>
      </w:r>
    </w:p>
    <w:p w14:paraId="7EEFA5B4" w14:textId="6DB77FE4" w:rsidR="00BD6E04" w:rsidRPr="00D81117" w:rsidRDefault="00BD6E04" w:rsidP="00D81117">
      <w:pPr>
        <w:pStyle w:val="Poetry"/>
      </w:pPr>
      <w:r w:rsidRPr="00D81117">
        <w:t>As Ravan with the lady crossed,</w:t>
      </w:r>
    </w:p>
    <w:p w14:paraId="631A5C94" w14:textId="77777777" w:rsidR="00D81117" w:rsidRDefault="00BD6E04" w:rsidP="00D81117">
      <w:pPr>
        <w:pStyle w:val="Poetry"/>
      </w:pPr>
      <w:r w:rsidRPr="00D81117">
        <w:t xml:space="preserve">And fish and snake in wild unrest </w:t>
      </w:r>
    </w:p>
    <w:p w14:paraId="14438A73" w14:textId="77777777" w:rsidR="00D81117" w:rsidRDefault="00BD6E04" w:rsidP="00D81117">
      <w:pPr>
        <w:pStyle w:val="Poetry"/>
      </w:pPr>
      <w:r w:rsidRPr="00D81117">
        <w:t xml:space="preserve">Showed flashing fin and gleaming crest. </w:t>
      </w:r>
    </w:p>
    <w:p w14:paraId="21C44303" w14:textId="77777777" w:rsidR="00D81117" w:rsidRDefault="00BD6E04" w:rsidP="00D81117">
      <w:pPr>
        <w:pStyle w:val="Poetry"/>
      </w:pPr>
      <w:r w:rsidRPr="00D81117">
        <w:t xml:space="preserve">Then from the blessed troops who dwell </w:t>
      </w:r>
    </w:p>
    <w:p w14:paraId="4AB4D8E9" w14:textId="7E230D5A" w:rsidR="00BD6E04" w:rsidRPr="00D81117" w:rsidRDefault="00BD6E04" w:rsidP="00D81117">
      <w:pPr>
        <w:pStyle w:val="Poetry"/>
      </w:pPr>
      <w:r w:rsidRPr="00D81117">
        <w:t>In air celestial voices fell:</w:t>
      </w:r>
    </w:p>
    <w:p w14:paraId="4B6FCF11" w14:textId="77777777" w:rsidR="00D81117" w:rsidRDefault="00BD6E04" w:rsidP="00D81117">
      <w:pPr>
        <w:pStyle w:val="Poetry"/>
      </w:pPr>
      <w:r w:rsidRPr="00D81117">
        <w:t xml:space="preserve">“O ten-necked King,” they cried, “attend: </w:t>
      </w:r>
    </w:p>
    <w:p w14:paraId="16F2397D" w14:textId="014B93C0" w:rsidR="00BD6E04" w:rsidRPr="00D81117" w:rsidRDefault="00BD6E04" w:rsidP="00D81117">
      <w:pPr>
        <w:pStyle w:val="Poetry"/>
      </w:pPr>
      <w:r w:rsidRPr="00D81117">
        <w:lastRenderedPageBreak/>
        <w:t>This guilty deed will bring thine end.”</w:t>
      </w:r>
    </w:p>
    <w:p w14:paraId="717FBEEA" w14:textId="77777777" w:rsidR="00D81117" w:rsidRDefault="00D81117" w:rsidP="00D81117">
      <w:pPr>
        <w:pStyle w:val="Poetry"/>
      </w:pPr>
    </w:p>
    <w:p w14:paraId="485655D2" w14:textId="77777777" w:rsidR="00D81117" w:rsidRDefault="00BD6E04" w:rsidP="00D81117">
      <w:pPr>
        <w:pStyle w:val="Poetry"/>
      </w:pPr>
      <w:r w:rsidRPr="00D81117">
        <w:t xml:space="preserve">Then Ravan speeding like the storm, </w:t>
      </w:r>
    </w:p>
    <w:p w14:paraId="02A1E200" w14:textId="77777777" w:rsidR="00D81117" w:rsidRDefault="00BD6E04" w:rsidP="00D81117">
      <w:pPr>
        <w:pStyle w:val="Poetry"/>
      </w:pPr>
      <w:r w:rsidRPr="00D81117">
        <w:t xml:space="preserve">Bearing his death in human form, </w:t>
      </w:r>
    </w:p>
    <w:p w14:paraId="659437E4" w14:textId="33273826" w:rsidR="00BD6E04" w:rsidRPr="00D81117" w:rsidRDefault="00BD6E04" w:rsidP="00D81117">
      <w:pPr>
        <w:pStyle w:val="Poetry"/>
      </w:pPr>
      <w:r w:rsidRPr="00D81117">
        <w:t>The struggling Sita, lighted down</w:t>
      </w:r>
    </w:p>
    <w:p w14:paraId="02310A9C" w14:textId="77777777" w:rsidR="00BD6E04" w:rsidRPr="00D81117" w:rsidRDefault="00BD6E04" w:rsidP="00D81117">
      <w:pPr>
        <w:pStyle w:val="Poetry"/>
      </w:pPr>
      <w:r w:rsidRPr="00D81117">
        <w:t>In royal Lanka’s glorious town;</w:t>
      </w:r>
    </w:p>
    <w:p w14:paraId="030F00D6" w14:textId="77777777" w:rsidR="00D81117" w:rsidRDefault="00BD6E04" w:rsidP="00D81117">
      <w:pPr>
        <w:pStyle w:val="Poetry"/>
      </w:pPr>
      <w:r w:rsidRPr="00D81117">
        <w:t xml:space="preserve">A city bright and rich, that showed </w:t>
      </w:r>
    </w:p>
    <w:p w14:paraId="19D68197" w14:textId="77777777" w:rsidR="00D81117" w:rsidRDefault="00BD6E04" w:rsidP="00D81117">
      <w:pPr>
        <w:pStyle w:val="Poetry"/>
      </w:pPr>
      <w:r w:rsidRPr="00D81117">
        <w:t xml:space="preserve">Well-ordered street and noble road; </w:t>
      </w:r>
    </w:p>
    <w:p w14:paraId="75A421CD" w14:textId="719FC85D" w:rsidR="00BD6E04" w:rsidRPr="00D81117" w:rsidRDefault="00BD6E04" w:rsidP="00D81117">
      <w:pPr>
        <w:pStyle w:val="Poetry"/>
      </w:pPr>
      <w:r w:rsidRPr="00D81117">
        <w:t>Arranged with just division, fair</w:t>
      </w:r>
    </w:p>
    <w:p w14:paraId="1B825661" w14:textId="77777777" w:rsidR="00D81117" w:rsidRDefault="00BD6E04" w:rsidP="00D81117">
      <w:pPr>
        <w:pStyle w:val="Poetry"/>
      </w:pPr>
      <w:r w:rsidRPr="00D81117">
        <w:t xml:space="preserve">With multitudes in court and square. </w:t>
      </w:r>
    </w:p>
    <w:p w14:paraId="7FC2225E" w14:textId="77777777" w:rsidR="00D81117" w:rsidRDefault="00BD6E04" w:rsidP="00D81117">
      <w:pPr>
        <w:pStyle w:val="Poetry"/>
      </w:pPr>
      <w:r w:rsidRPr="00D81117">
        <w:t xml:space="preserve">Thus, all his journey done, he passed </w:t>
      </w:r>
    </w:p>
    <w:p w14:paraId="34B19FDF" w14:textId="7238953C" w:rsidR="00BD6E04" w:rsidRPr="00D81117" w:rsidRDefault="00BD6E04" w:rsidP="00D81117">
      <w:pPr>
        <w:pStyle w:val="Poetry"/>
      </w:pPr>
      <w:r w:rsidRPr="00D81117">
        <w:t>Within his royal home at last.</w:t>
      </w:r>
    </w:p>
    <w:p w14:paraId="79828107" w14:textId="77777777" w:rsidR="00D81117" w:rsidRDefault="00BD6E04" w:rsidP="00D81117">
      <w:pPr>
        <w:pStyle w:val="Poetry"/>
      </w:pPr>
      <w:r w:rsidRPr="00D81117">
        <w:t xml:space="preserve">There in a queenly bower he placed </w:t>
      </w:r>
    </w:p>
    <w:p w14:paraId="00D4E359" w14:textId="77777777" w:rsidR="00D81117" w:rsidRDefault="00BD6E04" w:rsidP="00D81117">
      <w:pPr>
        <w:pStyle w:val="Poetry"/>
      </w:pPr>
      <w:r w:rsidRPr="00D81117">
        <w:t xml:space="preserve">The black-eyed dame with dainty waist: </w:t>
      </w:r>
    </w:p>
    <w:p w14:paraId="1D4F0528" w14:textId="1E9CCF99" w:rsidR="00BD6E04" w:rsidRPr="00D81117" w:rsidRDefault="00BD6E04" w:rsidP="00D81117">
      <w:pPr>
        <w:pStyle w:val="Poetry"/>
      </w:pPr>
      <w:r w:rsidRPr="00D81117">
        <w:t>Thus in her chamber Maya laid</w:t>
      </w:r>
    </w:p>
    <w:p w14:paraId="7FCB8158" w14:textId="77777777" w:rsidR="00D81117" w:rsidRDefault="00BD6E04" w:rsidP="00D81117">
      <w:pPr>
        <w:pStyle w:val="Poetry"/>
      </w:pPr>
      <w:r w:rsidRPr="00D81117">
        <w:t xml:space="preserve">The lovely Maya, demon maid. </w:t>
      </w:r>
    </w:p>
    <w:p w14:paraId="7B858C85" w14:textId="02227ABE" w:rsidR="00BD6E04" w:rsidRPr="00D81117" w:rsidRDefault="00BD6E04" w:rsidP="00D81117">
      <w:pPr>
        <w:pStyle w:val="Poetry"/>
      </w:pPr>
      <w:r w:rsidRPr="00D81117">
        <w:t>Then Ravan gave command to all</w:t>
      </w:r>
    </w:p>
    <w:p w14:paraId="2AAC3C7B" w14:textId="77777777" w:rsidR="00D81117" w:rsidRDefault="00BD6E04" w:rsidP="00D81117">
      <w:pPr>
        <w:pStyle w:val="Poetry"/>
      </w:pPr>
      <w:r w:rsidRPr="00D81117">
        <w:t xml:space="preserve">The dread she-fiends who filled the hall: </w:t>
      </w:r>
    </w:p>
    <w:p w14:paraId="0276C6C0" w14:textId="77777777" w:rsidR="00D81117" w:rsidRDefault="00BD6E04" w:rsidP="00D81117">
      <w:pPr>
        <w:pStyle w:val="Poetry"/>
      </w:pPr>
      <w:r w:rsidRPr="00D81117">
        <w:t xml:space="preserve">“This captive lady watch and guard </w:t>
      </w:r>
    </w:p>
    <w:p w14:paraId="7B6F0386" w14:textId="77777777" w:rsidR="00D81117" w:rsidRDefault="00BD6E04" w:rsidP="00D81117">
      <w:pPr>
        <w:pStyle w:val="Poetry"/>
      </w:pPr>
      <w:r w:rsidRPr="00D81117">
        <w:t xml:space="preserve">From sight of man and woman barred. </w:t>
      </w:r>
    </w:p>
    <w:p w14:paraId="4D6CC4F9" w14:textId="21B36D26" w:rsidR="00BD6E04" w:rsidRPr="00D81117" w:rsidRDefault="00BD6E04" w:rsidP="00D81117">
      <w:pPr>
        <w:pStyle w:val="Poetry"/>
      </w:pPr>
      <w:r w:rsidRPr="00D81117">
        <w:t>But all the fair one asks beside</w:t>
      </w:r>
    </w:p>
    <w:p w14:paraId="60CD6BA2" w14:textId="77777777" w:rsidR="00BD6E04" w:rsidRPr="00D81117" w:rsidRDefault="00BD6E04" w:rsidP="00D81117">
      <w:pPr>
        <w:pStyle w:val="Poetry"/>
      </w:pPr>
      <w:r w:rsidRPr="00D81117">
        <w:t>Be with unsparing hand supplied:</w:t>
      </w:r>
    </w:p>
    <w:p w14:paraId="7C20C81F" w14:textId="77777777" w:rsidR="00D81117" w:rsidRDefault="00BD6E04" w:rsidP="00D81117">
      <w:pPr>
        <w:pStyle w:val="Poetry"/>
      </w:pPr>
      <w:r w:rsidRPr="00D81117">
        <w:t xml:space="preserve">As though ‘twere I that asked, withhold </w:t>
      </w:r>
    </w:p>
    <w:p w14:paraId="43A70443" w14:textId="6CE72FC7" w:rsidR="00BD6E04" w:rsidRPr="00D81117" w:rsidRDefault="00BD6E04" w:rsidP="00D81117">
      <w:pPr>
        <w:pStyle w:val="Poetry"/>
      </w:pPr>
      <w:r w:rsidRPr="00D81117">
        <w:t>No pearls or dress or gems or gold.</w:t>
      </w:r>
    </w:p>
    <w:p w14:paraId="6E093B64" w14:textId="77777777" w:rsidR="00D81117" w:rsidRDefault="00BD6E04" w:rsidP="00D81117">
      <w:pPr>
        <w:pStyle w:val="Poetry"/>
      </w:pPr>
      <w:r w:rsidRPr="00D81117">
        <w:t xml:space="preserve">And she among you that shall dare </w:t>
      </w:r>
    </w:p>
    <w:p w14:paraId="562EB5FA" w14:textId="77777777" w:rsidR="00D81117" w:rsidRDefault="00BD6E04" w:rsidP="00D81117">
      <w:pPr>
        <w:pStyle w:val="Poetry"/>
      </w:pPr>
      <w:r w:rsidRPr="00D81117">
        <w:t xml:space="preserve">Of purpose or through want of care </w:t>
      </w:r>
    </w:p>
    <w:p w14:paraId="284C3308" w14:textId="77777777" w:rsidR="00D81117" w:rsidRDefault="00BD6E04" w:rsidP="00D81117">
      <w:pPr>
        <w:pStyle w:val="Poetry"/>
      </w:pPr>
      <w:r w:rsidRPr="00D81117">
        <w:t xml:space="preserve">One word to vex her soul to say, </w:t>
      </w:r>
    </w:p>
    <w:p w14:paraId="795B5315" w14:textId="590823A4" w:rsidR="00BD6E04" w:rsidRPr="00D81117" w:rsidRDefault="00BD6E04" w:rsidP="00D81117">
      <w:pPr>
        <w:pStyle w:val="Poetry"/>
      </w:pPr>
      <w:r w:rsidRPr="00D81117">
        <w:t>Throws her unvalued life away.”</w:t>
      </w:r>
    </w:p>
    <w:p w14:paraId="72F7CC90" w14:textId="77777777" w:rsidR="00D81117" w:rsidRDefault="00D81117" w:rsidP="00D81117">
      <w:pPr>
        <w:pStyle w:val="Poetry"/>
      </w:pPr>
    </w:p>
    <w:p w14:paraId="3F8F372D" w14:textId="0E4E7554" w:rsidR="00BD6E04" w:rsidRPr="00D81117" w:rsidRDefault="00BD6E04" w:rsidP="00D81117">
      <w:pPr>
        <w:pStyle w:val="Poetry"/>
      </w:pPr>
      <w:r w:rsidRPr="00D81117">
        <w:t>Thus spake the monarch of their race</w:t>
      </w:r>
    </w:p>
    <w:p w14:paraId="00892416" w14:textId="77777777" w:rsidR="00D81117" w:rsidRDefault="00BD6E04" w:rsidP="00D81117">
      <w:pPr>
        <w:pStyle w:val="Poetry"/>
      </w:pPr>
      <w:r w:rsidRPr="00D81117">
        <w:t xml:space="preserve">To those she-fiends who thronged the place, </w:t>
      </w:r>
    </w:p>
    <w:p w14:paraId="74449E93" w14:textId="276FA13B" w:rsidR="00BD6E04" w:rsidRPr="00D81117" w:rsidRDefault="00BD6E04" w:rsidP="00D81117">
      <w:pPr>
        <w:pStyle w:val="Poetry"/>
      </w:pPr>
      <w:r w:rsidRPr="00D81117">
        <w:t>And pondering on the course to take</w:t>
      </w:r>
    </w:p>
    <w:p w14:paraId="57854EB4" w14:textId="77777777" w:rsidR="00D81117" w:rsidRDefault="00BD6E04" w:rsidP="00D81117">
      <w:pPr>
        <w:pStyle w:val="Poetry"/>
      </w:pPr>
      <w:r w:rsidRPr="00D81117">
        <w:t xml:space="preserve">Went from the chamber as he spake. </w:t>
      </w:r>
    </w:p>
    <w:p w14:paraId="39F811C6" w14:textId="77777777" w:rsidR="00D81117" w:rsidRDefault="00BD6E04" w:rsidP="00D81117">
      <w:pPr>
        <w:pStyle w:val="Poetry"/>
      </w:pPr>
      <w:r w:rsidRPr="00D81117">
        <w:t xml:space="preserve">He saw eight giants, strong and dread, </w:t>
      </w:r>
    </w:p>
    <w:p w14:paraId="07845675" w14:textId="302942E5" w:rsidR="00BD6E04" w:rsidRPr="00D81117" w:rsidRDefault="00BD6E04" w:rsidP="00D81117">
      <w:pPr>
        <w:pStyle w:val="Poetry"/>
      </w:pPr>
      <w:r w:rsidRPr="00D81117">
        <w:lastRenderedPageBreak/>
        <w:t>On flesh of bleeding victims fed,</w:t>
      </w:r>
    </w:p>
    <w:p w14:paraId="21483A42" w14:textId="77777777" w:rsidR="00D81117" w:rsidRDefault="00BD6E04" w:rsidP="00D81117">
      <w:pPr>
        <w:pStyle w:val="Poetry"/>
      </w:pPr>
      <w:r w:rsidRPr="00D81117">
        <w:t xml:space="preserve">Proud in the boon which Brahma gave, </w:t>
      </w:r>
    </w:p>
    <w:p w14:paraId="7AF56D17" w14:textId="7CCEB6D0" w:rsidR="00BD6E04" w:rsidRPr="00D81117" w:rsidRDefault="00BD6E04" w:rsidP="00D81117">
      <w:pPr>
        <w:pStyle w:val="Poetry"/>
      </w:pPr>
      <w:r w:rsidRPr="00D81117">
        <w:t>And trusting in its power to save.</w:t>
      </w:r>
    </w:p>
    <w:p w14:paraId="3466FA1A" w14:textId="77777777" w:rsidR="00BD6E04" w:rsidRPr="00D81117" w:rsidRDefault="00BD6E04" w:rsidP="00D81117">
      <w:pPr>
        <w:pStyle w:val="Poetry"/>
      </w:pPr>
      <w:r w:rsidRPr="00D81117">
        <w:t>He thus the mighty chiefs addressed</w:t>
      </w:r>
    </w:p>
    <w:p w14:paraId="08588C67" w14:textId="77777777" w:rsidR="00D81117" w:rsidRDefault="00BD6E04" w:rsidP="00D81117">
      <w:pPr>
        <w:pStyle w:val="Poetry"/>
      </w:pPr>
      <w:r w:rsidRPr="00D81117">
        <w:t xml:space="preserve">Of glorious power and strength possessed: </w:t>
      </w:r>
    </w:p>
    <w:p w14:paraId="007DFE14" w14:textId="77777777" w:rsidR="00D81117" w:rsidRDefault="00BD6E04" w:rsidP="00D81117">
      <w:pPr>
        <w:pStyle w:val="Poetry"/>
      </w:pPr>
      <w:r w:rsidRPr="00D81117">
        <w:t xml:space="preserve">“Arm, warriors, with the spear and bow; </w:t>
      </w:r>
    </w:p>
    <w:p w14:paraId="6D957CE7" w14:textId="480EF29B" w:rsidR="00BD6E04" w:rsidRPr="00D81117" w:rsidRDefault="00BD6E04" w:rsidP="00D81117">
      <w:pPr>
        <w:pStyle w:val="Poetry"/>
      </w:pPr>
      <w:r w:rsidRPr="00D81117">
        <w:t>With all your speed from Lanka go,</w:t>
      </w:r>
    </w:p>
    <w:p w14:paraId="4A6D9671" w14:textId="77777777" w:rsidR="00D81117" w:rsidRDefault="00BD6E04" w:rsidP="00D81117">
      <w:pPr>
        <w:pStyle w:val="Poetry"/>
      </w:pPr>
      <w:r w:rsidRPr="00D81117">
        <w:t xml:space="preserve">For Janasthan, our own no more, </w:t>
      </w:r>
    </w:p>
    <w:p w14:paraId="2065A26D" w14:textId="77777777" w:rsidR="00D81117" w:rsidRDefault="00BD6E04" w:rsidP="00D81117">
      <w:pPr>
        <w:pStyle w:val="Poetry"/>
      </w:pPr>
      <w:r w:rsidRPr="00D81117">
        <w:t xml:space="preserve">Is now defiled with giants’ gore; </w:t>
      </w:r>
    </w:p>
    <w:p w14:paraId="1AE5925F" w14:textId="69313907" w:rsidR="00BD6E04" w:rsidRPr="00D81117" w:rsidRDefault="00BD6E04" w:rsidP="00D81117">
      <w:pPr>
        <w:pStyle w:val="Poetry"/>
      </w:pPr>
      <w:r w:rsidRPr="00D81117">
        <w:t>The seat of Khara’s royal state</w:t>
      </w:r>
    </w:p>
    <w:p w14:paraId="742D0214" w14:textId="77777777" w:rsidR="00BD6E04" w:rsidRPr="00D81117" w:rsidRDefault="00BD6E04" w:rsidP="00D81117">
      <w:pPr>
        <w:pStyle w:val="Poetry"/>
      </w:pPr>
      <w:r w:rsidRPr="00D81117">
        <w:t>Is left unto us desolate.</w:t>
      </w:r>
    </w:p>
    <w:p w14:paraId="1F4BC88B" w14:textId="77777777" w:rsidR="00D81117" w:rsidRDefault="00BD6E04" w:rsidP="00D81117">
      <w:pPr>
        <w:pStyle w:val="Poetry"/>
      </w:pPr>
      <w:r w:rsidRPr="00D81117">
        <w:t xml:space="preserve">In your brave hearts and might confide, </w:t>
      </w:r>
    </w:p>
    <w:p w14:paraId="7DB5A29D" w14:textId="7615041D" w:rsidR="00BD6E04" w:rsidRPr="00D81117" w:rsidRDefault="00BD6E04" w:rsidP="00D81117">
      <w:pPr>
        <w:pStyle w:val="Poetry"/>
      </w:pPr>
      <w:r w:rsidRPr="00D81117">
        <w:t>And cast ignoble fear aside.</w:t>
      </w:r>
    </w:p>
    <w:p w14:paraId="3C2C49DC" w14:textId="77777777" w:rsidR="00BD6E04" w:rsidRPr="00D81117" w:rsidRDefault="00BD6E04" w:rsidP="00D81117">
      <w:pPr>
        <w:pStyle w:val="Poetry"/>
      </w:pPr>
      <w:r w:rsidRPr="00D81117">
        <w:t>Go, in that desert region dwell</w:t>
      </w:r>
    </w:p>
    <w:p w14:paraId="311E8C43" w14:textId="77777777" w:rsidR="00D81117" w:rsidRDefault="00BD6E04" w:rsidP="00D81117">
      <w:pPr>
        <w:pStyle w:val="Poetry"/>
      </w:pPr>
      <w:r w:rsidRPr="00D81117">
        <w:t xml:space="preserve">Where the fierce giants fought and fell. </w:t>
      </w:r>
    </w:p>
    <w:p w14:paraId="0A1A5B43" w14:textId="395947A6" w:rsidR="00BD6E04" w:rsidRPr="00D81117" w:rsidRDefault="00BD6E04" w:rsidP="00D81117">
      <w:pPr>
        <w:pStyle w:val="Poetry"/>
      </w:pPr>
      <w:r w:rsidRPr="00D81117">
        <w:t>A glorious host that region held,</w:t>
      </w:r>
    </w:p>
    <w:p w14:paraId="6AD3B389" w14:textId="77777777" w:rsidR="00D81117" w:rsidRDefault="00BD6E04" w:rsidP="00D81117">
      <w:pPr>
        <w:pStyle w:val="Poetry"/>
      </w:pPr>
      <w:r w:rsidRPr="00D81117">
        <w:t xml:space="preserve">For power and might unparalleled, </w:t>
      </w:r>
    </w:p>
    <w:p w14:paraId="26A0D109" w14:textId="77777777" w:rsidR="00D81117" w:rsidRDefault="00BD6E04" w:rsidP="00D81117">
      <w:pPr>
        <w:pStyle w:val="Poetry"/>
      </w:pPr>
      <w:r w:rsidRPr="00D81117">
        <w:t>By Dúshan and brave Khara led,— A</w:t>
      </w:r>
    </w:p>
    <w:p w14:paraId="302BC0C1" w14:textId="569B8096" w:rsidR="00BD6E04" w:rsidRPr="00D81117" w:rsidRDefault="00BD6E04" w:rsidP="00D81117">
      <w:pPr>
        <w:pStyle w:val="Poetry"/>
      </w:pPr>
      <w:r w:rsidRPr="00D81117">
        <w:t>ll, slain by Rama’s arrows, bled.</w:t>
      </w:r>
    </w:p>
    <w:p w14:paraId="072ED16D" w14:textId="77777777" w:rsidR="00D81117" w:rsidRDefault="00BD6E04" w:rsidP="00D81117">
      <w:pPr>
        <w:pStyle w:val="Poetry"/>
      </w:pPr>
      <w:r w:rsidRPr="00D81117">
        <w:t xml:space="preserve">Hence boundless wrath that spurns control </w:t>
      </w:r>
    </w:p>
    <w:p w14:paraId="198E746C" w14:textId="0280183F" w:rsidR="00BD6E04" w:rsidRPr="00D81117" w:rsidRDefault="00BD6E04" w:rsidP="00D81117">
      <w:pPr>
        <w:pStyle w:val="Poetry"/>
      </w:pPr>
      <w:r w:rsidRPr="00D81117">
        <w:t>Reigns paramount within my soul,</w:t>
      </w:r>
    </w:p>
    <w:p w14:paraId="688AEDD9" w14:textId="77777777" w:rsidR="00D81117" w:rsidRDefault="00BD6E04" w:rsidP="00D81117">
      <w:pPr>
        <w:pStyle w:val="Poetry"/>
      </w:pPr>
      <w:r w:rsidRPr="00D81117">
        <w:t xml:space="preserve">And naught but Rama’s death can sate </w:t>
      </w:r>
    </w:p>
    <w:p w14:paraId="09151194" w14:textId="2A250058" w:rsidR="00BD6E04" w:rsidRPr="00D81117" w:rsidRDefault="00BD6E04" w:rsidP="00D81117">
      <w:pPr>
        <w:pStyle w:val="Poetry"/>
      </w:pPr>
      <w:r w:rsidRPr="00D81117">
        <w:t>The fury of my vengeful hate.</w:t>
      </w:r>
    </w:p>
    <w:p w14:paraId="334D58E5" w14:textId="77777777" w:rsidR="00D81117" w:rsidRDefault="00BD6E04" w:rsidP="00D81117">
      <w:pPr>
        <w:pStyle w:val="Poetry"/>
      </w:pPr>
      <w:r w:rsidRPr="00D81117">
        <w:t xml:space="preserve">I will not close my slumbering eyes </w:t>
      </w:r>
    </w:p>
    <w:p w14:paraId="04420739" w14:textId="77777777" w:rsidR="00D81117" w:rsidRDefault="00BD6E04" w:rsidP="00D81117">
      <w:pPr>
        <w:pStyle w:val="Poetry"/>
      </w:pPr>
      <w:r w:rsidRPr="00D81117">
        <w:t xml:space="preserve">Till by this hand my foeman dies. </w:t>
      </w:r>
    </w:p>
    <w:p w14:paraId="6707F881" w14:textId="77777777" w:rsidR="00D81117" w:rsidRDefault="00BD6E04" w:rsidP="00D81117">
      <w:pPr>
        <w:pStyle w:val="Poetry"/>
      </w:pPr>
      <w:r w:rsidRPr="00D81117">
        <w:t xml:space="preserve">And when mine arm has slain the foe </w:t>
      </w:r>
    </w:p>
    <w:p w14:paraId="11307D93" w14:textId="77777777" w:rsidR="00D81117" w:rsidRDefault="00BD6E04" w:rsidP="00D81117">
      <w:pPr>
        <w:pStyle w:val="Poetry"/>
      </w:pPr>
      <w:r w:rsidRPr="00D81117">
        <w:t xml:space="preserve">Who laid those giant princes low, </w:t>
      </w:r>
    </w:p>
    <w:p w14:paraId="0850130A" w14:textId="37D5692C" w:rsidR="00BD6E04" w:rsidRPr="00D81117" w:rsidRDefault="00BD6E04" w:rsidP="00D81117">
      <w:pPr>
        <w:pStyle w:val="Poetry"/>
      </w:pPr>
      <w:r w:rsidRPr="00D81117">
        <w:t>Long will I triumph in the deed,</w:t>
      </w:r>
    </w:p>
    <w:p w14:paraId="30105A64" w14:textId="77777777" w:rsidR="00D81117" w:rsidRDefault="00BD6E04" w:rsidP="00D81117">
      <w:pPr>
        <w:pStyle w:val="Poetry"/>
      </w:pPr>
      <w:r w:rsidRPr="00D81117">
        <w:t xml:space="preserve">Like one enriched in utmost need. </w:t>
      </w:r>
    </w:p>
    <w:p w14:paraId="07D2D29D" w14:textId="77777777" w:rsidR="00D81117" w:rsidRDefault="00BD6E04" w:rsidP="00D81117">
      <w:pPr>
        <w:pStyle w:val="Poetry"/>
      </w:pPr>
      <w:r w:rsidRPr="00D81117">
        <w:t xml:space="preserve">Now go; that I this end may gain, </w:t>
      </w:r>
    </w:p>
    <w:p w14:paraId="02F729EC" w14:textId="7E687163" w:rsidR="00BD6E04" w:rsidRPr="00D81117" w:rsidRDefault="00BD6E04" w:rsidP="00D81117">
      <w:pPr>
        <w:pStyle w:val="Poetry"/>
      </w:pPr>
      <w:r w:rsidRPr="00D81117">
        <w:t>In Janasthan, O chiefs, remain.</w:t>
      </w:r>
    </w:p>
    <w:p w14:paraId="5F0FFA8E" w14:textId="77777777" w:rsidR="00BD6E04" w:rsidRPr="00D81117" w:rsidRDefault="00BD6E04" w:rsidP="00D81117">
      <w:pPr>
        <w:pStyle w:val="Poetry"/>
      </w:pPr>
      <w:r w:rsidRPr="00D81117">
        <w:t>Watch Rama there with keenest eye,</w:t>
      </w:r>
    </w:p>
    <w:p w14:paraId="4D70FE8A" w14:textId="77777777" w:rsidR="00D81117" w:rsidRDefault="00BD6E04" w:rsidP="00D81117">
      <w:pPr>
        <w:pStyle w:val="Poetry"/>
      </w:pPr>
      <w:r w:rsidRPr="00D81117">
        <w:t xml:space="preserve">And all his deeds and movements spy. </w:t>
      </w:r>
    </w:p>
    <w:p w14:paraId="05C85C1F" w14:textId="3DE67706" w:rsidR="00BD6E04" w:rsidRPr="00D81117" w:rsidRDefault="00BD6E04" w:rsidP="00D81117">
      <w:pPr>
        <w:pStyle w:val="Poetry"/>
      </w:pPr>
      <w:r w:rsidRPr="00D81117">
        <w:t>Go forth, no helping art neglect,</w:t>
      </w:r>
    </w:p>
    <w:p w14:paraId="2D84C5AA" w14:textId="77777777" w:rsidR="00D81117" w:rsidRDefault="00BD6E04" w:rsidP="00D81117">
      <w:pPr>
        <w:pStyle w:val="Poetry"/>
      </w:pPr>
      <w:r w:rsidRPr="00D81117">
        <w:lastRenderedPageBreak/>
        <w:t xml:space="preserve">Be brave and prompt and circumspect, </w:t>
      </w:r>
    </w:p>
    <w:p w14:paraId="7282BF31" w14:textId="02E1DA6A" w:rsidR="00BD6E04" w:rsidRPr="00D81117" w:rsidRDefault="00BD6E04" w:rsidP="00D81117">
      <w:pPr>
        <w:pStyle w:val="Poetry"/>
      </w:pPr>
      <w:r w:rsidRPr="00D81117">
        <w:t>And be your one endeavour still</w:t>
      </w:r>
    </w:p>
    <w:p w14:paraId="6137E220" w14:textId="77777777" w:rsidR="00D81117" w:rsidRDefault="00BD6E04" w:rsidP="00D81117">
      <w:pPr>
        <w:pStyle w:val="Poetry"/>
      </w:pPr>
      <w:r w:rsidRPr="00D81117">
        <w:t xml:space="preserve">To aid mine arm this foe to kill. </w:t>
      </w:r>
    </w:p>
    <w:p w14:paraId="44A8DF6D" w14:textId="77777777" w:rsidR="00D81117" w:rsidRDefault="00BD6E04" w:rsidP="00D81117">
      <w:pPr>
        <w:pStyle w:val="Poetry"/>
      </w:pPr>
      <w:r w:rsidRPr="00D81117">
        <w:t xml:space="preserve">Oft have I seen your warrior might </w:t>
      </w:r>
    </w:p>
    <w:p w14:paraId="1CEDA1E8" w14:textId="37EAC589" w:rsidR="00BD6E04" w:rsidRPr="00D81117" w:rsidRDefault="00BD6E04" w:rsidP="00D81117">
      <w:pPr>
        <w:pStyle w:val="Poetry"/>
      </w:pPr>
      <w:r w:rsidRPr="00D81117">
        <w:t>Proved in the forehead of the fight,</w:t>
      </w:r>
    </w:p>
    <w:p w14:paraId="41925159" w14:textId="77777777" w:rsidR="00D81117" w:rsidRDefault="00BD6E04" w:rsidP="00D81117">
      <w:pPr>
        <w:pStyle w:val="Poetry"/>
      </w:pPr>
      <w:r w:rsidRPr="00D81117">
        <w:t xml:space="preserve">And sure of strength I know so well </w:t>
      </w:r>
    </w:p>
    <w:p w14:paraId="6368F25C" w14:textId="1D903D74" w:rsidR="00BD6E04" w:rsidRPr="00D81117" w:rsidRDefault="00BD6E04" w:rsidP="00D81117">
      <w:pPr>
        <w:pStyle w:val="Poetry"/>
      </w:pPr>
      <w:r w:rsidRPr="00D81117">
        <w:t>Send you in Janasthan to dwell.”</w:t>
      </w:r>
    </w:p>
    <w:p w14:paraId="4887C598" w14:textId="77777777" w:rsidR="00D81117" w:rsidRDefault="00BD6E04" w:rsidP="00D81117">
      <w:pPr>
        <w:pStyle w:val="Poetry"/>
      </w:pPr>
      <w:r w:rsidRPr="00D81117">
        <w:t xml:space="preserve">The giants heard with prompt assent </w:t>
      </w:r>
    </w:p>
    <w:p w14:paraId="4C268C49" w14:textId="2547A4BE" w:rsidR="00BD6E04" w:rsidRPr="00D81117" w:rsidRDefault="00BD6E04" w:rsidP="00D81117">
      <w:pPr>
        <w:pStyle w:val="Poetry"/>
      </w:pPr>
      <w:r w:rsidRPr="00D81117">
        <w:t>The pleasant words he said,</w:t>
      </w:r>
    </w:p>
    <w:p w14:paraId="6BBD51F0" w14:textId="77777777" w:rsidR="00D81117" w:rsidRDefault="00BD6E04" w:rsidP="00D81117">
      <w:pPr>
        <w:pStyle w:val="Poetry"/>
      </w:pPr>
      <w:r w:rsidRPr="00D81117">
        <w:t xml:space="preserve">And each before his master bent </w:t>
      </w:r>
    </w:p>
    <w:p w14:paraId="7DE0B6B1" w14:textId="1BB43761" w:rsidR="00BD6E04" w:rsidRPr="00D81117" w:rsidRDefault="00BD6E04" w:rsidP="00D81117">
      <w:pPr>
        <w:pStyle w:val="Poetry"/>
      </w:pPr>
      <w:r w:rsidRPr="00D81117">
        <w:t>For meet salute, his head.</w:t>
      </w:r>
    </w:p>
    <w:p w14:paraId="08552C4B" w14:textId="77777777" w:rsidR="00D81117" w:rsidRDefault="00BD6E04" w:rsidP="00D81117">
      <w:pPr>
        <w:pStyle w:val="Poetry"/>
      </w:pPr>
      <w:r w:rsidRPr="00D81117">
        <w:t xml:space="preserve">Then as he bade, without delay, </w:t>
      </w:r>
    </w:p>
    <w:p w14:paraId="417FDF40" w14:textId="77777777" w:rsidR="00D81117" w:rsidRDefault="00BD6E04" w:rsidP="00D81117">
      <w:pPr>
        <w:pStyle w:val="Poetry"/>
      </w:pPr>
      <w:r w:rsidRPr="00D81117">
        <w:t xml:space="preserve">From Lanka’s gate they passed, </w:t>
      </w:r>
    </w:p>
    <w:p w14:paraId="30CD8CE7" w14:textId="4690F124" w:rsidR="00BD6E04" w:rsidRPr="00D81117" w:rsidRDefault="00BD6E04" w:rsidP="00D81117">
      <w:pPr>
        <w:pStyle w:val="Poetry"/>
      </w:pPr>
      <w:r w:rsidRPr="00D81117">
        <w:t>And hurried forward on their way Invisible and fast.</w:t>
      </w:r>
    </w:p>
    <w:p w14:paraId="58A34346" w14:textId="5E95A381" w:rsidR="00BD6E04" w:rsidRDefault="00BD6E04" w:rsidP="00BD6E04">
      <w:pPr>
        <w:pStyle w:val="BodyText"/>
        <w:rPr>
          <w:sz w:val="30"/>
        </w:rPr>
      </w:pPr>
    </w:p>
    <w:p w14:paraId="680C91CB" w14:textId="454206F7" w:rsidR="00D81117" w:rsidRDefault="00D81117" w:rsidP="00D81117">
      <w:pPr>
        <w:pStyle w:val="Heading4"/>
      </w:pPr>
      <w:r>
        <w:t xml:space="preserve">Canto LV </w:t>
      </w:r>
    </w:p>
    <w:p w14:paraId="2DAE63E8" w14:textId="6E3E533F" w:rsidR="00D81117" w:rsidRPr="00D81117" w:rsidRDefault="00D81117" w:rsidP="00D81117">
      <w:pPr>
        <w:pStyle w:val="Bodynoindent"/>
        <w:jc w:val="left"/>
        <w:rPr>
          <w:i/>
          <w:iCs/>
        </w:rPr>
      </w:pPr>
      <w:r w:rsidRPr="00D81117">
        <w:rPr>
          <w:i/>
          <w:iCs/>
        </w:rPr>
        <w:t>Sita In Prison.</w:t>
      </w:r>
    </w:p>
    <w:p w14:paraId="75C1AE71" w14:textId="77777777" w:rsidR="00D81117" w:rsidRDefault="00BD6E04" w:rsidP="00D81117">
      <w:pPr>
        <w:pStyle w:val="Poetry"/>
      </w:pPr>
      <w:r w:rsidRPr="00D81117">
        <w:t xml:space="preserve">Thus Ravan his commandment gave </w:t>
      </w:r>
    </w:p>
    <w:p w14:paraId="28689DD9" w14:textId="77777777" w:rsidR="00D81117" w:rsidRDefault="00BD6E04" w:rsidP="00D81117">
      <w:pPr>
        <w:pStyle w:val="Poetry"/>
      </w:pPr>
      <w:r w:rsidRPr="00D81117">
        <w:t xml:space="preserve">To those eight giants strong and brave, </w:t>
      </w:r>
    </w:p>
    <w:p w14:paraId="4DB0B987" w14:textId="77777777" w:rsidR="00D81117" w:rsidRDefault="00BD6E04" w:rsidP="00D81117">
      <w:pPr>
        <w:pStyle w:val="Poetry"/>
      </w:pPr>
      <w:r w:rsidRPr="00D81117">
        <w:t xml:space="preserve">So thinking in his foolish pride </w:t>
      </w:r>
    </w:p>
    <w:p w14:paraId="0A58A79B" w14:textId="507C5AB5" w:rsidR="00BD6E04" w:rsidRPr="00D81117" w:rsidRDefault="00BD6E04" w:rsidP="00D81117">
      <w:pPr>
        <w:pStyle w:val="Poetry"/>
      </w:pPr>
      <w:r w:rsidRPr="00D81117">
        <w:t>Against all dangers to provide.</w:t>
      </w:r>
    </w:p>
    <w:p w14:paraId="61CB6EE1" w14:textId="77777777" w:rsidR="00D81117" w:rsidRDefault="00BD6E04" w:rsidP="00D81117">
      <w:pPr>
        <w:pStyle w:val="Poetry"/>
      </w:pPr>
      <w:r w:rsidRPr="00D81117">
        <w:t xml:space="preserve">Then with his wounded heart aflame </w:t>
      </w:r>
    </w:p>
    <w:p w14:paraId="7277086C" w14:textId="77777777" w:rsidR="00D81117" w:rsidRDefault="00BD6E04" w:rsidP="00D81117">
      <w:pPr>
        <w:pStyle w:val="Poetry"/>
      </w:pPr>
      <w:r w:rsidRPr="00D81117">
        <w:t>With love he thought upon the dame,</w:t>
      </w:r>
    </w:p>
    <w:p w14:paraId="06228A41" w14:textId="5B8B0D52" w:rsidR="00BD6E04" w:rsidRPr="00D81117" w:rsidRDefault="00BD6E04" w:rsidP="00D81117">
      <w:pPr>
        <w:pStyle w:val="Poetry"/>
      </w:pPr>
      <w:r w:rsidRPr="00D81117">
        <w:t>And took with hasty steps the way</w:t>
      </w:r>
    </w:p>
    <w:p w14:paraId="6BC5CC92" w14:textId="77777777" w:rsidR="00D81117" w:rsidRDefault="00BD6E04" w:rsidP="00D81117">
      <w:pPr>
        <w:pStyle w:val="Poetry"/>
      </w:pPr>
      <w:r w:rsidRPr="00D81117">
        <w:t xml:space="preserve">To the fair chamber where she lay. </w:t>
      </w:r>
    </w:p>
    <w:p w14:paraId="761E81C7" w14:textId="008AE6D3" w:rsidR="00BD6E04" w:rsidRPr="00D81117" w:rsidRDefault="00BD6E04" w:rsidP="00D81117">
      <w:pPr>
        <w:pStyle w:val="Poetry"/>
      </w:pPr>
      <w:r w:rsidRPr="00D81117">
        <w:t>He saw the gentle lady there</w:t>
      </w:r>
    </w:p>
    <w:p w14:paraId="7A7EF9EE" w14:textId="77777777" w:rsidR="00D81117" w:rsidRDefault="00BD6E04" w:rsidP="00D81117">
      <w:pPr>
        <w:pStyle w:val="Poetry"/>
      </w:pPr>
      <w:r w:rsidRPr="00D81117">
        <w:t xml:space="preserve">Weighed down by woe too great to bear, </w:t>
      </w:r>
    </w:p>
    <w:p w14:paraId="5EA3FEFA" w14:textId="77777777" w:rsidR="00D81117" w:rsidRDefault="00BD6E04" w:rsidP="00D81117">
      <w:pPr>
        <w:pStyle w:val="Poetry"/>
      </w:pPr>
      <w:r w:rsidRPr="00D81117">
        <w:t xml:space="preserve">Amid the throng of fiends who kept </w:t>
      </w:r>
    </w:p>
    <w:p w14:paraId="0B65A8E8" w14:textId="192FED01" w:rsidR="00BD6E04" w:rsidRPr="00D81117" w:rsidRDefault="00BD6E04" w:rsidP="00D81117">
      <w:pPr>
        <w:pStyle w:val="Poetry"/>
      </w:pPr>
      <w:r w:rsidRPr="00D81117">
        <w:t>Their watch around her as she wept:</w:t>
      </w:r>
    </w:p>
    <w:p w14:paraId="58CEF4F8" w14:textId="77777777" w:rsidR="00D81117" w:rsidRDefault="00BD6E04" w:rsidP="00D81117">
      <w:pPr>
        <w:pStyle w:val="Poetry"/>
      </w:pPr>
      <w:r w:rsidRPr="00D81117">
        <w:t xml:space="preserve">A pinnace sinking neath the wave </w:t>
      </w:r>
    </w:p>
    <w:p w14:paraId="7B0A5B00" w14:textId="77777777" w:rsidR="00D81117" w:rsidRDefault="00BD6E04" w:rsidP="00D81117">
      <w:pPr>
        <w:pStyle w:val="Poetry"/>
      </w:pPr>
      <w:r w:rsidRPr="00D81117">
        <w:t xml:space="preserve">When mighty winds around her rave: </w:t>
      </w:r>
    </w:p>
    <w:p w14:paraId="560D7843" w14:textId="1698B2A6" w:rsidR="00BD6E04" w:rsidRPr="00D81117" w:rsidRDefault="00BD6E04" w:rsidP="00D81117">
      <w:pPr>
        <w:pStyle w:val="Poetry"/>
      </w:pPr>
      <w:r w:rsidRPr="00D81117">
        <w:t>A lonely herd-forsaken deer,</w:t>
      </w:r>
    </w:p>
    <w:p w14:paraId="7FF90843" w14:textId="77777777" w:rsidR="00D81117" w:rsidRDefault="00BD6E04" w:rsidP="00D81117">
      <w:pPr>
        <w:pStyle w:val="Poetry"/>
      </w:pPr>
      <w:r w:rsidRPr="00D81117">
        <w:t xml:space="preserve">When hungry dogs are pressing near. </w:t>
      </w:r>
    </w:p>
    <w:p w14:paraId="5DCB9414" w14:textId="575200E4" w:rsidR="00BD6E04" w:rsidRPr="00D81117" w:rsidRDefault="00BD6E04" w:rsidP="00D81117">
      <w:pPr>
        <w:pStyle w:val="Poetry"/>
      </w:pPr>
      <w:r w:rsidRPr="00D81117">
        <w:lastRenderedPageBreak/>
        <w:t>Within the bower the giant passed:</w:t>
      </w:r>
    </w:p>
    <w:p w14:paraId="2894510A" w14:textId="77777777" w:rsidR="00D81117" w:rsidRDefault="00BD6E04" w:rsidP="00D81117">
      <w:pPr>
        <w:pStyle w:val="Poetry"/>
      </w:pPr>
      <w:r w:rsidRPr="00D81117">
        <w:t xml:space="preserve">Her mournful looks were downward cast. </w:t>
      </w:r>
    </w:p>
    <w:p w14:paraId="65FCB920" w14:textId="0FBEDF97" w:rsidR="00BD6E04" w:rsidRPr="00D81117" w:rsidRDefault="00BD6E04" w:rsidP="00D81117">
      <w:pPr>
        <w:pStyle w:val="Poetry"/>
      </w:pPr>
      <w:r w:rsidRPr="00D81117">
        <w:t>As there she lay with streaming eyes</w:t>
      </w:r>
    </w:p>
    <w:p w14:paraId="2B56F61D" w14:textId="77777777" w:rsidR="00BD6E04" w:rsidRPr="00D81117" w:rsidRDefault="00BD6E04" w:rsidP="00D81117">
      <w:pPr>
        <w:pStyle w:val="Poetry"/>
      </w:pPr>
      <w:r w:rsidRPr="00D81117">
        <w:t>The giant bade the lady rise,</w:t>
      </w:r>
    </w:p>
    <w:p w14:paraId="591720CC" w14:textId="77777777" w:rsidR="00D81117" w:rsidRDefault="00BD6E04" w:rsidP="00D81117">
      <w:pPr>
        <w:pStyle w:val="Poetry"/>
      </w:pPr>
      <w:r w:rsidRPr="00D81117">
        <w:t xml:space="preserve">And to the shrinking captive showed </w:t>
      </w:r>
    </w:p>
    <w:p w14:paraId="422C892E" w14:textId="5CF5B46A" w:rsidR="00BD6E04" w:rsidRPr="00D81117" w:rsidRDefault="00BD6E04" w:rsidP="00D81117">
      <w:pPr>
        <w:pStyle w:val="Poetry"/>
      </w:pPr>
      <w:r w:rsidRPr="00D81117">
        <w:t>The glories of his rich abode,</w:t>
      </w:r>
    </w:p>
    <w:p w14:paraId="50EC2319" w14:textId="77777777" w:rsidR="00D81117" w:rsidRDefault="00BD6E04" w:rsidP="00D81117">
      <w:pPr>
        <w:pStyle w:val="Poetry"/>
      </w:pPr>
      <w:r w:rsidRPr="00D81117">
        <w:t xml:space="preserve">Where thousand women spent their days </w:t>
      </w:r>
    </w:p>
    <w:p w14:paraId="419790F6" w14:textId="6752073A" w:rsidR="00BD6E04" w:rsidRPr="00D81117" w:rsidRDefault="00BD6E04" w:rsidP="00D81117">
      <w:pPr>
        <w:pStyle w:val="Poetry"/>
      </w:pPr>
      <w:r w:rsidRPr="00D81117">
        <w:t>In palaces with gold ablaze;</w:t>
      </w:r>
    </w:p>
    <w:p w14:paraId="619E9292" w14:textId="77777777" w:rsidR="00D81117" w:rsidRDefault="00BD6E04" w:rsidP="00D81117">
      <w:pPr>
        <w:pStyle w:val="Poetry"/>
      </w:pPr>
      <w:r w:rsidRPr="00D81117">
        <w:t xml:space="preserve">Where wandered birds of every sort, </w:t>
      </w:r>
    </w:p>
    <w:p w14:paraId="461701DD" w14:textId="77777777" w:rsidR="00D81117" w:rsidRDefault="00BD6E04" w:rsidP="00D81117">
      <w:pPr>
        <w:pStyle w:val="Poetry"/>
      </w:pPr>
      <w:r w:rsidRPr="00D81117">
        <w:t xml:space="preserve">And jewels flashed in hall and court. </w:t>
      </w:r>
    </w:p>
    <w:p w14:paraId="10FF9730" w14:textId="77777777" w:rsidR="00D81117" w:rsidRDefault="00BD6E04" w:rsidP="00D81117">
      <w:pPr>
        <w:pStyle w:val="Poetry"/>
      </w:pPr>
      <w:r w:rsidRPr="00D81117">
        <w:t xml:space="preserve">Where noble pillars charmed the sight </w:t>
      </w:r>
    </w:p>
    <w:p w14:paraId="6EA112BE" w14:textId="7BAF593E" w:rsidR="00BD6E04" w:rsidRPr="00D81117" w:rsidRDefault="00BD6E04" w:rsidP="00D81117">
      <w:pPr>
        <w:pStyle w:val="Poetry"/>
      </w:pPr>
      <w:r w:rsidRPr="00D81117">
        <w:t>With diamond and lazulite,</w:t>
      </w:r>
    </w:p>
    <w:p w14:paraId="19E30040" w14:textId="77777777" w:rsidR="00D81117" w:rsidRDefault="00BD6E04" w:rsidP="00D81117">
      <w:pPr>
        <w:pStyle w:val="Poetry"/>
      </w:pPr>
      <w:r w:rsidRPr="00D81117">
        <w:t xml:space="preserve">And others glorious to behold </w:t>
      </w:r>
    </w:p>
    <w:p w14:paraId="3458FA03" w14:textId="3857C310" w:rsidR="00BD6E04" w:rsidRPr="00D81117" w:rsidRDefault="00BD6E04" w:rsidP="00D81117">
      <w:pPr>
        <w:pStyle w:val="Poetry"/>
      </w:pPr>
      <w:r w:rsidRPr="00D81117">
        <w:t>With ivory, crystal, silver, gold.</w:t>
      </w:r>
    </w:p>
    <w:p w14:paraId="2E35F3B0" w14:textId="77777777" w:rsidR="00D81117" w:rsidRDefault="00BD6E04" w:rsidP="00D81117">
      <w:pPr>
        <w:pStyle w:val="Poetry"/>
      </w:pPr>
      <w:r w:rsidRPr="00D81117">
        <w:t xml:space="preserve">There swelled on high the tambour’s sound, </w:t>
      </w:r>
    </w:p>
    <w:p w14:paraId="547C09A6" w14:textId="348D5D02" w:rsidR="00BD6E04" w:rsidRPr="00D81117" w:rsidRDefault="00BD6E04" w:rsidP="00D81117">
      <w:pPr>
        <w:pStyle w:val="Poetry"/>
      </w:pPr>
      <w:r w:rsidRPr="00D81117">
        <w:t>And burnished ore was bright around</w:t>
      </w:r>
    </w:p>
    <w:p w14:paraId="335B72B6" w14:textId="77777777" w:rsidR="00D81117" w:rsidRDefault="00BD6E04" w:rsidP="00D81117">
      <w:pPr>
        <w:pStyle w:val="Poetry"/>
      </w:pPr>
      <w:r w:rsidRPr="00D81117">
        <w:t xml:space="preserve">He led the mournful lady where </w:t>
      </w:r>
    </w:p>
    <w:p w14:paraId="4CEE805F" w14:textId="77777777" w:rsidR="00D81117" w:rsidRDefault="00BD6E04" w:rsidP="00D81117">
      <w:pPr>
        <w:pStyle w:val="Poetry"/>
      </w:pPr>
      <w:r w:rsidRPr="00D81117">
        <w:t xml:space="preserve">Resplendent gold adorned the stair, </w:t>
      </w:r>
    </w:p>
    <w:p w14:paraId="758785E6" w14:textId="77777777" w:rsidR="00D81117" w:rsidRDefault="00BD6E04" w:rsidP="00D81117">
      <w:pPr>
        <w:pStyle w:val="Poetry"/>
      </w:pPr>
      <w:r w:rsidRPr="00D81117">
        <w:t xml:space="preserve">And showed each lattice fair to see </w:t>
      </w:r>
    </w:p>
    <w:p w14:paraId="358B06DD" w14:textId="74BF9A18" w:rsidR="00BD6E04" w:rsidRPr="00D81117" w:rsidRDefault="00BD6E04" w:rsidP="00D81117">
      <w:pPr>
        <w:pStyle w:val="Poetry"/>
      </w:pPr>
      <w:r w:rsidRPr="00D81117">
        <w:t>With silver work and ivory:</w:t>
      </w:r>
    </w:p>
    <w:p w14:paraId="7C217467" w14:textId="24781F4B" w:rsidR="00BD6E04" w:rsidRPr="00D81117" w:rsidRDefault="00BD6E04" w:rsidP="00D81117">
      <w:pPr>
        <w:pStyle w:val="Poetry"/>
      </w:pPr>
      <w:r w:rsidRPr="00D81117">
        <w:t>Showed his bright chambers, line on line,</w:t>
      </w:r>
    </w:p>
    <w:p w14:paraId="14772593" w14:textId="77777777" w:rsidR="00D81117" w:rsidRDefault="00BD6E04" w:rsidP="00D81117">
      <w:pPr>
        <w:pStyle w:val="Poetry"/>
      </w:pPr>
      <w:r w:rsidRPr="00D81117">
        <w:t xml:space="preserve">Adorned with nets of golden twine. </w:t>
      </w:r>
    </w:p>
    <w:p w14:paraId="42929969" w14:textId="77777777" w:rsidR="00D81117" w:rsidRDefault="00BD6E04" w:rsidP="00D81117">
      <w:pPr>
        <w:pStyle w:val="Poetry"/>
      </w:pPr>
      <w:r w:rsidRPr="00D81117">
        <w:t xml:space="preserve">Beyond he showed the Maithil dame </w:t>
      </w:r>
    </w:p>
    <w:p w14:paraId="570A3684" w14:textId="77777777" w:rsidR="00D81117" w:rsidRDefault="00BD6E04" w:rsidP="00D81117">
      <w:pPr>
        <w:pStyle w:val="Poetry"/>
      </w:pPr>
      <w:r w:rsidRPr="00D81117">
        <w:t xml:space="preserve">His gardens bright as lightning’s flame, </w:t>
      </w:r>
    </w:p>
    <w:p w14:paraId="78B72173" w14:textId="77777777" w:rsidR="00D81117" w:rsidRDefault="00BD6E04" w:rsidP="00D81117">
      <w:pPr>
        <w:pStyle w:val="Poetry"/>
      </w:pPr>
      <w:r w:rsidRPr="00D81117">
        <w:t xml:space="preserve">And many a pool and lake he showed </w:t>
      </w:r>
    </w:p>
    <w:p w14:paraId="0B359105" w14:textId="77777777" w:rsidR="00D81117" w:rsidRDefault="00BD6E04" w:rsidP="00D81117">
      <w:pPr>
        <w:pStyle w:val="Poetry"/>
      </w:pPr>
      <w:r w:rsidRPr="00D81117">
        <w:t xml:space="preserve">Where blooms of gayest colour glowed. </w:t>
      </w:r>
    </w:p>
    <w:p w14:paraId="79506A93" w14:textId="77777777" w:rsidR="00D81117" w:rsidRDefault="00BD6E04" w:rsidP="00D81117">
      <w:pPr>
        <w:pStyle w:val="Poetry"/>
      </w:pPr>
      <w:r w:rsidRPr="00D81117">
        <w:t xml:space="preserve">Through all his home from view to view </w:t>
      </w:r>
    </w:p>
    <w:p w14:paraId="2A7B9C17" w14:textId="21093559" w:rsidR="00BD6E04" w:rsidRPr="00D81117" w:rsidRDefault="00BD6E04" w:rsidP="00D81117">
      <w:pPr>
        <w:pStyle w:val="Poetry"/>
      </w:pPr>
      <w:r w:rsidRPr="00D81117">
        <w:t>The lady sunk in grief he drew.</w:t>
      </w:r>
    </w:p>
    <w:p w14:paraId="5D2A7E31" w14:textId="77777777" w:rsidR="00D81117" w:rsidRDefault="00BD6E04" w:rsidP="00D81117">
      <w:pPr>
        <w:pStyle w:val="Poetry"/>
      </w:pPr>
      <w:r w:rsidRPr="00D81117">
        <w:t xml:space="preserve">Then trusting in her heart to wake </w:t>
      </w:r>
    </w:p>
    <w:p w14:paraId="794C32ED" w14:textId="77777777" w:rsidR="00D81117" w:rsidRDefault="00BD6E04" w:rsidP="00D81117">
      <w:pPr>
        <w:pStyle w:val="Poetry"/>
      </w:pPr>
      <w:r w:rsidRPr="00D81117">
        <w:t>Desire of all she saw, he spake: “</w:t>
      </w:r>
    </w:p>
    <w:p w14:paraId="7A9D76AF" w14:textId="77777777" w:rsidR="00D81117" w:rsidRDefault="00BD6E04" w:rsidP="00D81117">
      <w:pPr>
        <w:pStyle w:val="Poetry"/>
      </w:pPr>
      <w:r w:rsidRPr="00D81117">
        <w:t xml:space="preserve">Three hundred million giants, all </w:t>
      </w:r>
    </w:p>
    <w:p w14:paraId="631FDDD1" w14:textId="7B4AAB60" w:rsidR="00BD6E04" w:rsidRPr="00D81117" w:rsidRDefault="00BD6E04" w:rsidP="00D81117">
      <w:pPr>
        <w:pStyle w:val="Poetry"/>
      </w:pPr>
      <w:r w:rsidRPr="00D81117">
        <w:t>Obedient to their master’s call,</w:t>
      </w:r>
    </w:p>
    <w:p w14:paraId="5BA87324" w14:textId="77777777" w:rsidR="00D81117" w:rsidRDefault="00BD6E04" w:rsidP="00D81117">
      <w:pPr>
        <w:pStyle w:val="Poetry"/>
      </w:pPr>
      <w:r w:rsidRPr="00D81117">
        <w:t xml:space="preserve">Not counting young and weak and old, </w:t>
      </w:r>
    </w:p>
    <w:p w14:paraId="48D46708" w14:textId="77777777" w:rsidR="00D81117" w:rsidRDefault="00BD6E04" w:rsidP="00D81117">
      <w:pPr>
        <w:pStyle w:val="Poetry"/>
      </w:pPr>
      <w:r w:rsidRPr="00D81117">
        <w:t xml:space="preserve">Serve me with spirits fierce and bold. </w:t>
      </w:r>
    </w:p>
    <w:p w14:paraId="5DFDFEFF" w14:textId="77777777" w:rsidR="00D81117" w:rsidRDefault="00BD6E04" w:rsidP="00D81117">
      <w:pPr>
        <w:pStyle w:val="Poetry"/>
      </w:pPr>
      <w:r w:rsidRPr="00D81117">
        <w:lastRenderedPageBreak/>
        <w:t xml:space="preserve">A thousand culled from all of these </w:t>
      </w:r>
    </w:p>
    <w:p w14:paraId="588D955C" w14:textId="17817F51" w:rsidR="00BD6E04" w:rsidRPr="00D81117" w:rsidRDefault="00BD6E04" w:rsidP="00D81117">
      <w:pPr>
        <w:pStyle w:val="Poetry"/>
      </w:pPr>
      <w:r w:rsidRPr="00D81117">
        <w:t>Wait on the lord they long to please.</w:t>
      </w:r>
    </w:p>
    <w:p w14:paraId="64CA6ECF" w14:textId="77777777" w:rsidR="00D81117" w:rsidRDefault="00BD6E04" w:rsidP="00D81117">
      <w:pPr>
        <w:pStyle w:val="Poetry"/>
      </w:pPr>
      <w:r w:rsidRPr="00D81117">
        <w:t xml:space="preserve">This glorious power, this pomp and sway, </w:t>
      </w:r>
    </w:p>
    <w:p w14:paraId="4AA7BC9E" w14:textId="742C5BCB" w:rsidR="00BD6E04" w:rsidRPr="00D81117" w:rsidRDefault="00BD6E04" w:rsidP="00D81117">
      <w:pPr>
        <w:pStyle w:val="Poetry"/>
      </w:pPr>
      <w:r w:rsidRPr="00D81117">
        <w:t>Dear lady, at thy feet I lay:</w:t>
      </w:r>
    </w:p>
    <w:p w14:paraId="10742364" w14:textId="77777777" w:rsidR="00D81117" w:rsidRDefault="00BD6E04" w:rsidP="00D81117">
      <w:pPr>
        <w:pStyle w:val="Poetry"/>
      </w:pPr>
      <w:r w:rsidRPr="00D81117">
        <w:t>Yea, with my life I give the whole,</w:t>
      </w:r>
    </w:p>
    <w:p w14:paraId="1FFBDD35" w14:textId="27555A40" w:rsidR="00BD6E04" w:rsidRPr="00D81117" w:rsidRDefault="00BD6E04" w:rsidP="00D81117">
      <w:pPr>
        <w:pStyle w:val="Poetry"/>
      </w:pPr>
      <w:r w:rsidRPr="00D81117">
        <w:t>O dearer than my life and soul.</w:t>
      </w:r>
    </w:p>
    <w:p w14:paraId="592EBC7E" w14:textId="77777777" w:rsidR="00D81117" w:rsidRDefault="00BD6E04" w:rsidP="00D81117">
      <w:pPr>
        <w:pStyle w:val="Poetry"/>
      </w:pPr>
      <w:r w:rsidRPr="00D81117">
        <w:t xml:space="preserve">A thousand beauties fill my hall: </w:t>
      </w:r>
    </w:p>
    <w:p w14:paraId="7A2692F3" w14:textId="77777777" w:rsidR="00D81117" w:rsidRDefault="00BD6E04" w:rsidP="00D81117">
      <w:pPr>
        <w:pStyle w:val="Poetry"/>
      </w:pPr>
      <w:r w:rsidRPr="00D81117">
        <w:t xml:space="preserve">Be thou my wife and rule them all. </w:t>
      </w:r>
    </w:p>
    <w:p w14:paraId="1C61EBA2" w14:textId="710223DC" w:rsidR="00BD6E04" w:rsidRPr="00D81117" w:rsidRDefault="00BD6E04" w:rsidP="00D81117">
      <w:pPr>
        <w:pStyle w:val="Poetry"/>
      </w:pPr>
      <w:r w:rsidRPr="00D81117">
        <w:t>O hear my supplication! why</w:t>
      </w:r>
    </w:p>
    <w:p w14:paraId="73997439" w14:textId="77777777" w:rsidR="00BD6E04" w:rsidRPr="00D81117" w:rsidRDefault="00BD6E04" w:rsidP="00D81117">
      <w:pPr>
        <w:pStyle w:val="Poetry"/>
      </w:pPr>
      <w:r w:rsidRPr="00D81117">
        <w:t>This reasonable prayer deny?</w:t>
      </w:r>
    </w:p>
    <w:p w14:paraId="610CAEC2" w14:textId="77777777" w:rsidR="00BD6E04" w:rsidRPr="00D81117" w:rsidRDefault="00BD6E04" w:rsidP="00D81117">
      <w:pPr>
        <w:pStyle w:val="Poetry"/>
      </w:pPr>
      <w:r w:rsidRPr="00D81117">
        <w:t>Some pity to thy suitor show,</w:t>
      </w:r>
    </w:p>
    <w:p w14:paraId="1EF6060F" w14:textId="77777777" w:rsidR="00D81117" w:rsidRDefault="00BD6E04" w:rsidP="00D81117">
      <w:pPr>
        <w:pStyle w:val="Poetry"/>
      </w:pPr>
      <w:r w:rsidRPr="00D81117">
        <w:t xml:space="preserve">For love’s hot flames within me glow. </w:t>
      </w:r>
    </w:p>
    <w:p w14:paraId="13B58F2D" w14:textId="77777777" w:rsidR="00D81117" w:rsidRDefault="00BD6E04" w:rsidP="00D81117">
      <w:pPr>
        <w:pStyle w:val="Poetry"/>
      </w:pPr>
      <w:r w:rsidRPr="00D81117">
        <w:t xml:space="preserve">This isle a hundred leagues in length, </w:t>
      </w:r>
    </w:p>
    <w:p w14:paraId="0C110293" w14:textId="77777777" w:rsidR="00D81117" w:rsidRDefault="00BD6E04" w:rsidP="00D81117">
      <w:pPr>
        <w:pStyle w:val="Poetry"/>
      </w:pPr>
      <w:r w:rsidRPr="00D81117">
        <w:t xml:space="preserve">Encompassed by the ocean’s strength, </w:t>
      </w:r>
    </w:p>
    <w:p w14:paraId="23F4D0A5" w14:textId="77777777" w:rsidR="00D81117" w:rsidRDefault="00BD6E04" w:rsidP="00D81117">
      <w:pPr>
        <w:pStyle w:val="Poetry"/>
      </w:pPr>
      <w:r w:rsidRPr="00D81117">
        <w:t xml:space="preserve">Would all the Gods and fiends defy </w:t>
      </w:r>
    </w:p>
    <w:p w14:paraId="328A76ED" w14:textId="77777777" w:rsidR="00D81117" w:rsidRDefault="00BD6E04" w:rsidP="00D81117">
      <w:pPr>
        <w:pStyle w:val="Poetry"/>
      </w:pPr>
      <w:r w:rsidRPr="00D81117">
        <w:t xml:space="preserve">Though led by Him who rules the sky. </w:t>
      </w:r>
    </w:p>
    <w:p w14:paraId="1AFAF3A6" w14:textId="77777777" w:rsidR="00D81117" w:rsidRDefault="00BD6E04" w:rsidP="00D81117">
      <w:pPr>
        <w:pStyle w:val="Poetry"/>
      </w:pPr>
      <w:r w:rsidRPr="00D81117">
        <w:t xml:space="preserve">No God in heaven, no sage on earth, </w:t>
      </w:r>
    </w:p>
    <w:p w14:paraId="3E9932A6" w14:textId="0501392C" w:rsidR="00BD6E04" w:rsidRPr="00D81117" w:rsidRDefault="00BD6E04" w:rsidP="00D81117">
      <w:pPr>
        <w:pStyle w:val="Poetry"/>
      </w:pPr>
      <w:r w:rsidRPr="00D81117">
        <w:t>No minstrel of celestial birth,</w:t>
      </w:r>
    </w:p>
    <w:p w14:paraId="1638F2E8" w14:textId="77777777" w:rsidR="00BD6E04" w:rsidRPr="00D81117" w:rsidRDefault="00BD6E04" w:rsidP="00D81117">
      <w:pPr>
        <w:pStyle w:val="Poetry"/>
      </w:pPr>
      <w:r w:rsidRPr="00D81117">
        <w:t>No spirit in the worlds I see</w:t>
      </w:r>
    </w:p>
    <w:p w14:paraId="51404C38" w14:textId="77777777" w:rsidR="00D81117" w:rsidRDefault="00BD6E04" w:rsidP="00D81117">
      <w:pPr>
        <w:pStyle w:val="Poetry"/>
      </w:pPr>
      <w:r w:rsidRPr="00D81117">
        <w:t xml:space="preserve">A match in power and might for me. </w:t>
      </w:r>
    </w:p>
    <w:p w14:paraId="10BF4CF0" w14:textId="77777777" w:rsidR="00D81117" w:rsidRDefault="00BD6E04" w:rsidP="00D81117">
      <w:pPr>
        <w:pStyle w:val="Poetry"/>
      </w:pPr>
      <w:r w:rsidRPr="00D81117">
        <w:t xml:space="preserve">What wilt thou do with Rama, him </w:t>
      </w:r>
    </w:p>
    <w:p w14:paraId="4D27995B" w14:textId="77777777" w:rsidR="00D81117" w:rsidRDefault="00BD6E04" w:rsidP="00D81117">
      <w:pPr>
        <w:pStyle w:val="Poetry"/>
      </w:pPr>
      <w:r w:rsidRPr="00D81117">
        <w:t xml:space="preserve">Whose days are short, whose light is dim, </w:t>
      </w:r>
    </w:p>
    <w:p w14:paraId="5B421F35" w14:textId="77777777" w:rsidR="00D81117" w:rsidRDefault="00BD6E04" w:rsidP="00D81117">
      <w:pPr>
        <w:pStyle w:val="Poetry"/>
      </w:pPr>
      <w:r w:rsidRPr="00D81117">
        <w:t xml:space="preserve">Expelled from home and royal sway, </w:t>
      </w:r>
    </w:p>
    <w:p w14:paraId="21CB77A3" w14:textId="03331F3D" w:rsidR="00BD6E04" w:rsidRPr="00D81117" w:rsidRDefault="00BD6E04" w:rsidP="00D81117">
      <w:pPr>
        <w:pStyle w:val="Poetry"/>
      </w:pPr>
      <w:r w:rsidRPr="00D81117">
        <w:t>Who treads on foot his weary way?</w:t>
      </w:r>
    </w:p>
    <w:p w14:paraId="1FCA2031" w14:textId="77777777" w:rsidR="00D81117" w:rsidRDefault="00BD6E04" w:rsidP="00D81117">
      <w:pPr>
        <w:pStyle w:val="Poetry"/>
      </w:pPr>
      <w:r w:rsidRPr="00D81117">
        <w:t xml:space="preserve">Leave the poor mortal to his fate, </w:t>
      </w:r>
    </w:p>
    <w:p w14:paraId="7AA7F0B6" w14:textId="77777777" w:rsidR="00D81117" w:rsidRDefault="00BD6E04" w:rsidP="00D81117">
      <w:pPr>
        <w:pStyle w:val="Poetry"/>
      </w:pPr>
      <w:r w:rsidRPr="00D81117">
        <w:t xml:space="preserve">And wed thee with a worthier mate. </w:t>
      </w:r>
    </w:p>
    <w:p w14:paraId="15B97B63" w14:textId="2841AD74" w:rsidR="00BD6E04" w:rsidRPr="00D81117" w:rsidRDefault="00BD6E04" w:rsidP="00D81117">
      <w:pPr>
        <w:pStyle w:val="Poetry"/>
      </w:pPr>
      <w:r w:rsidRPr="00D81117">
        <w:t>My timid love, enjoy with me</w:t>
      </w:r>
    </w:p>
    <w:p w14:paraId="4C6F2204" w14:textId="77777777" w:rsidR="00D81117" w:rsidRDefault="00BD6E04" w:rsidP="00D81117">
      <w:pPr>
        <w:pStyle w:val="Poetry"/>
      </w:pPr>
      <w:r w:rsidRPr="00D81117">
        <w:t xml:space="preserve">The prime of youth before it flee. </w:t>
      </w:r>
    </w:p>
    <w:p w14:paraId="5D5411CD" w14:textId="77777777" w:rsidR="00D81117" w:rsidRDefault="00BD6E04" w:rsidP="00D81117">
      <w:pPr>
        <w:pStyle w:val="Poetry"/>
      </w:pPr>
      <w:r w:rsidRPr="00D81117">
        <w:t xml:space="preserve">Do not one hour the hope retain </w:t>
      </w:r>
    </w:p>
    <w:p w14:paraId="07BF5046" w14:textId="5E78DA1A" w:rsidR="00BD6E04" w:rsidRPr="00D81117" w:rsidRDefault="00BD6E04" w:rsidP="00D81117">
      <w:pPr>
        <w:pStyle w:val="Poetry"/>
      </w:pPr>
      <w:r w:rsidRPr="00D81117">
        <w:t>To look on Rama’s face again.</w:t>
      </w:r>
    </w:p>
    <w:p w14:paraId="7BB668BC" w14:textId="77777777" w:rsidR="00D81117" w:rsidRDefault="00BD6E04" w:rsidP="00D81117">
      <w:pPr>
        <w:pStyle w:val="Poetry"/>
      </w:pPr>
      <w:r w:rsidRPr="00D81117">
        <w:t xml:space="preserve">For whom would wildest thought beguile </w:t>
      </w:r>
    </w:p>
    <w:p w14:paraId="51772F99" w14:textId="7D3BD70F" w:rsidR="00BD6E04" w:rsidRPr="00D81117" w:rsidRDefault="00BD6E04" w:rsidP="00D81117">
      <w:pPr>
        <w:pStyle w:val="Poetry"/>
      </w:pPr>
      <w:r w:rsidRPr="00D81117">
        <w:t>To seek thee in the giants’ isle?</w:t>
      </w:r>
    </w:p>
    <w:p w14:paraId="7A40A862" w14:textId="77777777" w:rsidR="00D81117" w:rsidRDefault="00BD6E04" w:rsidP="00D81117">
      <w:pPr>
        <w:pStyle w:val="Poetry"/>
      </w:pPr>
      <w:r w:rsidRPr="00D81117">
        <w:t xml:space="preserve">Say who is he has power to bind </w:t>
      </w:r>
    </w:p>
    <w:p w14:paraId="6469D3D3" w14:textId="1FDCF21B" w:rsidR="00BD6E04" w:rsidRPr="00D81117" w:rsidRDefault="00BD6E04" w:rsidP="00D81117">
      <w:pPr>
        <w:pStyle w:val="Poetry"/>
      </w:pPr>
      <w:r w:rsidRPr="00D81117">
        <w:t>In toils of net the rushing wind.</w:t>
      </w:r>
    </w:p>
    <w:p w14:paraId="1EBE65A8" w14:textId="77777777" w:rsidR="00D81117" w:rsidRDefault="00BD6E04" w:rsidP="00D81117">
      <w:pPr>
        <w:pStyle w:val="Poetry"/>
      </w:pPr>
      <w:r w:rsidRPr="00D81117">
        <w:lastRenderedPageBreak/>
        <w:t xml:space="preserve">Whose is the mighty hand will tame </w:t>
      </w:r>
    </w:p>
    <w:p w14:paraId="4AF03E49" w14:textId="1D88A8BF" w:rsidR="00BD6E04" w:rsidRPr="00D81117" w:rsidRDefault="00BD6E04" w:rsidP="00D81117">
      <w:pPr>
        <w:pStyle w:val="Poetry"/>
      </w:pPr>
      <w:r w:rsidRPr="00D81117">
        <w:t>And hold the glory of the flame?</w:t>
      </w:r>
    </w:p>
    <w:p w14:paraId="25DD9DA7" w14:textId="77777777" w:rsidR="00D81117" w:rsidRDefault="00BD6E04" w:rsidP="00D81117">
      <w:pPr>
        <w:pStyle w:val="Poetry"/>
      </w:pPr>
      <w:r w:rsidRPr="00D81117">
        <w:t xml:space="preserve">In all the worlds above, below, </w:t>
      </w:r>
    </w:p>
    <w:p w14:paraId="7D92614A" w14:textId="094E8F56" w:rsidR="00BD6E04" w:rsidRPr="00D81117" w:rsidRDefault="00BD6E04" w:rsidP="00D81117">
      <w:pPr>
        <w:pStyle w:val="Poetry"/>
      </w:pPr>
      <w:r w:rsidRPr="00D81117">
        <w:t>Not one, O fair of form, I know</w:t>
      </w:r>
    </w:p>
    <w:p w14:paraId="0CE48D43" w14:textId="77777777" w:rsidR="00D81117" w:rsidRDefault="00BD6E04" w:rsidP="00D81117">
      <w:pPr>
        <w:pStyle w:val="Poetry"/>
      </w:pPr>
      <w:r w:rsidRPr="00D81117">
        <w:t xml:space="preserve">Who from this isle in fight could rend </w:t>
      </w:r>
    </w:p>
    <w:p w14:paraId="73AB4DDD" w14:textId="41F5C71D" w:rsidR="00BD6E04" w:rsidRPr="00D81117" w:rsidRDefault="00BD6E04" w:rsidP="00D81117">
      <w:pPr>
        <w:pStyle w:val="Poetry"/>
      </w:pPr>
      <w:r w:rsidRPr="00D81117">
        <w:t>The lady whom these arms defend.</w:t>
      </w:r>
    </w:p>
    <w:p w14:paraId="62BA8E11" w14:textId="77777777" w:rsidR="00D81117" w:rsidRDefault="00BD6E04" w:rsidP="00D81117">
      <w:pPr>
        <w:pStyle w:val="Poetry"/>
      </w:pPr>
      <w:r w:rsidRPr="00D81117">
        <w:t xml:space="preserve">Fair Queen, o’er Lanka’s island reign, </w:t>
      </w:r>
    </w:p>
    <w:p w14:paraId="0DD70C67" w14:textId="370C0221" w:rsidR="00BD6E04" w:rsidRPr="00D81117" w:rsidRDefault="00BD6E04" w:rsidP="00D81117">
      <w:pPr>
        <w:pStyle w:val="Poetry"/>
      </w:pPr>
      <w:r w:rsidRPr="00D81117">
        <w:t>Sole mistress of the wide domain.</w:t>
      </w:r>
    </w:p>
    <w:p w14:paraId="6E82A44C" w14:textId="77777777" w:rsidR="00D81117" w:rsidRDefault="00BD6E04" w:rsidP="00D81117">
      <w:pPr>
        <w:pStyle w:val="Poetry"/>
      </w:pPr>
      <w:r w:rsidRPr="00D81117">
        <w:t xml:space="preserve">Gods, rovers of the night like me, </w:t>
      </w:r>
    </w:p>
    <w:p w14:paraId="0E037B4D" w14:textId="29E91977" w:rsidR="00BD6E04" w:rsidRPr="00D81117" w:rsidRDefault="00BD6E04" w:rsidP="00D81117">
      <w:pPr>
        <w:pStyle w:val="Poetry"/>
      </w:pPr>
      <w:r w:rsidRPr="00D81117">
        <w:t>And all the world thy slaves will be.</w:t>
      </w:r>
    </w:p>
    <w:p w14:paraId="24106784" w14:textId="77777777" w:rsidR="00D81117" w:rsidRDefault="00BD6E04" w:rsidP="00D81117">
      <w:pPr>
        <w:pStyle w:val="Poetry"/>
      </w:pPr>
      <w:r w:rsidRPr="00D81117">
        <w:t xml:space="preserve">O’er thy fair brows and queenly head </w:t>
      </w:r>
    </w:p>
    <w:p w14:paraId="39420F80" w14:textId="24E5EF0C" w:rsidR="00BD6E04" w:rsidRPr="00D81117" w:rsidRDefault="00BD6E04" w:rsidP="00D81117">
      <w:pPr>
        <w:pStyle w:val="Poetry"/>
      </w:pPr>
      <w:r w:rsidRPr="00D81117">
        <w:t>Let consecrating balm be shed,</w:t>
      </w:r>
    </w:p>
    <w:p w14:paraId="1361BEB9" w14:textId="77777777" w:rsidR="00D81117" w:rsidRDefault="00BD6E04" w:rsidP="00D81117">
      <w:pPr>
        <w:pStyle w:val="Poetry"/>
      </w:pPr>
      <w:r w:rsidRPr="00D81117">
        <w:t xml:space="preserve">And sorrow banished from thy breast, </w:t>
      </w:r>
    </w:p>
    <w:p w14:paraId="36597533" w14:textId="246009B9" w:rsidR="00BD6E04" w:rsidRPr="00D81117" w:rsidRDefault="00BD6E04" w:rsidP="00D81117">
      <w:pPr>
        <w:pStyle w:val="Poetry"/>
      </w:pPr>
      <w:r w:rsidRPr="00D81117">
        <w:t>Enjoy my love and take thy rest.</w:t>
      </w:r>
    </w:p>
    <w:p w14:paraId="1E243B41" w14:textId="77777777" w:rsidR="00D81117" w:rsidRDefault="00BD6E04" w:rsidP="00D81117">
      <w:pPr>
        <w:pStyle w:val="Poetry"/>
      </w:pPr>
      <w:r w:rsidRPr="00D81117">
        <w:t xml:space="preserve">Here never more thy soul shall know </w:t>
      </w:r>
    </w:p>
    <w:p w14:paraId="384629C6" w14:textId="77777777" w:rsidR="00D81117" w:rsidRDefault="00BD6E04" w:rsidP="00D81117">
      <w:pPr>
        <w:pStyle w:val="Poetry"/>
      </w:pPr>
      <w:r w:rsidRPr="00D81117">
        <w:t xml:space="preserve">The memory of thy former woe, </w:t>
      </w:r>
    </w:p>
    <w:p w14:paraId="5CC40D15" w14:textId="77777777" w:rsidR="00D81117" w:rsidRDefault="00BD6E04" w:rsidP="00D81117">
      <w:pPr>
        <w:pStyle w:val="Poetry"/>
      </w:pPr>
      <w:r w:rsidRPr="00D81117">
        <w:t xml:space="preserve">And here shall thou enjoy the meed </w:t>
      </w:r>
    </w:p>
    <w:p w14:paraId="20F1EBE3" w14:textId="76BD71CF" w:rsidR="00BD6E04" w:rsidRPr="00D81117" w:rsidRDefault="00BD6E04" w:rsidP="00D81117">
      <w:pPr>
        <w:pStyle w:val="Poetry"/>
      </w:pPr>
      <w:r w:rsidRPr="00D81117">
        <w:t>Deserved by every virtuous deed.</w:t>
      </w:r>
    </w:p>
    <w:p w14:paraId="15AEAC83" w14:textId="77777777" w:rsidR="00D81117" w:rsidRDefault="00BD6E04" w:rsidP="00D81117">
      <w:pPr>
        <w:pStyle w:val="Poetry"/>
      </w:pPr>
      <w:r w:rsidRPr="00D81117">
        <w:t xml:space="preserve">Here garlands glow of flowery twine, </w:t>
      </w:r>
    </w:p>
    <w:p w14:paraId="11930A98" w14:textId="77777777" w:rsidR="00D81117" w:rsidRDefault="00BD6E04" w:rsidP="00D81117">
      <w:pPr>
        <w:pStyle w:val="Poetry"/>
      </w:pPr>
      <w:r w:rsidRPr="00D81117">
        <w:t xml:space="preserve">With gorgeous hues and scent divine. </w:t>
      </w:r>
    </w:p>
    <w:p w14:paraId="0AAE3957" w14:textId="77777777" w:rsidR="00D81117" w:rsidRDefault="00BD6E04" w:rsidP="00D81117">
      <w:pPr>
        <w:pStyle w:val="Poetry"/>
      </w:pPr>
      <w:r w:rsidRPr="00D81117">
        <w:t xml:space="preserve">Take gold and gems and rich attire: </w:t>
      </w:r>
    </w:p>
    <w:p w14:paraId="7BF32C71" w14:textId="510A1401" w:rsidR="00BD6E04" w:rsidRPr="00D81117" w:rsidRDefault="00BD6E04" w:rsidP="00D81117">
      <w:pPr>
        <w:pStyle w:val="Poetry"/>
      </w:pPr>
      <w:r w:rsidRPr="00D81117">
        <w:t>Enjoy with me thy heart’s desire.</w:t>
      </w:r>
    </w:p>
    <w:p w14:paraId="51EC838E" w14:textId="77777777" w:rsidR="00D81117" w:rsidRDefault="00BD6E04" w:rsidP="00D81117">
      <w:pPr>
        <w:pStyle w:val="Poetry"/>
      </w:pPr>
      <w:r w:rsidRPr="00D81117">
        <w:t xml:space="preserve">There stand, of chariots far the best, </w:t>
      </w:r>
    </w:p>
    <w:p w14:paraId="3570ECA6" w14:textId="77777777" w:rsidR="00D81117" w:rsidRDefault="00BD6E04" w:rsidP="00D81117">
      <w:pPr>
        <w:pStyle w:val="Poetry"/>
      </w:pPr>
      <w:r w:rsidRPr="00D81117">
        <w:t xml:space="preserve">The car my brother once possessed. </w:t>
      </w:r>
    </w:p>
    <w:p w14:paraId="3AFCE81B" w14:textId="797FC336" w:rsidR="00BD6E04" w:rsidRPr="00D81117" w:rsidRDefault="00BD6E04" w:rsidP="00D81117">
      <w:pPr>
        <w:pStyle w:val="Poetry"/>
      </w:pPr>
      <w:r w:rsidRPr="00D81117">
        <w:t>Which, victor in the stricken field,</w:t>
      </w:r>
    </w:p>
    <w:p w14:paraId="136133CB" w14:textId="77777777" w:rsidR="00BD6E04" w:rsidRPr="00D81117" w:rsidRDefault="00BD6E04" w:rsidP="00D81117">
      <w:pPr>
        <w:pStyle w:val="Poetry"/>
      </w:pPr>
      <w:r w:rsidRPr="00D81117">
        <w:t>I forced the Lord of Gold to yield.</w:t>
      </w:r>
    </w:p>
    <w:p w14:paraId="768ADAAA" w14:textId="77777777" w:rsidR="00D81117" w:rsidRDefault="00BD6E04" w:rsidP="00D81117">
      <w:pPr>
        <w:pStyle w:val="Poetry"/>
      </w:pPr>
      <w:r w:rsidRPr="00D81117">
        <w:t xml:space="preserve">‘Tis wide and high and nobly wrought, </w:t>
      </w:r>
    </w:p>
    <w:p w14:paraId="6B3E00EC" w14:textId="77777777" w:rsidR="00D81117" w:rsidRDefault="00BD6E04" w:rsidP="00D81117">
      <w:pPr>
        <w:pStyle w:val="Poetry"/>
      </w:pPr>
      <w:r w:rsidRPr="00D81117">
        <w:t xml:space="preserve">Bright as the sun and swift as thought. </w:t>
      </w:r>
    </w:p>
    <w:p w14:paraId="1EB825FB" w14:textId="77777777" w:rsidR="00D81117" w:rsidRDefault="00BD6E04" w:rsidP="00D81117">
      <w:pPr>
        <w:pStyle w:val="Poetry"/>
      </w:pPr>
      <w:r w:rsidRPr="00D81117">
        <w:t xml:space="preserve">Therein O Sita, shalt thou ride </w:t>
      </w:r>
    </w:p>
    <w:p w14:paraId="130CC060" w14:textId="44B63FBE" w:rsidR="00BD6E04" w:rsidRPr="00D81117" w:rsidRDefault="00BD6E04" w:rsidP="00D81117">
      <w:pPr>
        <w:pStyle w:val="Poetry"/>
      </w:pPr>
      <w:r w:rsidRPr="00D81117">
        <w:t>Delighted by thy lover’s side.</w:t>
      </w:r>
    </w:p>
    <w:p w14:paraId="22CE4F93" w14:textId="77777777" w:rsidR="00D81117" w:rsidRDefault="00BD6E04" w:rsidP="00D81117">
      <w:pPr>
        <w:pStyle w:val="Poetry"/>
      </w:pPr>
      <w:r w:rsidRPr="00D81117">
        <w:t xml:space="preserve">But sorrow mars with lingering trace </w:t>
      </w:r>
    </w:p>
    <w:p w14:paraId="6B3CDD3E" w14:textId="1995CC60" w:rsidR="00BD6E04" w:rsidRPr="00D81117" w:rsidRDefault="00BD6E04" w:rsidP="00D81117">
      <w:pPr>
        <w:pStyle w:val="Poetry"/>
      </w:pPr>
      <w:r w:rsidRPr="00D81117">
        <w:t>The splendour of thy lotus face.</w:t>
      </w:r>
    </w:p>
    <w:p w14:paraId="3751D8E6" w14:textId="77777777" w:rsidR="00D81117" w:rsidRDefault="00BD6E04" w:rsidP="00D81117">
      <w:pPr>
        <w:pStyle w:val="Poetry"/>
      </w:pPr>
      <w:r w:rsidRPr="00D81117">
        <w:t xml:space="preserve">A cloud of woe is o’er it spread, </w:t>
      </w:r>
    </w:p>
    <w:p w14:paraId="19008079" w14:textId="5FCF85EE" w:rsidR="00BD6E04" w:rsidRPr="00D81117" w:rsidRDefault="00BD6E04" w:rsidP="00D81117">
      <w:pPr>
        <w:pStyle w:val="Poetry"/>
      </w:pPr>
      <w:r w:rsidRPr="00D81117">
        <w:t>And all the light of joy is fled.”</w:t>
      </w:r>
    </w:p>
    <w:p w14:paraId="0235BA16" w14:textId="77777777" w:rsidR="00D81117" w:rsidRDefault="00D81117" w:rsidP="00D81117">
      <w:pPr>
        <w:pStyle w:val="Poetry"/>
      </w:pPr>
    </w:p>
    <w:p w14:paraId="7D3DCF46" w14:textId="77777777" w:rsidR="00D81117" w:rsidRDefault="00BD6E04" w:rsidP="00D81117">
      <w:pPr>
        <w:pStyle w:val="Poetry"/>
      </w:pPr>
      <w:r w:rsidRPr="00D81117">
        <w:t xml:space="preserve">The lady, by her woe distressed, </w:t>
      </w:r>
    </w:p>
    <w:p w14:paraId="434D59A1" w14:textId="623097D6" w:rsidR="00BD6E04" w:rsidRPr="00D81117" w:rsidRDefault="00BD6E04" w:rsidP="00D81117">
      <w:pPr>
        <w:pStyle w:val="Poetry"/>
      </w:pPr>
      <w:r w:rsidRPr="00D81117">
        <w:t>One corner of her raiment pressed</w:t>
      </w:r>
    </w:p>
    <w:p w14:paraId="5476EC8D" w14:textId="77777777" w:rsidR="00D81117" w:rsidRDefault="00BD6E04" w:rsidP="00D81117">
      <w:pPr>
        <w:pStyle w:val="Poetry"/>
      </w:pPr>
      <w:r w:rsidRPr="00D81117">
        <w:t xml:space="preserve">To her sad cheek like moonlight clear, </w:t>
      </w:r>
    </w:p>
    <w:p w14:paraId="09744DC2" w14:textId="47459BCD" w:rsidR="00BD6E04" w:rsidRPr="00D81117" w:rsidRDefault="00BD6E04" w:rsidP="00D81117">
      <w:pPr>
        <w:pStyle w:val="Poetry"/>
      </w:pPr>
      <w:r w:rsidRPr="00D81117">
        <w:t>And wiped away a falling tear.</w:t>
      </w:r>
    </w:p>
    <w:p w14:paraId="33759049" w14:textId="77777777" w:rsidR="00D81117" w:rsidRDefault="00BD6E04" w:rsidP="00D81117">
      <w:pPr>
        <w:pStyle w:val="Poetry"/>
      </w:pPr>
      <w:r w:rsidRPr="00D81117">
        <w:t xml:space="preserve">The rover of the night renewed </w:t>
      </w:r>
    </w:p>
    <w:p w14:paraId="1E4A823C" w14:textId="77777777" w:rsidR="00D81117" w:rsidRDefault="00BD6E04" w:rsidP="00D81117">
      <w:pPr>
        <w:pStyle w:val="Poetry"/>
      </w:pPr>
      <w:r w:rsidRPr="00D81117">
        <w:t xml:space="preserve">His eager pleading as he viewed </w:t>
      </w:r>
    </w:p>
    <w:p w14:paraId="4DD7BDE7" w14:textId="402D20A7" w:rsidR="00BD6E04" w:rsidRPr="00D81117" w:rsidRDefault="00BD6E04" w:rsidP="00D81117">
      <w:pPr>
        <w:pStyle w:val="Poetry"/>
      </w:pPr>
      <w:r w:rsidRPr="00D81117">
        <w:t>The lady stand like one distraught,</w:t>
      </w:r>
    </w:p>
    <w:p w14:paraId="689D2A1F" w14:textId="77777777" w:rsidR="00BD6E04" w:rsidRPr="00D81117" w:rsidRDefault="00BD6E04" w:rsidP="00D81117">
      <w:pPr>
        <w:pStyle w:val="Poetry"/>
      </w:pPr>
      <w:r w:rsidRPr="00D81117">
        <w:t>Striving to fix her wandering thought:</w:t>
      </w:r>
    </w:p>
    <w:p w14:paraId="7284F06D" w14:textId="77777777" w:rsidR="00D81117" w:rsidRDefault="00D81117" w:rsidP="00D81117">
      <w:pPr>
        <w:pStyle w:val="Poetry"/>
      </w:pPr>
    </w:p>
    <w:p w14:paraId="6E8EE064" w14:textId="77777777" w:rsidR="00D81117" w:rsidRDefault="00BD6E04" w:rsidP="00D81117">
      <w:pPr>
        <w:pStyle w:val="Poetry"/>
      </w:pPr>
      <w:r w:rsidRPr="00D81117">
        <w:t xml:space="preserve">“Think not, sweet lady, of the shame </w:t>
      </w:r>
    </w:p>
    <w:p w14:paraId="0233C255" w14:textId="77777777" w:rsidR="00D81117" w:rsidRDefault="00BD6E04" w:rsidP="00D81117">
      <w:pPr>
        <w:pStyle w:val="Poetry"/>
      </w:pPr>
      <w:r w:rsidRPr="00D81117">
        <w:t xml:space="preserve">Of broken vows, nor fear the blame. </w:t>
      </w:r>
    </w:p>
    <w:p w14:paraId="6B145CDE" w14:textId="77777777" w:rsidR="00D81117" w:rsidRDefault="00BD6E04" w:rsidP="00D81117">
      <w:pPr>
        <w:pStyle w:val="Poetry"/>
      </w:pPr>
      <w:r w:rsidRPr="00D81117">
        <w:t xml:space="preserve">The saints approve with favouring eyes </w:t>
      </w:r>
    </w:p>
    <w:p w14:paraId="7065D3FB" w14:textId="16B2F958" w:rsidR="00BD6E04" w:rsidRPr="00D81117" w:rsidRDefault="00BD6E04" w:rsidP="00D81117">
      <w:pPr>
        <w:pStyle w:val="Poetry"/>
      </w:pPr>
      <w:r w:rsidRPr="00D81117">
        <w:t>This union knit with marriage ties.</w:t>
      </w:r>
    </w:p>
    <w:p w14:paraId="0D823388" w14:textId="77777777" w:rsidR="00BD6E04" w:rsidRPr="00D81117" w:rsidRDefault="00BD6E04" w:rsidP="00D81117">
      <w:pPr>
        <w:pStyle w:val="Poetry"/>
      </w:pPr>
      <w:r w:rsidRPr="00D81117">
        <w:t>O beauty, at thy radiant feet</w:t>
      </w:r>
    </w:p>
    <w:p w14:paraId="12D5083B" w14:textId="77777777" w:rsidR="00D81117" w:rsidRDefault="00BD6E04" w:rsidP="00D81117">
      <w:pPr>
        <w:pStyle w:val="Poetry"/>
      </w:pPr>
      <w:r w:rsidRPr="00D81117">
        <w:t xml:space="preserve">I lay my heads, and thus entreat. </w:t>
      </w:r>
    </w:p>
    <w:p w14:paraId="2E5C32CA" w14:textId="77777777" w:rsidR="00D81117" w:rsidRDefault="00BD6E04" w:rsidP="00D81117">
      <w:pPr>
        <w:pStyle w:val="Poetry"/>
      </w:pPr>
      <w:r w:rsidRPr="00D81117">
        <w:t xml:space="preserve">One word of grace, one look I crave: </w:t>
      </w:r>
    </w:p>
    <w:p w14:paraId="56FF98E2" w14:textId="11A97E3A" w:rsidR="00BD6E04" w:rsidRPr="00D81117" w:rsidRDefault="00BD6E04" w:rsidP="00D81117">
      <w:pPr>
        <w:pStyle w:val="Poetry"/>
      </w:pPr>
      <w:r w:rsidRPr="00D81117">
        <w:t>Have pity on thy prostrate slave.</w:t>
      </w:r>
    </w:p>
    <w:p w14:paraId="2450D0C5" w14:textId="77777777" w:rsidR="00D81117" w:rsidRDefault="00BD6E04" w:rsidP="00D81117">
      <w:pPr>
        <w:pStyle w:val="Poetry"/>
      </w:pPr>
      <w:r w:rsidRPr="00D81117">
        <w:t xml:space="preserve">These idle words I speak are vain, </w:t>
      </w:r>
    </w:p>
    <w:p w14:paraId="1F4DE996" w14:textId="77777777" w:rsidR="00D81117" w:rsidRDefault="00BD6E04" w:rsidP="00D81117">
      <w:pPr>
        <w:pStyle w:val="Poetry"/>
      </w:pPr>
      <w:r w:rsidRPr="00D81117">
        <w:t xml:space="preserve">Wrung forth by love’s consuming pain, </w:t>
      </w:r>
    </w:p>
    <w:p w14:paraId="269903F3" w14:textId="4B65E6A3" w:rsidR="00BD6E04" w:rsidRPr="00D81117" w:rsidRDefault="00BD6E04" w:rsidP="00D81117">
      <w:pPr>
        <w:pStyle w:val="Poetry"/>
      </w:pPr>
      <w:r w:rsidRPr="00D81117">
        <w:t>And ne’er of Ravan be it said</w:t>
      </w:r>
    </w:p>
    <w:p w14:paraId="230B80E9" w14:textId="77777777" w:rsidR="00D81117" w:rsidRDefault="00BD6E04" w:rsidP="00D81117">
      <w:pPr>
        <w:pStyle w:val="Poetry"/>
      </w:pPr>
      <w:r w:rsidRPr="00D81117">
        <w:t xml:space="preserve">He wooed a dame with prostrate head.” </w:t>
      </w:r>
    </w:p>
    <w:p w14:paraId="57393FB1" w14:textId="0B06E853" w:rsidR="00BD6E04" w:rsidRPr="00D81117" w:rsidRDefault="00BD6E04" w:rsidP="00D81117">
      <w:pPr>
        <w:pStyle w:val="Poetry"/>
      </w:pPr>
      <w:r w:rsidRPr="00D81117">
        <w:t>Thus to the Maithil lady sued</w:t>
      </w:r>
    </w:p>
    <w:p w14:paraId="4A4D4EE7" w14:textId="77777777" w:rsidR="00BD6E04" w:rsidRPr="00D81117" w:rsidRDefault="00BD6E04" w:rsidP="00D81117">
      <w:pPr>
        <w:pStyle w:val="Poetry"/>
      </w:pPr>
      <w:r w:rsidRPr="00D81117">
        <w:t>The monarch of the giant brood,</w:t>
      </w:r>
    </w:p>
    <w:p w14:paraId="107E643C" w14:textId="77777777" w:rsidR="00D81117" w:rsidRDefault="00BD6E04" w:rsidP="00D81117">
      <w:pPr>
        <w:pStyle w:val="Poetry"/>
      </w:pPr>
      <w:r w:rsidRPr="00D81117">
        <w:t xml:space="preserve">And “She is now mine own,” he thought, </w:t>
      </w:r>
    </w:p>
    <w:p w14:paraId="12D8D973" w14:textId="0B5D2C6F" w:rsidR="00BD6E04" w:rsidRPr="00D81117" w:rsidRDefault="00BD6E04" w:rsidP="00D81117">
      <w:pPr>
        <w:pStyle w:val="Poetry"/>
      </w:pPr>
      <w:r w:rsidRPr="00D81117">
        <w:t>In Death’s dire coils already caught.</w:t>
      </w:r>
    </w:p>
    <w:p w14:paraId="241AC8FA" w14:textId="0BD90E7D" w:rsidR="00BD6E04" w:rsidRDefault="00BD6E04" w:rsidP="00D81117">
      <w:pPr>
        <w:pStyle w:val="Poetry"/>
      </w:pPr>
    </w:p>
    <w:p w14:paraId="34237ABA" w14:textId="1CD206AD" w:rsidR="00D81117" w:rsidRDefault="00D81117" w:rsidP="00D81117">
      <w:pPr>
        <w:pStyle w:val="Heading4"/>
      </w:pPr>
      <w:r>
        <w:t>Canto LVI</w:t>
      </w:r>
    </w:p>
    <w:p w14:paraId="210D86D6" w14:textId="0F0B009F" w:rsidR="00D81117" w:rsidRPr="00D81117" w:rsidRDefault="00D81117" w:rsidP="00D81117">
      <w:pPr>
        <w:pStyle w:val="Bodynoindent"/>
        <w:jc w:val="left"/>
        <w:rPr>
          <w:i/>
          <w:iCs/>
        </w:rPr>
      </w:pPr>
      <w:r w:rsidRPr="00D81117">
        <w:rPr>
          <w:i/>
          <w:iCs/>
        </w:rPr>
        <w:t>Sita’s Disdain.</w:t>
      </w:r>
    </w:p>
    <w:p w14:paraId="5C021B12" w14:textId="77777777" w:rsidR="00AA3BDB" w:rsidRDefault="00BD6E04" w:rsidP="00AA3BDB">
      <w:pPr>
        <w:pStyle w:val="Poetry"/>
      </w:pPr>
      <w:r w:rsidRPr="00AA3BDB">
        <w:t xml:space="preserve">His words the Maithil lady heard </w:t>
      </w:r>
    </w:p>
    <w:p w14:paraId="30729AA7" w14:textId="77777777" w:rsidR="00AA3BDB" w:rsidRDefault="00BD6E04" w:rsidP="00AA3BDB">
      <w:pPr>
        <w:pStyle w:val="Poetry"/>
      </w:pPr>
      <w:r w:rsidRPr="00AA3BDB">
        <w:t xml:space="preserve">Oppressed by woe but undeterred. </w:t>
      </w:r>
    </w:p>
    <w:p w14:paraId="1EDBC46C" w14:textId="77777777" w:rsidR="00AA3BDB" w:rsidRDefault="00BD6E04" w:rsidP="00AA3BDB">
      <w:pPr>
        <w:pStyle w:val="Poetry"/>
      </w:pPr>
      <w:r w:rsidRPr="00AA3BDB">
        <w:t xml:space="preserve">Fear of the fiend she cast aside, </w:t>
      </w:r>
    </w:p>
    <w:p w14:paraId="2CC89671" w14:textId="37A3B822" w:rsidR="00BD6E04" w:rsidRPr="00AA3BDB" w:rsidRDefault="00BD6E04" w:rsidP="00AA3BDB">
      <w:pPr>
        <w:pStyle w:val="Poetry"/>
      </w:pPr>
      <w:r w:rsidRPr="00AA3BDB">
        <w:t>And thus in noble scorn replied:</w:t>
      </w:r>
    </w:p>
    <w:p w14:paraId="790DA0C3" w14:textId="77777777" w:rsidR="00AA3BDB" w:rsidRDefault="00BD6E04" w:rsidP="00AA3BDB">
      <w:pPr>
        <w:pStyle w:val="Poetry"/>
      </w:pPr>
      <w:r w:rsidRPr="00AA3BDB">
        <w:lastRenderedPageBreak/>
        <w:t xml:space="preserve">“His word of honour never stained </w:t>
      </w:r>
    </w:p>
    <w:p w14:paraId="26404132" w14:textId="700B356E" w:rsidR="00BD6E04" w:rsidRPr="00AA3BDB" w:rsidRDefault="00BD6E04" w:rsidP="00AA3BDB">
      <w:pPr>
        <w:pStyle w:val="Poetry"/>
      </w:pPr>
      <w:r w:rsidRPr="00AA3BDB">
        <w:t>King Daśaratha nobly reigned,</w:t>
      </w:r>
    </w:p>
    <w:p w14:paraId="385D505D" w14:textId="77777777" w:rsidR="00AA3BDB" w:rsidRDefault="00BD6E04" w:rsidP="00AA3BDB">
      <w:pPr>
        <w:pStyle w:val="Poetry"/>
      </w:pPr>
      <w:r w:rsidRPr="00AA3BDB">
        <w:t xml:space="preserve">The bridge of right, the friend of truth. </w:t>
      </w:r>
    </w:p>
    <w:p w14:paraId="0A11F455" w14:textId="1ADD56F2" w:rsidR="00BD6E04" w:rsidRPr="00AA3BDB" w:rsidRDefault="00BD6E04" w:rsidP="00AA3BDB">
      <w:pPr>
        <w:pStyle w:val="Poetry"/>
      </w:pPr>
      <w:r w:rsidRPr="00AA3BDB">
        <w:t>His eldest son, a noble youth,</w:t>
      </w:r>
    </w:p>
    <w:p w14:paraId="6DD71A32" w14:textId="77777777" w:rsidR="00BD6E04" w:rsidRPr="00AA3BDB" w:rsidRDefault="00BD6E04" w:rsidP="00AA3BDB">
      <w:pPr>
        <w:pStyle w:val="Poetry"/>
      </w:pPr>
      <w:r w:rsidRPr="00AA3BDB">
        <w:t>Is Rama, virtue’s faithful friend,</w:t>
      </w:r>
    </w:p>
    <w:p w14:paraId="440F3507" w14:textId="77777777" w:rsidR="00AA3BDB" w:rsidRDefault="00BD6E04" w:rsidP="00AA3BDB">
      <w:pPr>
        <w:pStyle w:val="Poetry"/>
      </w:pPr>
      <w:r w:rsidRPr="00AA3BDB">
        <w:t xml:space="preserve">Whose glories through the worlds extend. </w:t>
      </w:r>
    </w:p>
    <w:p w14:paraId="7014EEA4" w14:textId="6EE0E071" w:rsidR="00BD6E04" w:rsidRPr="00AA3BDB" w:rsidRDefault="00BD6E04" w:rsidP="00AA3BDB">
      <w:pPr>
        <w:pStyle w:val="Poetry"/>
      </w:pPr>
      <w:r w:rsidRPr="00AA3BDB">
        <w:t>Long arms and large full eyes has he,</w:t>
      </w:r>
    </w:p>
    <w:p w14:paraId="6E13FACB" w14:textId="77777777" w:rsidR="00BD6E04" w:rsidRPr="00AA3BDB" w:rsidRDefault="00BD6E04" w:rsidP="00AA3BDB">
      <w:pPr>
        <w:pStyle w:val="Poetry"/>
      </w:pPr>
      <w:r w:rsidRPr="00AA3BDB">
        <w:t>My husband, yea a God to me.</w:t>
      </w:r>
    </w:p>
    <w:p w14:paraId="3599DE0C" w14:textId="77777777" w:rsidR="00AA3BDB" w:rsidRDefault="00BD6E04" w:rsidP="00AA3BDB">
      <w:pPr>
        <w:pStyle w:val="Poetry"/>
      </w:pPr>
      <w:r w:rsidRPr="00AA3BDB">
        <w:t xml:space="preserve">With shoulders like the forest king’s, </w:t>
      </w:r>
    </w:p>
    <w:p w14:paraId="6DBD06D1" w14:textId="77777777" w:rsidR="00AA3BDB" w:rsidRDefault="00BD6E04" w:rsidP="00AA3BDB">
      <w:pPr>
        <w:pStyle w:val="Poetry"/>
      </w:pPr>
      <w:r w:rsidRPr="00AA3BDB">
        <w:t xml:space="preserve">From old Ikshvaku’s line he springs. </w:t>
      </w:r>
    </w:p>
    <w:p w14:paraId="0F892945" w14:textId="6AE852CA" w:rsidR="00BD6E04" w:rsidRPr="00AA3BDB" w:rsidRDefault="00BD6E04" w:rsidP="00AA3BDB">
      <w:pPr>
        <w:pStyle w:val="Poetry"/>
      </w:pPr>
      <w:r w:rsidRPr="00AA3BDB">
        <w:t>He with his brother Lakshman’s aid</w:t>
      </w:r>
    </w:p>
    <w:p w14:paraId="3C88E242" w14:textId="77777777" w:rsidR="00AA3BDB" w:rsidRDefault="00BD6E04" w:rsidP="00AA3BDB">
      <w:pPr>
        <w:pStyle w:val="Poetry"/>
      </w:pPr>
      <w:r w:rsidRPr="00AA3BDB">
        <w:t xml:space="preserve">Will smite thee with the vengeful blade. </w:t>
      </w:r>
    </w:p>
    <w:p w14:paraId="040FFE49" w14:textId="77777777" w:rsidR="00AA3BDB" w:rsidRDefault="00BD6E04" w:rsidP="00AA3BDB">
      <w:pPr>
        <w:pStyle w:val="Poetry"/>
      </w:pPr>
      <w:r w:rsidRPr="00AA3BDB">
        <w:t xml:space="preserve">Hadst thou but dared before his eyes </w:t>
      </w:r>
    </w:p>
    <w:p w14:paraId="1C0108B8" w14:textId="6A5CC575" w:rsidR="00BD6E04" w:rsidRPr="00AA3BDB" w:rsidRDefault="00BD6E04" w:rsidP="00AA3BDB">
      <w:pPr>
        <w:pStyle w:val="Poetry"/>
      </w:pPr>
      <w:r w:rsidRPr="00AA3BDB">
        <w:t>To lay thine hand upon the prize,</w:t>
      </w:r>
    </w:p>
    <w:p w14:paraId="77D2F900" w14:textId="77777777" w:rsidR="00AA3BDB" w:rsidRDefault="00BD6E04" w:rsidP="00AA3BDB">
      <w:pPr>
        <w:pStyle w:val="Poetry"/>
      </w:pPr>
      <w:r w:rsidRPr="00AA3BDB">
        <w:t xml:space="preserve">Thou stretched before his feet hadst lain </w:t>
      </w:r>
    </w:p>
    <w:p w14:paraId="6EB84DB6" w14:textId="749AF5C2" w:rsidR="00BD6E04" w:rsidRPr="00AA3BDB" w:rsidRDefault="00BD6E04" w:rsidP="00AA3BDB">
      <w:pPr>
        <w:pStyle w:val="Poetry"/>
      </w:pPr>
      <w:r w:rsidRPr="00AA3BDB">
        <w:t>In Janasthan like Khara slain.</w:t>
      </w:r>
    </w:p>
    <w:p w14:paraId="2F8A3B46" w14:textId="77777777" w:rsidR="00BD6E04" w:rsidRPr="00AA3BDB" w:rsidRDefault="00BD6E04" w:rsidP="00AA3BDB">
      <w:pPr>
        <w:pStyle w:val="Poetry"/>
      </w:pPr>
      <w:r w:rsidRPr="00AA3BDB">
        <w:t>Thy boasted rovers of the night</w:t>
      </w:r>
    </w:p>
    <w:p w14:paraId="7B00155B" w14:textId="77777777" w:rsidR="00AA3BDB" w:rsidRDefault="00BD6E04" w:rsidP="00AA3BDB">
      <w:pPr>
        <w:pStyle w:val="Poetry"/>
      </w:pPr>
      <w:r w:rsidRPr="00AA3BDB">
        <w:t xml:space="preserve">With hideous shapes and giant might,— </w:t>
      </w:r>
    </w:p>
    <w:p w14:paraId="373C7C6E" w14:textId="77777777" w:rsidR="00AA3BDB" w:rsidRDefault="00BD6E04" w:rsidP="00AA3BDB">
      <w:pPr>
        <w:pStyle w:val="Poetry"/>
      </w:pPr>
      <w:r w:rsidRPr="00AA3BDB">
        <w:t xml:space="preserve">Like serpents when the feathered king </w:t>
      </w:r>
    </w:p>
    <w:p w14:paraId="5891F19E" w14:textId="77777777" w:rsidR="00AA3BDB" w:rsidRDefault="00BD6E04" w:rsidP="00AA3BDB">
      <w:pPr>
        <w:pStyle w:val="Poetry"/>
      </w:pPr>
      <w:r w:rsidRPr="00AA3BDB">
        <w:t xml:space="preserve">Swoops down with his tremendous wing,— </w:t>
      </w:r>
    </w:p>
    <w:p w14:paraId="6510C584" w14:textId="267E5BBC" w:rsidR="00BD6E04" w:rsidRPr="00AA3BDB" w:rsidRDefault="00BD6E04" w:rsidP="00AA3BDB">
      <w:pPr>
        <w:pStyle w:val="Poetry"/>
      </w:pPr>
      <w:r w:rsidRPr="00AA3BDB">
        <w:t>Will find their useless venom fail</w:t>
      </w:r>
    </w:p>
    <w:p w14:paraId="7FDEEC2D" w14:textId="77777777" w:rsidR="00AA3BDB" w:rsidRDefault="00BD6E04" w:rsidP="00AA3BDB">
      <w:pPr>
        <w:pStyle w:val="Poetry"/>
      </w:pPr>
      <w:r w:rsidRPr="00AA3BDB">
        <w:t xml:space="preserve">When Rama’s mighty arms assail. </w:t>
      </w:r>
    </w:p>
    <w:p w14:paraId="6E2CC050" w14:textId="77777777" w:rsidR="00AA3BDB" w:rsidRDefault="00BD6E04" w:rsidP="00AA3BDB">
      <w:pPr>
        <w:pStyle w:val="Poetry"/>
      </w:pPr>
      <w:r w:rsidRPr="00AA3BDB">
        <w:t xml:space="preserve">The rapid arrows bright with gold, </w:t>
      </w:r>
    </w:p>
    <w:p w14:paraId="4F765808" w14:textId="26177D40" w:rsidR="00BD6E04" w:rsidRPr="00AA3BDB" w:rsidRDefault="00BD6E04" w:rsidP="00AA3BDB">
      <w:pPr>
        <w:pStyle w:val="Poetry"/>
      </w:pPr>
      <w:r w:rsidRPr="00AA3BDB">
        <w:t>Shot from the bow he loves to hold,</w:t>
      </w:r>
    </w:p>
    <w:p w14:paraId="6F9979B1" w14:textId="77777777" w:rsidR="00AA3BDB" w:rsidRDefault="00BD6E04" w:rsidP="00AA3BDB">
      <w:pPr>
        <w:pStyle w:val="Poetry"/>
      </w:pPr>
      <w:r w:rsidRPr="00AA3BDB">
        <w:t xml:space="preserve">Will rend thy frame from flank to flank </w:t>
      </w:r>
    </w:p>
    <w:p w14:paraId="0A1C0726" w14:textId="45DAA284" w:rsidR="00BD6E04" w:rsidRPr="00AA3BDB" w:rsidRDefault="00BD6E04" w:rsidP="00AA3BDB">
      <w:pPr>
        <w:pStyle w:val="Poetry"/>
      </w:pPr>
      <w:r w:rsidRPr="00AA3BDB">
        <w:t>As Ganga’s waves erode the bank.</w:t>
      </w:r>
    </w:p>
    <w:p w14:paraId="097D097A" w14:textId="77777777" w:rsidR="00AA3BDB" w:rsidRDefault="00BD6E04" w:rsidP="00AA3BDB">
      <w:pPr>
        <w:pStyle w:val="Poetry"/>
      </w:pPr>
      <w:r w:rsidRPr="00AA3BDB">
        <w:t xml:space="preserve">Though neither God nor fiend have power </w:t>
      </w:r>
    </w:p>
    <w:p w14:paraId="704AE0EB" w14:textId="6DDE7009" w:rsidR="00BD6E04" w:rsidRPr="00AA3BDB" w:rsidRDefault="00BD6E04" w:rsidP="00AA3BDB">
      <w:pPr>
        <w:pStyle w:val="Poetry"/>
      </w:pPr>
      <w:r w:rsidRPr="00AA3BDB">
        <w:t>To slay thee in the battle hour,</w:t>
      </w:r>
    </w:p>
    <w:p w14:paraId="074931C1" w14:textId="77777777" w:rsidR="00AA3BDB" w:rsidRDefault="00BD6E04" w:rsidP="00AA3BDB">
      <w:pPr>
        <w:pStyle w:val="Poetry"/>
      </w:pPr>
      <w:r w:rsidRPr="00AA3BDB">
        <w:t xml:space="preserve">Yet from his hand shall come thy fate, </w:t>
      </w:r>
    </w:p>
    <w:p w14:paraId="752509AF" w14:textId="77777777" w:rsidR="00AA3BDB" w:rsidRDefault="00BD6E04" w:rsidP="00AA3BDB">
      <w:pPr>
        <w:pStyle w:val="Poetry"/>
      </w:pPr>
      <w:r w:rsidRPr="00AA3BDB">
        <w:t xml:space="preserve">Struck down before his vengeful hate. </w:t>
      </w:r>
    </w:p>
    <w:p w14:paraId="1D6802C3" w14:textId="77777777" w:rsidR="00AA3BDB" w:rsidRDefault="00BD6E04" w:rsidP="00AA3BDB">
      <w:pPr>
        <w:pStyle w:val="Poetry"/>
      </w:pPr>
      <w:r w:rsidRPr="00AA3BDB">
        <w:t xml:space="preserve">That mighty lord will strike and end </w:t>
      </w:r>
    </w:p>
    <w:p w14:paraId="03A38658" w14:textId="1112E857" w:rsidR="00BD6E04" w:rsidRPr="00AA3BDB" w:rsidRDefault="00BD6E04" w:rsidP="00AA3BDB">
      <w:pPr>
        <w:pStyle w:val="Poetry"/>
      </w:pPr>
      <w:r w:rsidRPr="00AA3BDB">
        <w:t>The days of life thou hast to spend.</w:t>
      </w:r>
    </w:p>
    <w:p w14:paraId="116538C1" w14:textId="77777777" w:rsidR="00AA3BDB" w:rsidRDefault="00BD6E04" w:rsidP="00AA3BDB">
      <w:pPr>
        <w:pStyle w:val="Poetry"/>
      </w:pPr>
      <w:r w:rsidRPr="00AA3BDB">
        <w:t xml:space="preserve">Thy days are doomed, thy life is sped </w:t>
      </w:r>
    </w:p>
    <w:p w14:paraId="336591E5" w14:textId="3A3EAC4F" w:rsidR="00BD6E04" w:rsidRPr="00AA3BDB" w:rsidRDefault="00BD6E04" w:rsidP="00AA3BDB">
      <w:pPr>
        <w:pStyle w:val="Poetry"/>
      </w:pPr>
      <w:r w:rsidRPr="00AA3BDB">
        <w:t>Like victims to the pillar led.</w:t>
      </w:r>
    </w:p>
    <w:p w14:paraId="53F1D367" w14:textId="77777777" w:rsidR="00AA3BDB" w:rsidRDefault="00BD6E04" w:rsidP="00AA3BDB">
      <w:pPr>
        <w:pStyle w:val="Poetry"/>
      </w:pPr>
      <w:r w:rsidRPr="00AA3BDB">
        <w:lastRenderedPageBreak/>
        <w:t xml:space="preserve">Yea, if the glance of Rama bright </w:t>
      </w:r>
    </w:p>
    <w:p w14:paraId="5A9AD34F" w14:textId="733F06B9" w:rsidR="00BD6E04" w:rsidRPr="00AA3BDB" w:rsidRDefault="00BD6E04" w:rsidP="00AA3BDB">
      <w:pPr>
        <w:pStyle w:val="Poetry"/>
      </w:pPr>
      <w:r w:rsidRPr="00AA3BDB">
        <w:t>With fury on thy form should light,</w:t>
      </w:r>
    </w:p>
    <w:p w14:paraId="07825283" w14:textId="77777777" w:rsidR="00AA3BDB" w:rsidRDefault="00BD6E04" w:rsidP="00AA3BDB">
      <w:pPr>
        <w:pStyle w:val="Poetry"/>
      </w:pPr>
      <w:r w:rsidRPr="00AA3BDB">
        <w:t xml:space="preserve">Thou scorched this day wouldst fall and die </w:t>
      </w:r>
    </w:p>
    <w:p w14:paraId="00A964BB" w14:textId="463FF7F1" w:rsidR="00BD6E04" w:rsidRPr="00AA3BDB" w:rsidRDefault="00BD6E04" w:rsidP="00AA3BDB">
      <w:pPr>
        <w:pStyle w:val="Poetry"/>
      </w:pPr>
      <w:r w:rsidRPr="00AA3BDB">
        <w:t>Like Kama slain by Rudra’s eye.</w:t>
      </w:r>
      <w:r w:rsidR="00AA3BDB">
        <w:rPr>
          <w:rStyle w:val="FootnoteReference"/>
        </w:rPr>
        <w:footnoteReference w:id="35"/>
      </w:r>
    </w:p>
    <w:p w14:paraId="0CD29AA5" w14:textId="77777777" w:rsidR="00AA3BDB" w:rsidRDefault="00BD6E04" w:rsidP="00AA3BDB">
      <w:pPr>
        <w:pStyle w:val="Poetry"/>
      </w:pPr>
      <w:r w:rsidRPr="00AA3BDB">
        <w:t xml:space="preserve">He who from heaven the moon could throw, </w:t>
      </w:r>
    </w:p>
    <w:p w14:paraId="7D8A040A" w14:textId="2DA422AA" w:rsidR="00BD6E04" w:rsidRPr="00AA3BDB" w:rsidRDefault="00BD6E04" w:rsidP="00AA3BDB">
      <w:pPr>
        <w:pStyle w:val="Poetry"/>
      </w:pPr>
      <w:r w:rsidRPr="00AA3BDB">
        <w:t>Or bid its bright rays cease to glow,—</w:t>
      </w:r>
    </w:p>
    <w:p w14:paraId="77F928A9" w14:textId="77777777" w:rsidR="00AA3BDB" w:rsidRDefault="00BD6E04" w:rsidP="00AA3BDB">
      <w:pPr>
        <w:pStyle w:val="Poetry"/>
      </w:pPr>
      <w:r w:rsidRPr="00AA3BDB">
        <w:t xml:space="preserve">He who could drain the mighty sea </w:t>
      </w:r>
    </w:p>
    <w:p w14:paraId="32C9F6FC" w14:textId="068358FA" w:rsidR="00BD6E04" w:rsidRPr="00AA3BDB" w:rsidRDefault="00BD6E04" w:rsidP="00AA3BDB">
      <w:pPr>
        <w:pStyle w:val="Poetry"/>
      </w:pPr>
      <w:r w:rsidRPr="00AA3BDB">
        <w:t>Will set his darling Sita free.</w:t>
      </w:r>
    </w:p>
    <w:p w14:paraId="0914F09A" w14:textId="77777777" w:rsidR="00BD6E04" w:rsidRPr="00AA3BDB" w:rsidRDefault="00BD6E04" w:rsidP="00AA3BDB">
      <w:pPr>
        <w:pStyle w:val="Poetry"/>
      </w:pPr>
      <w:r w:rsidRPr="00AA3BDB">
        <w:t>Fled is thy life, thy glory, fled</w:t>
      </w:r>
    </w:p>
    <w:p w14:paraId="26D7BF54" w14:textId="77777777" w:rsidR="00AA3BDB" w:rsidRDefault="00BD6E04" w:rsidP="00AA3BDB">
      <w:pPr>
        <w:pStyle w:val="Poetry"/>
      </w:pPr>
      <w:r w:rsidRPr="00AA3BDB">
        <w:t xml:space="preserve">Thy strength and power: each sense is dead. </w:t>
      </w:r>
    </w:p>
    <w:p w14:paraId="035EE943" w14:textId="2C99E44A" w:rsidR="00BD6E04" w:rsidRPr="00AA3BDB" w:rsidRDefault="00BD6E04" w:rsidP="00AA3BDB">
      <w:pPr>
        <w:pStyle w:val="Poetry"/>
      </w:pPr>
      <w:r w:rsidRPr="00AA3BDB">
        <w:t>Soon Lanka widowed by thy guilt</w:t>
      </w:r>
    </w:p>
    <w:p w14:paraId="00B3CF01" w14:textId="77777777" w:rsidR="00AA3BDB" w:rsidRDefault="00BD6E04" w:rsidP="00AA3BDB">
      <w:pPr>
        <w:pStyle w:val="Poetry"/>
      </w:pPr>
      <w:r w:rsidRPr="00AA3BDB">
        <w:t xml:space="preserve">Will see the blood of giants spilt. </w:t>
      </w:r>
    </w:p>
    <w:p w14:paraId="1505C62B" w14:textId="77777777" w:rsidR="00AA3BDB" w:rsidRDefault="00BD6E04" w:rsidP="00AA3BDB">
      <w:pPr>
        <w:pStyle w:val="Poetry"/>
      </w:pPr>
      <w:r w:rsidRPr="00AA3BDB">
        <w:t xml:space="preserve">This wicked deed, O cruel King, </w:t>
      </w:r>
    </w:p>
    <w:p w14:paraId="6B277459" w14:textId="0D190C9E" w:rsidR="00BD6E04" w:rsidRPr="00AA3BDB" w:rsidRDefault="00BD6E04" w:rsidP="00AA3BDB">
      <w:pPr>
        <w:pStyle w:val="Poetry"/>
      </w:pPr>
      <w:r w:rsidRPr="00AA3BDB">
        <w:t>No triumph, no delight will bring.</w:t>
      </w:r>
    </w:p>
    <w:p w14:paraId="4ABBBF57" w14:textId="77777777" w:rsidR="00AA3BDB" w:rsidRDefault="00BD6E04" w:rsidP="00AA3BDB">
      <w:pPr>
        <w:pStyle w:val="Poetry"/>
      </w:pPr>
      <w:r w:rsidRPr="00AA3BDB">
        <w:t xml:space="preserve">Thou with outrageous might and scorn </w:t>
      </w:r>
    </w:p>
    <w:p w14:paraId="63A75F55" w14:textId="19902A84" w:rsidR="00BD6E04" w:rsidRPr="00AA3BDB" w:rsidRDefault="00BD6E04" w:rsidP="00AA3BDB">
      <w:pPr>
        <w:pStyle w:val="Poetry"/>
      </w:pPr>
      <w:r w:rsidRPr="00AA3BDB">
        <w:t>A woman from her lord hast torn.</w:t>
      </w:r>
    </w:p>
    <w:p w14:paraId="152C0A6B" w14:textId="77777777" w:rsidR="00AA3BDB" w:rsidRDefault="00BD6E04" w:rsidP="00AA3BDB">
      <w:pPr>
        <w:pStyle w:val="Poetry"/>
      </w:pPr>
      <w:r w:rsidRPr="00AA3BDB">
        <w:t xml:space="preserve">My glorious husband far away, </w:t>
      </w:r>
    </w:p>
    <w:p w14:paraId="53737677" w14:textId="77777777" w:rsidR="00AA3BDB" w:rsidRDefault="00BD6E04" w:rsidP="00AA3BDB">
      <w:pPr>
        <w:pStyle w:val="Poetry"/>
      </w:pPr>
      <w:r w:rsidRPr="00AA3BDB">
        <w:t xml:space="preserve">Making heroic strength his stay, </w:t>
      </w:r>
    </w:p>
    <w:p w14:paraId="5378A03E" w14:textId="77777777" w:rsidR="00AA3BDB" w:rsidRDefault="00BD6E04" w:rsidP="00AA3BDB">
      <w:pPr>
        <w:pStyle w:val="Poetry"/>
      </w:pPr>
      <w:r w:rsidRPr="00AA3BDB">
        <w:t xml:space="preserve">Dwells with his brother, void of fear, </w:t>
      </w:r>
    </w:p>
    <w:p w14:paraId="27013A63" w14:textId="0F949DDB" w:rsidR="00BD6E04" w:rsidRPr="00AA3BDB" w:rsidRDefault="00BD6E04" w:rsidP="00AA3BDB">
      <w:pPr>
        <w:pStyle w:val="Poetry"/>
      </w:pPr>
      <w:r w:rsidRPr="00AA3BDB">
        <w:t>In Dandak forest lone and drear.</w:t>
      </w:r>
    </w:p>
    <w:p w14:paraId="7529C120" w14:textId="77777777" w:rsidR="00BD6E04" w:rsidRPr="00AA3BDB" w:rsidRDefault="00BD6E04" w:rsidP="00AA3BDB">
      <w:pPr>
        <w:pStyle w:val="Poetry"/>
      </w:pPr>
      <w:r w:rsidRPr="00AA3BDB">
        <w:t>No more in force of arms confide:</w:t>
      </w:r>
    </w:p>
    <w:p w14:paraId="7F0F9EC2" w14:textId="6D326B71" w:rsidR="00BD6E04" w:rsidRPr="00AA3BDB" w:rsidRDefault="00BD6E04" w:rsidP="00AA3BDB">
      <w:pPr>
        <w:pStyle w:val="Poetry"/>
      </w:pPr>
      <w:r w:rsidRPr="00AA3BDB">
        <w:t>That haughty strength, that power and pride</w:t>
      </w:r>
    </w:p>
    <w:p w14:paraId="154A6B58" w14:textId="77777777" w:rsidR="00BD6E04" w:rsidRPr="00AA3BDB" w:rsidRDefault="00BD6E04" w:rsidP="00AA3BDB">
      <w:pPr>
        <w:pStyle w:val="Poetry"/>
      </w:pPr>
      <w:r w:rsidRPr="00AA3BDB">
        <w:t>My hero with his arrowy rain</w:t>
      </w:r>
    </w:p>
    <w:p w14:paraId="2D64EF0F" w14:textId="77777777" w:rsidR="00AA3BDB" w:rsidRDefault="00BD6E04" w:rsidP="00AA3BDB">
      <w:pPr>
        <w:pStyle w:val="Poetry"/>
      </w:pPr>
      <w:r w:rsidRPr="00AA3BDB">
        <w:t xml:space="preserve">From all thy bleeding limbs will drain. </w:t>
      </w:r>
    </w:p>
    <w:p w14:paraId="252DD961" w14:textId="77777777" w:rsidR="00AA3BDB" w:rsidRDefault="00BD6E04" w:rsidP="00AA3BDB">
      <w:pPr>
        <w:pStyle w:val="Poetry"/>
      </w:pPr>
      <w:r w:rsidRPr="00AA3BDB">
        <w:t xml:space="preserve">When urged by fate’s dire mandate, nigh </w:t>
      </w:r>
    </w:p>
    <w:p w14:paraId="6304D3FA" w14:textId="1433E03A" w:rsidR="00BD6E04" w:rsidRPr="00AA3BDB" w:rsidRDefault="00BD6E04" w:rsidP="00AA3BDB">
      <w:pPr>
        <w:pStyle w:val="Poetry"/>
      </w:pPr>
      <w:r w:rsidRPr="00AA3BDB">
        <w:t>Comes the fixt hour for men to die.</w:t>
      </w:r>
    </w:p>
    <w:p w14:paraId="71CA3866" w14:textId="77777777" w:rsidR="00AA3BDB" w:rsidRDefault="00BD6E04" w:rsidP="00AA3BDB">
      <w:pPr>
        <w:pStyle w:val="Poetry"/>
      </w:pPr>
      <w:r w:rsidRPr="00AA3BDB">
        <w:t xml:space="preserve">Caught in Death’s toils their eyes are blind, </w:t>
      </w:r>
    </w:p>
    <w:p w14:paraId="4B4502D3" w14:textId="6AF91C94" w:rsidR="00BD6E04" w:rsidRPr="00AA3BDB" w:rsidRDefault="00BD6E04" w:rsidP="00AA3BDB">
      <w:pPr>
        <w:pStyle w:val="Poetry"/>
      </w:pPr>
      <w:r w:rsidRPr="00AA3BDB">
        <w:t>And folly takes each wandering mind.</w:t>
      </w:r>
    </w:p>
    <w:p w14:paraId="318A2CCC" w14:textId="77777777" w:rsidR="00BD6E04" w:rsidRPr="00AA3BDB" w:rsidRDefault="00BD6E04" w:rsidP="00AA3BDB">
      <w:pPr>
        <w:pStyle w:val="Poetry"/>
      </w:pPr>
      <w:r w:rsidRPr="00AA3BDB">
        <w:t>So for the outrage thou hast done</w:t>
      </w:r>
    </w:p>
    <w:p w14:paraId="0EF2D986" w14:textId="77777777" w:rsidR="00AA3BDB" w:rsidRDefault="00BD6E04" w:rsidP="00AA3BDB">
      <w:pPr>
        <w:pStyle w:val="Poetry"/>
      </w:pPr>
      <w:r w:rsidRPr="00AA3BDB">
        <w:t xml:space="preserve">The fate is near thou canst not shun,— </w:t>
      </w:r>
    </w:p>
    <w:p w14:paraId="1CE56747" w14:textId="75E28AC7" w:rsidR="00BD6E04" w:rsidRPr="00AA3BDB" w:rsidRDefault="00BD6E04" w:rsidP="00AA3BDB">
      <w:pPr>
        <w:pStyle w:val="Poetry"/>
      </w:pPr>
      <w:r w:rsidRPr="00AA3BDB">
        <w:t>The fate that on thyself and all</w:t>
      </w:r>
    </w:p>
    <w:p w14:paraId="43D73ED2" w14:textId="77777777" w:rsidR="00AA3BDB" w:rsidRDefault="00BD6E04" w:rsidP="00AA3BDB">
      <w:pPr>
        <w:pStyle w:val="Poetry"/>
      </w:pPr>
      <w:r w:rsidRPr="00AA3BDB">
        <w:t xml:space="preserve">Thy giants and thy town shall fall. </w:t>
      </w:r>
    </w:p>
    <w:p w14:paraId="7D8A76BE" w14:textId="77777777" w:rsidR="00AA3BDB" w:rsidRDefault="00BD6E04" w:rsidP="00AA3BDB">
      <w:pPr>
        <w:pStyle w:val="Poetry"/>
      </w:pPr>
      <w:r w:rsidRPr="00AA3BDB">
        <w:lastRenderedPageBreak/>
        <w:t xml:space="preserve">I spurn thee: can the altar dight </w:t>
      </w:r>
    </w:p>
    <w:p w14:paraId="27B7C81D" w14:textId="3391DAFA" w:rsidR="00BD6E04" w:rsidRPr="00AA3BDB" w:rsidRDefault="00BD6E04" w:rsidP="00AA3BDB">
      <w:pPr>
        <w:pStyle w:val="Poetry"/>
      </w:pPr>
      <w:r w:rsidRPr="00AA3BDB">
        <w:t>With vessels for the sacred rite,</w:t>
      </w:r>
    </w:p>
    <w:p w14:paraId="75672406" w14:textId="77777777" w:rsidR="00AA3BDB" w:rsidRDefault="00BD6E04" w:rsidP="00AA3BDB">
      <w:pPr>
        <w:pStyle w:val="Poetry"/>
      </w:pPr>
      <w:r w:rsidRPr="00AA3BDB">
        <w:t xml:space="preserve">O’er which the priest his prayer has said, </w:t>
      </w:r>
    </w:p>
    <w:p w14:paraId="5084D8A6" w14:textId="43FA53A1" w:rsidR="00BD6E04" w:rsidRPr="00AA3BDB" w:rsidRDefault="00BD6E04" w:rsidP="00AA3BDB">
      <w:pPr>
        <w:pStyle w:val="Poetry"/>
      </w:pPr>
      <w:r w:rsidRPr="00AA3BDB">
        <w:t>Be sullied by an outcaste’s tread?</w:t>
      </w:r>
    </w:p>
    <w:p w14:paraId="2AFBA00B" w14:textId="77777777" w:rsidR="00AA3BDB" w:rsidRDefault="00BD6E04" w:rsidP="00AA3BDB">
      <w:pPr>
        <w:pStyle w:val="Poetry"/>
      </w:pPr>
      <w:r w:rsidRPr="00AA3BDB">
        <w:t xml:space="preserve">So me, the consort dear and true </w:t>
      </w:r>
    </w:p>
    <w:p w14:paraId="779A6D57" w14:textId="77777777" w:rsidR="00AA3BDB" w:rsidRDefault="00BD6E04" w:rsidP="00AA3BDB">
      <w:pPr>
        <w:pStyle w:val="Poetry"/>
      </w:pPr>
      <w:r w:rsidRPr="00AA3BDB">
        <w:t xml:space="preserve">Of him who clings to virtue too, </w:t>
      </w:r>
    </w:p>
    <w:p w14:paraId="0ACA3DC0" w14:textId="77777777" w:rsidR="00AA3BDB" w:rsidRDefault="00BD6E04" w:rsidP="00AA3BDB">
      <w:pPr>
        <w:pStyle w:val="Poetry"/>
      </w:pPr>
      <w:r w:rsidRPr="00AA3BDB">
        <w:t xml:space="preserve">Thy hated touch shall ne’er defile, </w:t>
      </w:r>
    </w:p>
    <w:p w14:paraId="13784986" w14:textId="7A6188CE" w:rsidR="00BD6E04" w:rsidRPr="00AA3BDB" w:rsidRDefault="00BD6E04" w:rsidP="00AA3BDB">
      <w:pPr>
        <w:pStyle w:val="Poetry"/>
      </w:pPr>
      <w:r w:rsidRPr="00AA3BDB">
        <w:t>Base tyrant lord of Lanka’s isle.</w:t>
      </w:r>
    </w:p>
    <w:p w14:paraId="6D764B27" w14:textId="77777777" w:rsidR="00AA3BDB" w:rsidRDefault="00BD6E04" w:rsidP="00AA3BDB">
      <w:pPr>
        <w:pStyle w:val="Poetry"/>
      </w:pPr>
      <w:r w:rsidRPr="00AA3BDB">
        <w:t xml:space="preserve">Can the white swan who floats in pride </w:t>
      </w:r>
    </w:p>
    <w:p w14:paraId="75B15262" w14:textId="77777777" w:rsidR="00AA3BDB" w:rsidRDefault="00BD6E04" w:rsidP="00AA3BDB">
      <w:pPr>
        <w:pStyle w:val="Poetry"/>
      </w:pPr>
      <w:r w:rsidRPr="00AA3BDB">
        <w:t xml:space="preserve">Through lilies by her consort’s side, </w:t>
      </w:r>
    </w:p>
    <w:p w14:paraId="0C2091D1" w14:textId="77777777" w:rsidR="00AA3BDB" w:rsidRDefault="00BD6E04" w:rsidP="00AA3BDB">
      <w:pPr>
        <w:pStyle w:val="Poetry"/>
      </w:pPr>
      <w:r w:rsidRPr="00AA3BDB">
        <w:t xml:space="preserve">Look for one moment, as they pass, </w:t>
      </w:r>
    </w:p>
    <w:p w14:paraId="08A95EC4" w14:textId="2EB2602E" w:rsidR="00BD6E04" w:rsidRPr="00AA3BDB" w:rsidRDefault="00BD6E04" w:rsidP="00AA3BDB">
      <w:pPr>
        <w:pStyle w:val="Poetry"/>
      </w:pPr>
      <w:r w:rsidRPr="00AA3BDB">
        <w:t>On the poor diver in the grass?</w:t>
      </w:r>
    </w:p>
    <w:p w14:paraId="41EFD12B" w14:textId="77777777" w:rsidR="00AA3BDB" w:rsidRDefault="00BD6E04" w:rsidP="00AA3BDB">
      <w:pPr>
        <w:pStyle w:val="Poetry"/>
      </w:pPr>
      <w:r w:rsidRPr="00AA3BDB">
        <w:t xml:space="preserve">This senseless body waits thy will, </w:t>
      </w:r>
    </w:p>
    <w:p w14:paraId="10117616" w14:textId="77777777" w:rsidR="00AA3BDB" w:rsidRDefault="00BD6E04" w:rsidP="00AA3BDB">
      <w:pPr>
        <w:pStyle w:val="Poetry"/>
      </w:pPr>
      <w:r w:rsidRPr="00AA3BDB">
        <w:t xml:space="preserve">To torture, chain, to wound or kill. </w:t>
      </w:r>
    </w:p>
    <w:p w14:paraId="64A54ACF" w14:textId="283839E3" w:rsidR="00BD6E04" w:rsidRPr="00AA3BDB" w:rsidRDefault="00BD6E04" w:rsidP="00AA3BDB">
      <w:pPr>
        <w:pStyle w:val="Poetry"/>
      </w:pPr>
      <w:r w:rsidRPr="00AA3BDB">
        <w:t>I will not, King of giants, strive</w:t>
      </w:r>
    </w:p>
    <w:p w14:paraId="3433DD96" w14:textId="77777777" w:rsidR="00BD6E04" w:rsidRPr="00AA3BDB" w:rsidRDefault="00BD6E04" w:rsidP="00AA3BDB">
      <w:pPr>
        <w:pStyle w:val="Poetry"/>
      </w:pPr>
      <w:r w:rsidRPr="00AA3BDB">
        <w:t>To keep this fleeting soul alive</w:t>
      </w:r>
    </w:p>
    <w:p w14:paraId="5B4E79C2" w14:textId="77777777" w:rsidR="00AA3BDB" w:rsidRDefault="00BD6E04" w:rsidP="00AA3BDB">
      <w:pPr>
        <w:pStyle w:val="Poetry"/>
      </w:pPr>
      <w:r w:rsidRPr="00AA3BDB">
        <w:t xml:space="preserve">But never shall they join the name </w:t>
      </w:r>
    </w:p>
    <w:p w14:paraId="44C89D08" w14:textId="08EBDB73" w:rsidR="00BD6E04" w:rsidRPr="00AA3BDB" w:rsidRDefault="00BD6E04" w:rsidP="00AA3BDB">
      <w:pPr>
        <w:pStyle w:val="Poetry"/>
      </w:pPr>
      <w:r w:rsidRPr="00AA3BDB">
        <w:t>Of Sita with reproach and shame.”</w:t>
      </w:r>
    </w:p>
    <w:p w14:paraId="18A9D979" w14:textId="77777777" w:rsidR="00AA3BDB" w:rsidRDefault="00AA3BDB" w:rsidP="00AA3BDB">
      <w:pPr>
        <w:pStyle w:val="Poetry"/>
      </w:pPr>
    </w:p>
    <w:p w14:paraId="3325EE7F" w14:textId="77777777" w:rsidR="00AA3BDB" w:rsidRDefault="00BD6E04" w:rsidP="00AA3BDB">
      <w:pPr>
        <w:pStyle w:val="Poetry"/>
      </w:pPr>
      <w:r w:rsidRPr="00AA3BDB">
        <w:t xml:space="preserve">Thus as her breast with fury burned </w:t>
      </w:r>
    </w:p>
    <w:p w14:paraId="6B467387" w14:textId="77777777" w:rsidR="00AA3BDB" w:rsidRDefault="00BD6E04" w:rsidP="00AA3BDB">
      <w:pPr>
        <w:pStyle w:val="Poetry"/>
      </w:pPr>
      <w:r w:rsidRPr="00AA3BDB">
        <w:t xml:space="preserve">Her bitter speech the dame returned. </w:t>
      </w:r>
    </w:p>
    <w:p w14:paraId="6B286A6A" w14:textId="77777777" w:rsidR="00AA3BDB" w:rsidRDefault="00BD6E04" w:rsidP="00AA3BDB">
      <w:pPr>
        <w:pStyle w:val="Poetry"/>
      </w:pPr>
      <w:r w:rsidRPr="00AA3BDB">
        <w:t xml:space="preserve">Such words of rage and scorn, the last </w:t>
      </w:r>
    </w:p>
    <w:p w14:paraId="5F3D1811" w14:textId="08CAE7B9" w:rsidR="00BD6E04" w:rsidRPr="00AA3BDB" w:rsidRDefault="00BD6E04" w:rsidP="00AA3BDB">
      <w:pPr>
        <w:pStyle w:val="Poetry"/>
      </w:pPr>
      <w:r w:rsidRPr="00AA3BDB">
        <w:t>She uttered, at the fiend she cast.</w:t>
      </w:r>
    </w:p>
    <w:p w14:paraId="489200F1" w14:textId="77777777" w:rsidR="00AA3BDB" w:rsidRDefault="00BD6E04" w:rsidP="00AA3BDB">
      <w:pPr>
        <w:pStyle w:val="Poetry"/>
      </w:pPr>
      <w:r w:rsidRPr="00AA3BDB">
        <w:t xml:space="preserve">Her taunting speech the giant heard, </w:t>
      </w:r>
    </w:p>
    <w:p w14:paraId="45D12E0D" w14:textId="088745EB" w:rsidR="00BD6E04" w:rsidRPr="00AA3BDB" w:rsidRDefault="00BD6E04" w:rsidP="00AA3BDB">
      <w:pPr>
        <w:pStyle w:val="Poetry"/>
      </w:pPr>
      <w:r w:rsidRPr="00AA3BDB">
        <w:t>And every hair with anger stirred.</w:t>
      </w:r>
    </w:p>
    <w:p w14:paraId="04E07574" w14:textId="77777777" w:rsidR="00BD6E04" w:rsidRPr="00AA3BDB" w:rsidRDefault="00BD6E04" w:rsidP="00AA3BDB">
      <w:pPr>
        <w:pStyle w:val="Poetry"/>
      </w:pPr>
      <w:r w:rsidRPr="00AA3BDB">
        <w:t>Then thus with fury in his eye</w:t>
      </w:r>
    </w:p>
    <w:p w14:paraId="05FD9FD2" w14:textId="77777777" w:rsidR="00AA3BDB" w:rsidRDefault="00BD6E04" w:rsidP="00AA3BDB">
      <w:pPr>
        <w:pStyle w:val="Poetry"/>
      </w:pPr>
      <w:r w:rsidRPr="00AA3BDB">
        <w:t xml:space="preserve">He made in threats his fierce reply: </w:t>
      </w:r>
    </w:p>
    <w:p w14:paraId="1E306EF4" w14:textId="77777777" w:rsidR="00AA3BDB" w:rsidRDefault="00BD6E04" w:rsidP="00AA3BDB">
      <w:pPr>
        <w:pStyle w:val="Poetry"/>
      </w:pPr>
      <w:r w:rsidRPr="00AA3BDB">
        <w:t xml:space="preserve">“Hear Maithil lady, hear my speech: </w:t>
      </w:r>
    </w:p>
    <w:p w14:paraId="3206969E" w14:textId="6DE8FCA0" w:rsidR="00BD6E04" w:rsidRPr="00AA3BDB" w:rsidRDefault="00BD6E04" w:rsidP="00AA3BDB">
      <w:pPr>
        <w:pStyle w:val="Poetry"/>
      </w:pPr>
      <w:r w:rsidRPr="00AA3BDB">
        <w:t>List to my words and ponder each.</w:t>
      </w:r>
    </w:p>
    <w:p w14:paraId="53F7DACF" w14:textId="77777777" w:rsidR="00AA3BDB" w:rsidRDefault="00BD6E04" w:rsidP="00AA3BDB">
      <w:pPr>
        <w:pStyle w:val="Poetry"/>
      </w:pPr>
      <w:r w:rsidRPr="00AA3BDB">
        <w:t xml:space="preserve">If o’er thy head twelve months shall fly </w:t>
      </w:r>
    </w:p>
    <w:p w14:paraId="41CCFD12" w14:textId="431D3E9D" w:rsidR="00BD6E04" w:rsidRPr="00AA3BDB" w:rsidRDefault="00BD6E04" w:rsidP="00AA3BDB">
      <w:pPr>
        <w:pStyle w:val="Poetry"/>
      </w:pPr>
      <w:r w:rsidRPr="00AA3BDB">
        <w:t>And thou thy love wilt still deny,</w:t>
      </w:r>
    </w:p>
    <w:p w14:paraId="0FC39A5B" w14:textId="77777777" w:rsidR="00AA3BDB" w:rsidRDefault="00BD6E04" w:rsidP="00AA3BDB">
      <w:pPr>
        <w:pStyle w:val="Poetry"/>
      </w:pPr>
      <w:r w:rsidRPr="00AA3BDB">
        <w:t xml:space="preserve">My cooks shall mince thy flesh with steel </w:t>
      </w:r>
    </w:p>
    <w:p w14:paraId="0C74792B" w14:textId="77777777" w:rsidR="00AA3BDB" w:rsidRDefault="00BD6E04" w:rsidP="00AA3BDB">
      <w:pPr>
        <w:pStyle w:val="Poetry"/>
      </w:pPr>
      <w:r w:rsidRPr="00AA3BDB">
        <w:t xml:space="preserve">And serve it for my morning meal.” </w:t>
      </w:r>
    </w:p>
    <w:p w14:paraId="701574ED" w14:textId="5E054D54" w:rsidR="00BD6E04" w:rsidRPr="00AA3BDB" w:rsidRDefault="00BD6E04" w:rsidP="00AA3BDB">
      <w:pPr>
        <w:pStyle w:val="Poetry"/>
      </w:pPr>
      <w:r w:rsidRPr="00AA3BDB">
        <w:t>Thus with terrific threats to her</w:t>
      </w:r>
    </w:p>
    <w:p w14:paraId="02339CB1" w14:textId="77777777" w:rsidR="00BD6E04" w:rsidRPr="00AA3BDB" w:rsidRDefault="00BD6E04" w:rsidP="00AA3BDB">
      <w:pPr>
        <w:pStyle w:val="Poetry"/>
      </w:pPr>
      <w:r w:rsidRPr="00AA3BDB">
        <w:lastRenderedPageBreak/>
        <w:t>Spake Ravan, cruel ravener.</w:t>
      </w:r>
    </w:p>
    <w:p w14:paraId="54F1BB41" w14:textId="77777777" w:rsidR="00AA3BDB" w:rsidRDefault="00BD6E04" w:rsidP="00AA3BDB">
      <w:pPr>
        <w:pStyle w:val="Poetry"/>
      </w:pPr>
      <w:r w:rsidRPr="00AA3BDB">
        <w:t xml:space="preserve">Mad with the rage her answer woke </w:t>
      </w:r>
    </w:p>
    <w:p w14:paraId="110ED7B1" w14:textId="6B591E71" w:rsidR="00BD6E04" w:rsidRPr="00AA3BDB" w:rsidRDefault="00BD6E04" w:rsidP="00AA3BDB">
      <w:pPr>
        <w:pStyle w:val="Poetry"/>
      </w:pPr>
      <w:r w:rsidRPr="00AA3BDB">
        <w:t>He called the fiendish train and spoke:</w:t>
      </w:r>
    </w:p>
    <w:p w14:paraId="793371D9" w14:textId="77777777" w:rsidR="00AA3BDB" w:rsidRDefault="00BD6E04" w:rsidP="00AA3BDB">
      <w:pPr>
        <w:pStyle w:val="Poetry"/>
      </w:pPr>
      <w:r w:rsidRPr="00AA3BDB">
        <w:t xml:space="preserve">“Take her, ye Rakshas dames, who fright </w:t>
      </w:r>
    </w:p>
    <w:p w14:paraId="2B2CA2CD" w14:textId="77777777" w:rsidR="00AA3BDB" w:rsidRDefault="00BD6E04" w:rsidP="00AA3BDB">
      <w:pPr>
        <w:pStyle w:val="Poetry"/>
      </w:pPr>
      <w:r w:rsidRPr="00AA3BDB">
        <w:t>With hideous form and mien the sight,</w:t>
      </w:r>
    </w:p>
    <w:p w14:paraId="2F539085" w14:textId="77777777" w:rsidR="00AA3BDB" w:rsidRDefault="00BD6E04" w:rsidP="00AA3BDB">
      <w:pPr>
        <w:pStyle w:val="Poetry"/>
      </w:pPr>
      <w:r w:rsidRPr="00AA3BDB">
        <w:t xml:space="preserve">Who make the flesh of men your food,— </w:t>
      </w:r>
    </w:p>
    <w:p w14:paraId="01756D49" w14:textId="7FD52759" w:rsidR="00BD6E04" w:rsidRPr="00AA3BDB" w:rsidRDefault="00BD6E04" w:rsidP="00AA3BDB">
      <w:pPr>
        <w:pStyle w:val="Poetry"/>
      </w:pPr>
      <w:r w:rsidRPr="00AA3BDB">
        <w:t>And let her pride be soon subdued.”</w:t>
      </w:r>
    </w:p>
    <w:p w14:paraId="10EE34AE" w14:textId="77777777" w:rsidR="00BD6E04" w:rsidRPr="00AA3BDB" w:rsidRDefault="00BD6E04" w:rsidP="00AA3BDB">
      <w:pPr>
        <w:pStyle w:val="Poetry"/>
      </w:pPr>
      <w:r w:rsidRPr="00AA3BDB">
        <w:t>He spoke, and at his word the band</w:t>
      </w:r>
    </w:p>
    <w:p w14:paraId="1E440072" w14:textId="77777777" w:rsidR="00AA3BDB" w:rsidRDefault="00BD6E04" w:rsidP="00AA3BDB">
      <w:pPr>
        <w:pStyle w:val="Poetry"/>
      </w:pPr>
      <w:r w:rsidRPr="00AA3BDB">
        <w:t xml:space="preserve">Of fiendish monsters raised each hand </w:t>
      </w:r>
    </w:p>
    <w:p w14:paraId="1D67C2AB" w14:textId="33DC1CA7" w:rsidR="00BD6E04" w:rsidRPr="00AA3BDB" w:rsidRDefault="00BD6E04" w:rsidP="00AA3BDB">
      <w:pPr>
        <w:pStyle w:val="Poetry"/>
      </w:pPr>
      <w:r w:rsidRPr="00AA3BDB">
        <w:t>In reverence to the giant king,</w:t>
      </w:r>
    </w:p>
    <w:p w14:paraId="5B33C08C" w14:textId="77777777" w:rsidR="00AA3BDB" w:rsidRDefault="00BD6E04" w:rsidP="00AA3BDB">
      <w:pPr>
        <w:pStyle w:val="Poetry"/>
      </w:pPr>
      <w:r w:rsidRPr="00AA3BDB">
        <w:t xml:space="preserve">And pressed round Sita in a ring. </w:t>
      </w:r>
    </w:p>
    <w:p w14:paraId="30A3D5BA" w14:textId="31D1DDB9" w:rsidR="00BD6E04" w:rsidRPr="00AA3BDB" w:rsidRDefault="00BD6E04" w:rsidP="00AA3BDB">
      <w:pPr>
        <w:pStyle w:val="Poetry"/>
      </w:pPr>
      <w:r w:rsidRPr="00AA3BDB">
        <w:t>Ravan once more with stern behest</w:t>
      </w:r>
    </w:p>
    <w:p w14:paraId="184B1A3A" w14:textId="77777777" w:rsidR="00BD6E04" w:rsidRPr="00AA3BDB" w:rsidRDefault="00BD6E04" w:rsidP="00AA3BDB">
      <w:pPr>
        <w:pStyle w:val="Poetry"/>
      </w:pPr>
      <w:r w:rsidRPr="00AA3BDB">
        <w:t>To those she-fiends his speech addressed:</w:t>
      </w:r>
    </w:p>
    <w:p w14:paraId="0D03606D" w14:textId="77777777" w:rsidR="00AA3BDB" w:rsidRDefault="00BD6E04" w:rsidP="00AA3BDB">
      <w:pPr>
        <w:pStyle w:val="Poetry"/>
      </w:pPr>
      <w:r w:rsidRPr="00AA3BDB">
        <w:t xml:space="preserve">Shaking the earth beneath his tread, </w:t>
      </w:r>
    </w:p>
    <w:p w14:paraId="1A24C7D1" w14:textId="77777777" w:rsidR="00AA3BDB" w:rsidRDefault="00BD6E04" w:rsidP="00AA3BDB">
      <w:pPr>
        <w:pStyle w:val="Poetry"/>
      </w:pPr>
      <w:r w:rsidRPr="00AA3BDB">
        <w:t xml:space="preserve">He stamped his furious foot and said: </w:t>
      </w:r>
    </w:p>
    <w:p w14:paraId="69A6DCFB" w14:textId="5596ED91" w:rsidR="00BD6E04" w:rsidRPr="00AA3BDB" w:rsidRDefault="00BD6E04" w:rsidP="00AA3BDB">
      <w:pPr>
        <w:pStyle w:val="Poetry"/>
      </w:pPr>
      <w:r w:rsidRPr="00AA3BDB">
        <w:t>“To the Aśoka garden bear</w:t>
      </w:r>
    </w:p>
    <w:p w14:paraId="2CC26D24" w14:textId="77777777" w:rsidR="00AA3BDB" w:rsidRDefault="00BD6E04" w:rsidP="00AA3BDB">
      <w:pPr>
        <w:pStyle w:val="Poetry"/>
      </w:pPr>
      <w:r w:rsidRPr="00AA3BDB">
        <w:t xml:space="preserve">The dame, and guard her safely there </w:t>
      </w:r>
    </w:p>
    <w:p w14:paraId="41787C33" w14:textId="1012653C" w:rsidR="00BD6E04" w:rsidRPr="00AA3BDB" w:rsidRDefault="00BD6E04" w:rsidP="00AA3BDB">
      <w:pPr>
        <w:pStyle w:val="Poetry"/>
      </w:pPr>
      <w:r w:rsidRPr="00AA3BDB">
        <w:t>Until her stubborn pride be bent</w:t>
      </w:r>
    </w:p>
    <w:p w14:paraId="231D5DFC" w14:textId="77777777" w:rsidR="00AA3BDB" w:rsidRDefault="00BD6E04" w:rsidP="00AA3BDB">
      <w:pPr>
        <w:pStyle w:val="Poetry"/>
      </w:pPr>
      <w:r w:rsidRPr="00AA3BDB">
        <w:t xml:space="preserve">By mingled threat and blandishment. </w:t>
      </w:r>
    </w:p>
    <w:p w14:paraId="1D6AB05A" w14:textId="77777777" w:rsidR="00AA3BDB" w:rsidRDefault="00BD6E04" w:rsidP="00AA3BDB">
      <w:pPr>
        <w:pStyle w:val="Poetry"/>
      </w:pPr>
      <w:r w:rsidRPr="00AA3BDB">
        <w:t xml:space="preserve">See that ye watch her well, and tame, </w:t>
      </w:r>
    </w:p>
    <w:p w14:paraId="46418366" w14:textId="38AB445F" w:rsidR="00BD6E04" w:rsidRPr="00AA3BDB" w:rsidRDefault="00BD6E04" w:rsidP="00AA3BDB">
      <w:pPr>
        <w:pStyle w:val="Poetry"/>
      </w:pPr>
      <w:r w:rsidRPr="00AA3BDB">
        <w:t>Like some she-elephant, the dame.”</w:t>
      </w:r>
    </w:p>
    <w:p w14:paraId="07C6577B" w14:textId="77777777" w:rsidR="00AA3BDB" w:rsidRDefault="00AA3BDB" w:rsidP="00AA3BDB">
      <w:pPr>
        <w:pStyle w:val="Poetry"/>
      </w:pPr>
    </w:p>
    <w:p w14:paraId="5A5AB5D9" w14:textId="20FC3D3F" w:rsidR="00BD6E04" w:rsidRPr="00AA3BDB" w:rsidRDefault="00BD6E04" w:rsidP="00AA3BDB">
      <w:pPr>
        <w:pStyle w:val="Poetry"/>
      </w:pPr>
      <w:r w:rsidRPr="00AA3BDB">
        <w:t>They led her to that garden where</w:t>
      </w:r>
    </w:p>
    <w:p w14:paraId="0829CB23" w14:textId="77777777" w:rsidR="00AA3BDB" w:rsidRDefault="00BD6E04" w:rsidP="00AA3BDB">
      <w:pPr>
        <w:pStyle w:val="Poetry"/>
      </w:pPr>
      <w:r w:rsidRPr="00AA3BDB">
        <w:t xml:space="preserve">The sweetest flowers perfumed the air, </w:t>
      </w:r>
    </w:p>
    <w:p w14:paraId="534B7570" w14:textId="77777777" w:rsidR="00AA3BDB" w:rsidRDefault="00BD6E04" w:rsidP="00AA3BDB">
      <w:pPr>
        <w:pStyle w:val="Poetry"/>
      </w:pPr>
      <w:r w:rsidRPr="00AA3BDB">
        <w:t xml:space="preserve">Where bright trees bore each rarest fruit, </w:t>
      </w:r>
    </w:p>
    <w:p w14:paraId="424E7B2E" w14:textId="77777777" w:rsidR="00AA3BDB" w:rsidRDefault="00BD6E04" w:rsidP="00AA3BDB">
      <w:pPr>
        <w:pStyle w:val="Poetry"/>
      </w:pPr>
      <w:r w:rsidRPr="00AA3BDB">
        <w:t xml:space="preserve">And birds, enamoured, ne’er were mute. </w:t>
      </w:r>
    </w:p>
    <w:p w14:paraId="245A129F" w14:textId="77777777" w:rsidR="00AA3BDB" w:rsidRDefault="00BD6E04" w:rsidP="00AA3BDB">
      <w:pPr>
        <w:pStyle w:val="Poetry"/>
      </w:pPr>
      <w:r w:rsidRPr="00AA3BDB">
        <w:t xml:space="preserve">Bowed down with terror and distress, </w:t>
      </w:r>
    </w:p>
    <w:p w14:paraId="64FF1ED8" w14:textId="57D869A7" w:rsidR="00BD6E04" w:rsidRPr="00AA3BDB" w:rsidRDefault="00BD6E04" w:rsidP="00AA3BDB">
      <w:pPr>
        <w:pStyle w:val="Poetry"/>
      </w:pPr>
      <w:r w:rsidRPr="00AA3BDB">
        <w:t>Watched by each cruel giantess,—</w:t>
      </w:r>
    </w:p>
    <w:p w14:paraId="2A4F3C95" w14:textId="77777777" w:rsidR="00BD6E04" w:rsidRPr="00AA3BDB" w:rsidRDefault="00BD6E04" w:rsidP="00AA3BDB">
      <w:pPr>
        <w:pStyle w:val="Poetry"/>
      </w:pPr>
      <w:r w:rsidRPr="00AA3BDB">
        <w:t>Like a poor solitary deer</w:t>
      </w:r>
    </w:p>
    <w:p w14:paraId="5EB43CCF" w14:textId="77777777" w:rsidR="00AA3BDB" w:rsidRDefault="00BD6E04" w:rsidP="00AA3BDB">
      <w:pPr>
        <w:pStyle w:val="Poetry"/>
      </w:pPr>
      <w:r w:rsidRPr="00AA3BDB">
        <w:t>When ravening tigresses are near,— T</w:t>
      </w:r>
    </w:p>
    <w:p w14:paraId="3CD3DA20" w14:textId="2E892745" w:rsidR="00BD6E04" w:rsidRPr="00AA3BDB" w:rsidRDefault="00BD6E04" w:rsidP="00AA3BDB">
      <w:pPr>
        <w:pStyle w:val="Poetry"/>
      </w:pPr>
      <w:r w:rsidRPr="00AA3BDB">
        <w:t>he hapless lady lay distraught</w:t>
      </w:r>
    </w:p>
    <w:p w14:paraId="2F3D5568" w14:textId="77777777" w:rsidR="00AA3BDB" w:rsidRDefault="00BD6E04" w:rsidP="00AA3BDB">
      <w:pPr>
        <w:pStyle w:val="Poetry"/>
      </w:pPr>
      <w:r w:rsidRPr="00AA3BDB">
        <w:t xml:space="preserve">Like some wild thing but newly caught, </w:t>
      </w:r>
    </w:p>
    <w:p w14:paraId="2663C7BB" w14:textId="438DBAA0" w:rsidR="00BD6E04" w:rsidRPr="00AA3BDB" w:rsidRDefault="00BD6E04" w:rsidP="00AA3BDB">
      <w:pPr>
        <w:pStyle w:val="Poetry"/>
      </w:pPr>
      <w:r w:rsidRPr="00AA3BDB">
        <w:t>And found no solace, no relief</w:t>
      </w:r>
    </w:p>
    <w:p w14:paraId="74D08CF8" w14:textId="77777777" w:rsidR="00AA3BDB" w:rsidRDefault="00BD6E04" w:rsidP="00AA3BDB">
      <w:pPr>
        <w:pStyle w:val="Poetry"/>
      </w:pPr>
      <w:r w:rsidRPr="00AA3BDB">
        <w:t xml:space="preserve">From agonizing fear and grief; </w:t>
      </w:r>
    </w:p>
    <w:p w14:paraId="0F0101E1" w14:textId="77777777" w:rsidR="00AA3BDB" w:rsidRDefault="00BD6E04" w:rsidP="00AA3BDB">
      <w:pPr>
        <w:pStyle w:val="Poetry"/>
      </w:pPr>
      <w:r w:rsidRPr="00AA3BDB">
        <w:lastRenderedPageBreak/>
        <w:t xml:space="preserve">Not for one moment could forget </w:t>
      </w:r>
    </w:p>
    <w:p w14:paraId="265D14FF" w14:textId="77777777" w:rsidR="00AA3BDB" w:rsidRDefault="00BD6E04" w:rsidP="00AA3BDB">
      <w:pPr>
        <w:pStyle w:val="Poetry"/>
      </w:pPr>
      <w:r w:rsidRPr="00AA3BDB">
        <w:t xml:space="preserve">Each terrifying word and threat, </w:t>
      </w:r>
    </w:p>
    <w:p w14:paraId="4F4A1304" w14:textId="77777777" w:rsidR="00AA3BDB" w:rsidRDefault="00BD6E04" w:rsidP="00AA3BDB">
      <w:pPr>
        <w:pStyle w:val="Poetry"/>
      </w:pPr>
      <w:r w:rsidRPr="00AA3BDB">
        <w:t xml:space="preserve">Or the fierce eyes upon her set </w:t>
      </w:r>
    </w:p>
    <w:p w14:paraId="5CF21D0F" w14:textId="5BFB35C1" w:rsidR="00BD6E04" w:rsidRPr="00AA3BDB" w:rsidRDefault="00BD6E04" w:rsidP="00AA3BDB">
      <w:pPr>
        <w:pStyle w:val="Poetry"/>
      </w:pPr>
      <w:r w:rsidRPr="00AA3BDB">
        <w:t>By those who watched around.</w:t>
      </w:r>
    </w:p>
    <w:p w14:paraId="4F51B744" w14:textId="77777777" w:rsidR="00BD6E04" w:rsidRPr="00AA3BDB" w:rsidRDefault="00BD6E04" w:rsidP="00AA3BDB">
      <w:pPr>
        <w:pStyle w:val="Poetry"/>
      </w:pPr>
      <w:r w:rsidRPr="00AA3BDB">
        <w:t>She thought of Rama far away,</w:t>
      </w:r>
    </w:p>
    <w:p w14:paraId="0C6ABEDA" w14:textId="77777777" w:rsidR="00AA3BDB" w:rsidRDefault="00BD6E04" w:rsidP="00AA3BDB">
      <w:pPr>
        <w:pStyle w:val="Poetry"/>
      </w:pPr>
      <w:r w:rsidRPr="00AA3BDB">
        <w:t xml:space="preserve">She mourned for Lakshman as she lay </w:t>
      </w:r>
    </w:p>
    <w:p w14:paraId="0CF09E59" w14:textId="67C85B7D" w:rsidR="00BD6E04" w:rsidRPr="00AA3BDB" w:rsidRDefault="00BD6E04" w:rsidP="00AA3BDB">
      <w:pPr>
        <w:pStyle w:val="Poetry"/>
      </w:pPr>
      <w:r w:rsidRPr="00AA3BDB">
        <w:t>In grief and terror and dismay</w:t>
      </w:r>
    </w:p>
    <w:p w14:paraId="05F76C5D" w14:textId="77777777" w:rsidR="00BD6E04" w:rsidRPr="00AA3BDB" w:rsidRDefault="00BD6E04" w:rsidP="00AA3BDB">
      <w:pPr>
        <w:pStyle w:val="Poetry"/>
      </w:pPr>
      <w:r w:rsidRPr="00AA3BDB">
        <w:t>Half fainting on the ground.</w:t>
      </w:r>
    </w:p>
    <w:p w14:paraId="0004EFD3" w14:textId="0484CEF2" w:rsidR="00BD6E04" w:rsidRDefault="00BD6E04" w:rsidP="00AA3BDB">
      <w:pPr>
        <w:pStyle w:val="Poetry"/>
      </w:pPr>
    </w:p>
    <w:p w14:paraId="507DD644" w14:textId="77777777" w:rsidR="00AA3BDB" w:rsidRDefault="00AA3BDB" w:rsidP="00AA3BDB">
      <w:pPr>
        <w:pStyle w:val="Heading4"/>
      </w:pPr>
      <w:r>
        <w:t>Canto LVII</w:t>
      </w:r>
    </w:p>
    <w:p w14:paraId="7603CC0A" w14:textId="61E79E57" w:rsidR="00AA3BDB" w:rsidRPr="00AA3BDB" w:rsidRDefault="00AA3BDB" w:rsidP="00AA3BDB">
      <w:pPr>
        <w:pStyle w:val="Bodynoindent"/>
        <w:jc w:val="left"/>
        <w:rPr>
          <w:i/>
          <w:iCs/>
        </w:rPr>
      </w:pPr>
      <w:r w:rsidRPr="00AA3BDB">
        <w:rPr>
          <w:i/>
          <w:iCs/>
        </w:rPr>
        <w:t>Sita Comforted.</w:t>
      </w:r>
    </w:p>
    <w:p w14:paraId="7DF8C8CF" w14:textId="77777777" w:rsidR="0037444F" w:rsidRDefault="00BD6E04" w:rsidP="0037444F">
      <w:pPr>
        <w:pStyle w:val="Poetry"/>
      </w:pPr>
      <w:r w:rsidRPr="0037444F">
        <w:t xml:space="preserve">Soon as the fiend had set her down </w:t>
      </w:r>
    </w:p>
    <w:p w14:paraId="4DF2044E" w14:textId="77777777" w:rsidR="0037444F" w:rsidRDefault="00BD6E04" w:rsidP="0037444F">
      <w:pPr>
        <w:pStyle w:val="Poetry"/>
      </w:pPr>
      <w:r w:rsidRPr="0037444F">
        <w:t xml:space="preserve">Within his home in Lanka’s town </w:t>
      </w:r>
    </w:p>
    <w:p w14:paraId="762D5697" w14:textId="77777777" w:rsidR="0037444F" w:rsidRDefault="00BD6E04" w:rsidP="0037444F">
      <w:pPr>
        <w:pStyle w:val="Poetry"/>
      </w:pPr>
      <w:r w:rsidRPr="0037444F">
        <w:t xml:space="preserve">Triumph and joy filled Indra’s breast, </w:t>
      </w:r>
    </w:p>
    <w:p w14:paraId="5871226E" w14:textId="589C1062" w:rsidR="00BD6E04" w:rsidRPr="0037444F" w:rsidRDefault="00BD6E04" w:rsidP="0037444F">
      <w:pPr>
        <w:pStyle w:val="Poetry"/>
      </w:pPr>
      <w:r w:rsidRPr="0037444F">
        <w:t>Whom thus the Eternal Sire addressed:</w:t>
      </w:r>
    </w:p>
    <w:p w14:paraId="2C537BC1" w14:textId="77777777" w:rsidR="0037444F" w:rsidRDefault="0037444F" w:rsidP="0037444F">
      <w:pPr>
        <w:pStyle w:val="Poetry"/>
      </w:pPr>
    </w:p>
    <w:p w14:paraId="5D16D2EE" w14:textId="77777777" w:rsidR="0037444F" w:rsidRDefault="00BD6E04" w:rsidP="0037444F">
      <w:pPr>
        <w:pStyle w:val="Poetry"/>
      </w:pPr>
      <w:r w:rsidRPr="0037444F">
        <w:t xml:space="preserve">“This deed will free the worlds from woe </w:t>
      </w:r>
    </w:p>
    <w:p w14:paraId="0742B952" w14:textId="19BF5B1B" w:rsidR="00BD6E04" w:rsidRPr="0037444F" w:rsidRDefault="00BD6E04" w:rsidP="0037444F">
      <w:pPr>
        <w:pStyle w:val="Poetry"/>
      </w:pPr>
      <w:r w:rsidRPr="0037444F">
        <w:t>And cause the giants’ overthrow.</w:t>
      </w:r>
    </w:p>
    <w:p w14:paraId="4D8D0E69" w14:textId="77777777" w:rsidR="0037444F" w:rsidRDefault="00BD6E04" w:rsidP="0037444F">
      <w:pPr>
        <w:pStyle w:val="Poetry"/>
      </w:pPr>
      <w:r w:rsidRPr="0037444F">
        <w:t xml:space="preserve">The fiend has borne to Lanka’s isle </w:t>
      </w:r>
    </w:p>
    <w:p w14:paraId="25CC3A95" w14:textId="4FA6D02C" w:rsidR="00BD6E04" w:rsidRPr="0037444F" w:rsidRDefault="00BD6E04" w:rsidP="0037444F">
      <w:pPr>
        <w:pStyle w:val="Poetry"/>
      </w:pPr>
      <w:r w:rsidRPr="0037444F">
        <w:t>The lady of the lovely smile,</w:t>
      </w:r>
    </w:p>
    <w:p w14:paraId="2D86402D" w14:textId="77777777" w:rsidR="0037444F" w:rsidRDefault="00BD6E04" w:rsidP="0037444F">
      <w:pPr>
        <w:pStyle w:val="Poetry"/>
      </w:pPr>
      <w:r w:rsidRPr="0037444F">
        <w:t xml:space="preserve">True consort born to happy fate </w:t>
      </w:r>
    </w:p>
    <w:p w14:paraId="26F03E06" w14:textId="376EB799" w:rsidR="00BD6E04" w:rsidRPr="0037444F" w:rsidRDefault="00BD6E04" w:rsidP="0037444F">
      <w:pPr>
        <w:pStyle w:val="Poetry"/>
      </w:pPr>
      <w:r w:rsidRPr="0037444F">
        <w:t>With features fair and delicate.</w:t>
      </w:r>
    </w:p>
    <w:p w14:paraId="719C06F3" w14:textId="77777777" w:rsidR="0037444F" w:rsidRDefault="00BD6E04" w:rsidP="0037444F">
      <w:pPr>
        <w:pStyle w:val="Poetry"/>
      </w:pPr>
      <w:r w:rsidRPr="0037444F">
        <w:t xml:space="preserve">She looks and longs for Rama’s face, </w:t>
      </w:r>
    </w:p>
    <w:p w14:paraId="413550FA" w14:textId="77777777" w:rsidR="0037444F" w:rsidRDefault="00BD6E04" w:rsidP="0037444F">
      <w:pPr>
        <w:pStyle w:val="Poetry"/>
      </w:pPr>
      <w:r w:rsidRPr="0037444F">
        <w:t xml:space="preserve">But sees a crowd of demon race, </w:t>
      </w:r>
    </w:p>
    <w:p w14:paraId="34CB72F6" w14:textId="77777777" w:rsidR="0037444F" w:rsidRDefault="00BD6E04" w:rsidP="0037444F">
      <w:pPr>
        <w:pStyle w:val="Poetry"/>
      </w:pPr>
      <w:r w:rsidRPr="0037444F">
        <w:t xml:space="preserve">And guarded by the giant’s train </w:t>
      </w:r>
    </w:p>
    <w:p w14:paraId="11EA034B" w14:textId="77777777" w:rsidR="0037444F" w:rsidRDefault="00BD6E04" w:rsidP="0037444F">
      <w:pPr>
        <w:pStyle w:val="Poetry"/>
      </w:pPr>
      <w:r w:rsidRPr="0037444F">
        <w:t xml:space="preserve">Pines for her lord and weeps in vain. </w:t>
      </w:r>
    </w:p>
    <w:p w14:paraId="69882220" w14:textId="7C061F41" w:rsidR="00BD6E04" w:rsidRPr="0037444F" w:rsidRDefault="00BD6E04" w:rsidP="0037444F">
      <w:pPr>
        <w:pStyle w:val="Poetry"/>
      </w:pPr>
      <w:r w:rsidRPr="0037444F">
        <w:t>But Lanka founded on a steep</w:t>
      </w:r>
    </w:p>
    <w:p w14:paraId="112C245E" w14:textId="77777777" w:rsidR="0037444F" w:rsidRDefault="00BD6E04" w:rsidP="0037444F">
      <w:pPr>
        <w:pStyle w:val="Poetry"/>
      </w:pPr>
      <w:r w:rsidRPr="0037444F">
        <w:t xml:space="preserve">Is girdled by the mighty deep, </w:t>
      </w:r>
    </w:p>
    <w:p w14:paraId="26921D70" w14:textId="598CFF54" w:rsidR="00BD6E04" w:rsidRPr="0037444F" w:rsidRDefault="00BD6E04" w:rsidP="0037444F">
      <w:pPr>
        <w:pStyle w:val="Poetry"/>
      </w:pPr>
      <w:r w:rsidRPr="0037444F">
        <w:t>And how will Rama know his fair</w:t>
      </w:r>
    </w:p>
    <w:p w14:paraId="5C0ED381" w14:textId="77777777" w:rsidR="0037444F" w:rsidRDefault="00BD6E04" w:rsidP="0037444F">
      <w:pPr>
        <w:pStyle w:val="Poetry"/>
      </w:pPr>
      <w:r w:rsidRPr="0037444F">
        <w:t xml:space="preserve">And blameless wife is prisoned there? </w:t>
      </w:r>
    </w:p>
    <w:p w14:paraId="4E80162C" w14:textId="657BDE5F" w:rsidR="00BD6E04" w:rsidRPr="0037444F" w:rsidRDefault="00BD6E04" w:rsidP="0037444F">
      <w:pPr>
        <w:pStyle w:val="Poetry"/>
      </w:pPr>
      <w:r w:rsidRPr="0037444F">
        <w:t>She on her woe will sadly brood</w:t>
      </w:r>
    </w:p>
    <w:p w14:paraId="22DF7093" w14:textId="77777777" w:rsidR="00BD6E04" w:rsidRPr="0037444F" w:rsidRDefault="00BD6E04" w:rsidP="0037444F">
      <w:pPr>
        <w:pStyle w:val="Poetry"/>
      </w:pPr>
      <w:r w:rsidRPr="0037444F">
        <w:t>And pine away in solitude,</w:t>
      </w:r>
    </w:p>
    <w:p w14:paraId="6298B1C0" w14:textId="77777777" w:rsidR="0037444F" w:rsidRDefault="00BD6E04" w:rsidP="0037444F">
      <w:pPr>
        <w:pStyle w:val="Poetry"/>
      </w:pPr>
      <w:r w:rsidRPr="0037444F">
        <w:t xml:space="preserve">And heedless of herself, will cease </w:t>
      </w:r>
    </w:p>
    <w:p w14:paraId="70EE8207" w14:textId="3FD4D268" w:rsidR="00BD6E04" w:rsidRPr="0037444F" w:rsidRDefault="00BD6E04" w:rsidP="0037444F">
      <w:pPr>
        <w:pStyle w:val="Poetry"/>
      </w:pPr>
      <w:r w:rsidRPr="0037444F">
        <w:lastRenderedPageBreak/>
        <w:t>To live, despairing of release.</w:t>
      </w:r>
    </w:p>
    <w:p w14:paraId="5E883F31" w14:textId="77777777" w:rsidR="0037444F" w:rsidRDefault="00BD6E04" w:rsidP="0037444F">
      <w:pPr>
        <w:pStyle w:val="Poetry"/>
      </w:pPr>
      <w:r w:rsidRPr="0037444F">
        <w:t xml:space="preserve">Yes, pondering on her fate, I see </w:t>
      </w:r>
    </w:p>
    <w:p w14:paraId="0D46D239" w14:textId="16E80804" w:rsidR="00BD6E04" w:rsidRPr="0037444F" w:rsidRDefault="00BD6E04" w:rsidP="0037444F">
      <w:pPr>
        <w:pStyle w:val="Poetry"/>
      </w:pPr>
      <w:r w:rsidRPr="0037444F">
        <w:t>Her gentle life in jeopardy.</w:t>
      </w:r>
    </w:p>
    <w:p w14:paraId="451A7CC3" w14:textId="77777777" w:rsidR="0037444F" w:rsidRDefault="00BD6E04" w:rsidP="0037444F">
      <w:pPr>
        <w:pStyle w:val="Poetry"/>
      </w:pPr>
      <w:r w:rsidRPr="0037444F">
        <w:t xml:space="preserve">Go, Indra, swiftly seek the place, </w:t>
      </w:r>
    </w:p>
    <w:p w14:paraId="0BA6888F" w14:textId="77777777" w:rsidR="0037444F" w:rsidRDefault="00BD6E04" w:rsidP="0037444F">
      <w:pPr>
        <w:pStyle w:val="Poetry"/>
      </w:pPr>
      <w:r w:rsidRPr="0037444F">
        <w:t xml:space="preserve">And look upon her lovely face. </w:t>
      </w:r>
    </w:p>
    <w:p w14:paraId="17E268A7" w14:textId="77777777" w:rsidR="0037444F" w:rsidRDefault="00BD6E04" w:rsidP="0037444F">
      <w:pPr>
        <w:pStyle w:val="Poetry"/>
      </w:pPr>
      <w:r w:rsidRPr="0037444F">
        <w:t xml:space="preserve">Within the city make thy way: </w:t>
      </w:r>
    </w:p>
    <w:p w14:paraId="70FB8016" w14:textId="0ED18B87" w:rsidR="00BD6E04" w:rsidRPr="0037444F" w:rsidRDefault="00BD6E04" w:rsidP="0037444F">
      <w:pPr>
        <w:pStyle w:val="Poetry"/>
      </w:pPr>
      <w:r w:rsidRPr="0037444F">
        <w:t>Let heavenly food her spirit stay.”</w:t>
      </w:r>
    </w:p>
    <w:p w14:paraId="10D1D869" w14:textId="77777777" w:rsidR="0037444F" w:rsidRDefault="0037444F" w:rsidP="0037444F">
      <w:pPr>
        <w:pStyle w:val="Poetry"/>
      </w:pPr>
    </w:p>
    <w:p w14:paraId="76898C4B" w14:textId="77777777" w:rsidR="0037444F" w:rsidRDefault="00BD6E04" w:rsidP="0037444F">
      <w:pPr>
        <w:pStyle w:val="Poetry"/>
      </w:pPr>
      <w:r w:rsidRPr="0037444F">
        <w:t xml:space="preserve">Thus Brahma spake: and He who slew </w:t>
      </w:r>
    </w:p>
    <w:p w14:paraId="7B6DD2B6" w14:textId="5D67EA04" w:rsidR="00BD6E04" w:rsidRPr="0037444F" w:rsidRDefault="00BD6E04" w:rsidP="0037444F">
      <w:pPr>
        <w:pStyle w:val="Poetry"/>
      </w:pPr>
      <w:r w:rsidRPr="0037444F">
        <w:t>The cruel demon Paka, flew</w:t>
      </w:r>
    </w:p>
    <w:p w14:paraId="3F3980BC" w14:textId="77777777" w:rsidR="00BD6E04" w:rsidRPr="0037444F" w:rsidRDefault="00BD6E04" w:rsidP="0037444F">
      <w:pPr>
        <w:pStyle w:val="Poetry"/>
      </w:pPr>
      <w:r w:rsidRPr="0037444F">
        <w:t>Where Lanka’s royal city lay,</w:t>
      </w:r>
    </w:p>
    <w:p w14:paraId="1BC00046" w14:textId="77777777" w:rsidR="0037444F" w:rsidRDefault="00BD6E04" w:rsidP="0037444F">
      <w:pPr>
        <w:pStyle w:val="Poetry"/>
      </w:pPr>
      <w:r w:rsidRPr="0037444F">
        <w:t xml:space="preserve">And Sleep went with him on his way. </w:t>
      </w:r>
    </w:p>
    <w:p w14:paraId="6CC6EE19" w14:textId="77777777" w:rsidR="0037444F" w:rsidRDefault="00BD6E04" w:rsidP="0037444F">
      <w:pPr>
        <w:pStyle w:val="Poetry"/>
      </w:pPr>
      <w:r w:rsidRPr="0037444F">
        <w:t xml:space="preserve">“Sleep,” cried the heavenly Monarch, “close </w:t>
      </w:r>
    </w:p>
    <w:p w14:paraId="1C0C8670" w14:textId="2FD72C30" w:rsidR="00BD6E04" w:rsidRPr="0037444F" w:rsidRDefault="00BD6E04" w:rsidP="0037444F">
      <w:pPr>
        <w:pStyle w:val="Poetry"/>
      </w:pPr>
      <w:r w:rsidRPr="0037444F">
        <w:t>Each giant’s eye in deep repose.”</w:t>
      </w:r>
    </w:p>
    <w:p w14:paraId="4306B382" w14:textId="77777777" w:rsidR="0037444F" w:rsidRDefault="00BD6E04" w:rsidP="0037444F">
      <w:pPr>
        <w:pStyle w:val="Poetry"/>
      </w:pPr>
      <w:r w:rsidRPr="0037444F">
        <w:t xml:space="preserve">Thus Indra spoke, and Sleep fulfilled </w:t>
      </w:r>
    </w:p>
    <w:p w14:paraId="6090F876" w14:textId="77777777" w:rsidR="0037444F" w:rsidRDefault="00BD6E04" w:rsidP="0037444F">
      <w:pPr>
        <w:pStyle w:val="Poetry"/>
      </w:pPr>
      <w:r w:rsidRPr="0037444F">
        <w:t xml:space="preserve">With joy his mandate, as he willed, </w:t>
      </w:r>
    </w:p>
    <w:p w14:paraId="5F17C8E3" w14:textId="77777777" w:rsidR="0037444F" w:rsidRDefault="00BD6E04" w:rsidP="0037444F">
      <w:pPr>
        <w:pStyle w:val="Poetry"/>
      </w:pPr>
      <w:r w:rsidRPr="0037444F">
        <w:t xml:space="preserve">To aid the plan the Gods proposed, </w:t>
      </w:r>
    </w:p>
    <w:p w14:paraId="65917484" w14:textId="77777777" w:rsidR="0037444F" w:rsidRDefault="00BD6E04" w:rsidP="0037444F">
      <w:pPr>
        <w:pStyle w:val="Poetry"/>
      </w:pPr>
      <w:r w:rsidRPr="0037444F">
        <w:t xml:space="preserve">The demons’ eyes in sleep she closed. </w:t>
      </w:r>
    </w:p>
    <w:p w14:paraId="7F10E865" w14:textId="77777777" w:rsidR="0037444F" w:rsidRDefault="00BD6E04" w:rsidP="0037444F">
      <w:pPr>
        <w:pStyle w:val="Poetry"/>
      </w:pPr>
      <w:r w:rsidRPr="0037444F">
        <w:t xml:space="preserve">Then Śachi’s lord, the Thousand-eyed, </w:t>
      </w:r>
    </w:p>
    <w:p w14:paraId="278E3DDF" w14:textId="182FDBD3" w:rsidR="00BD6E04" w:rsidRPr="0037444F" w:rsidRDefault="00BD6E04" w:rsidP="0037444F">
      <w:pPr>
        <w:pStyle w:val="Poetry"/>
      </w:pPr>
      <w:r w:rsidRPr="0037444F">
        <w:t>To the Aśoka garden hied.</w:t>
      </w:r>
    </w:p>
    <w:p w14:paraId="7597CC40" w14:textId="77777777" w:rsidR="0037444F" w:rsidRDefault="00BD6E04" w:rsidP="0037444F">
      <w:pPr>
        <w:pStyle w:val="Poetry"/>
      </w:pPr>
      <w:r w:rsidRPr="0037444F">
        <w:t xml:space="preserve">He came and stood where Sita lay, </w:t>
      </w:r>
    </w:p>
    <w:p w14:paraId="16E85CEB" w14:textId="46B0541E" w:rsidR="00BD6E04" w:rsidRPr="0037444F" w:rsidRDefault="00BD6E04" w:rsidP="0037444F">
      <w:pPr>
        <w:pStyle w:val="Poetry"/>
      </w:pPr>
      <w:r w:rsidRPr="0037444F">
        <w:t>And gently thus began to say:</w:t>
      </w:r>
    </w:p>
    <w:p w14:paraId="65886678" w14:textId="77777777" w:rsidR="0037444F" w:rsidRDefault="00BD6E04" w:rsidP="0037444F">
      <w:pPr>
        <w:pStyle w:val="Poetry"/>
      </w:pPr>
      <w:r w:rsidRPr="0037444F">
        <w:t xml:space="preserve">“Lord of the Gods who hold the sky, </w:t>
      </w:r>
    </w:p>
    <w:p w14:paraId="13934E9B" w14:textId="77777777" w:rsidR="0037444F" w:rsidRDefault="00BD6E04" w:rsidP="0037444F">
      <w:pPr>
        <w:pStyle w:val="Poetry"/>
      </w:pPr>
      <w:r w:rsidRPr="0037444F">
        <w:t xml:space="preserve">Dame of the lovely smile, am I. </w:t>
      </w:r>
    </w:p>
    <w:p w14:paraId="1C9EB376" w14:textId="77777777" w:rsidR="0037444F" w:rsidRDefault="00BD6E04" w:rsidP="0037444F">
      <w:pPr>
        <w:pStyle w:val="Poetry"/>
      </w:pPr>
      <w:r w:rsidRPr="0037444F">
        <w:t xml:space="preserve">Weep no more, lady, weep no more; </w:t>
      </w:r>
    </w:p>
    <w:p w14:paraId="6B417318" w14:textId="153B3CF8" w:rsidR="00BD6E04" w:rsidRPr="0037444F" w:rsidRDefault="00BD6E04" w:rsidP="0037444F">
      <w:pPr>
        <w:pStyle w:val="Poetry"/>
      </w:pPr>
      <w:r w:rsidRPr="0037444F">
        <w:t>Thy days of woe will soon be o’er.</w:t>
      </w:r>
    </w:p>
    <w:p w14:paraId="08BCA8D3" w14:textId="77777777" w:rsidR="0037444F" w:rsidRDefault="00BD6E04" w:rsidP="0037444F">
      <w:pPr>
        <w:pStyle w:val="Poetry"/>
      </w:pPr>
      <w:r w:rsidRPr="0037444F">
        <w:t xml:space="preserve">I come, O Janak’s child, to be </w:t>
      </w:r>
    </w:p>
    <w:p w14:paraId="48E943BF" w14:textId="6A458999" w:rsidR="00BD6E04" w:rsidRPr="0037444F" w:rsidRDefault="00BD6E04" w:rsidP="0037444F">
      <w:pPr>
        <w:pStyle w:val="Poetry"/>
      </w:pPr>
      <w:r w:rsidRPr="0037444F">
        <w:t>The helper of thy lord and thee.</w:t>
      </w:r>
    </w:p>
    <w:p w14:paraId="085D4E3C" w14:textId="77777777" w:rsidR="0037444F" w:rsidRDefault="00BD6E04" w:rsidP="0037444F">
      <w:pPr>
        <w:pStyle w:val="Poetry"/>
      </w:pPr>
      <w:r w:rsidRPr="0037444F">
        <w:t xml:space="preserve">He through my grace, with hosts to aid, </w:t>
      </w:r>
    </w:p>
    <w:p w14:paraId="37D8E31C" w14:textId="48A54BE4" w:rsidR="00BD6E04" w:rsidRPr="0037444F" w:rsidRDefault="00BD6E04" w:rsidP="0037444F">
      <w:pPr>
        <w:pStyle w:val="Poetry"/>
      </w:pPr>
      <w:r w:rsidRPr="0037444F">
        <w:t>This sea-girt land will soon invade.</w:t>
      </w:r>
    </w:p>
    <w:p w14:paraId="52613FB8" w14:textId="77777777" w:rsidR="0037444F" w:rsidRDefault="00BD6E04" w:rsidP="0037444F">
      <w:pPr>
        <w:pStyle w:val="Poetry"/>
      </w:pPr>
      <w:r w:rsidRPr="0037444F">
        <w:t xml:space="preserve">‘Tis by my art that slumbers close </w:t>
      </w:r>
    </w:p>
    <w:p w14:paraId="168D7228" w14:textId="7E8F168E" w:rsidR="00BD6E04" w:rsidRPr="0037444F" w:rsidRDefault="00BD6E04" w:rsidP="0037444F">
      <w:pPr>
        <w:pStyle w:val="Poetry"/>
      </w:pPr>
      <w:r w:rsidRPr="0037444F">
        <w:t>The eyelids of thy giant foes.</w:t>
      </w:r>
    </w:p>
    <w:p w14:paraId="742EB912" w14:textId="77777777" w:rsidR="0037444F" w:rsidRDefault="00BD6E04" w:rsidP="0037444F">
      <w:pPr>
        <w:pStyle w:val="Poetry"/>
      </w:pPr>
      <w:r w:rsidRPr="0037444F">
        <w:t xml:space="preserve">Now I, with Sleep, this place have sought, </w:t>
      </w:r>
    </w:p>
    <w:p w14:paraId="4B6118DC" w14:textId="77D652AD" w:rsidR="00BD6E04" w:rsidRPr="0037444F" w:rsidRDefault="00BD6E04" w:rsidP="0037444F">
      <w:pPr>
        <w:pStyle w:val="Poetry"/>
      </w:pPr>
      <w:r w:rsidRPr="0037444F">
        <w:t>Videhan lady, and have brought</w:t>
      </w:r>
    </w:p>
    <w:p w14:paraId="00CCC9F3" w14:textId="77777777" w:rsidR="0037444F" w:rsidRDefault="00BD6E04" w:rsidP="0037444F">
      <w:pPr>
        <w:pStyle w:val="Poetry"/>
      </w:pPr>
      <w:r w:rsidRPr="0037444F">
        <w:lastRenderedPageBreak/>
        <w:t xml:space="preserve">A gift of heaven’s ambrosial food </w:t>
      </w:r>
    </w:p>
    <w:p w14:paraId="67038FD4" w14:textId="3F7EDC0E" w:rsidR="00BD6E04" w:rsidRPr="0037444F" w:rsidRDefault="00BD6E04" w:rsidP="0037444F">
      <w:pPr>
        <w:pStyle w:val="Poetry"/>
      </w:pPr>
      <w:r w:rsidRPr="0037444F">
        <w:t>To stay thee in thy solitude.</w:t>
      </w:r>
    </w:p>
    <w:p w14:paraId="0E13BC93" w14:textId="77777777" w:rsidR="0037444F" w:rsidRDefault="00BD6E04" w:rsidP="0037444F">
      <w:pPr>
        <w:pStyle w:val="Poetry"/>
      </w:pPr>
      <w:r w:rsidRPr="0037444F">
        <w:t>Receive it from my hand, and taste,</w:t>
      </w:r>
    </w:p>
    <w:p w14:paraId="0EB1A50A" w14:textId="263610EC" w:rsidR="00BD6E04" w:rsidRPr="0037444F" w:rsidRDefault="00BD6E04" w:rsidP="0037444F">
      <w:pPr>
        <w:pStyle w:val="Poetry"/>
      </w:pPr>
      <w:r w:rsidRPr="0037444F">
        <w:t>O lady of the dainty waist:</w:t>
      </w:r>
    </w:p>
    <w:p w14:paraId="50152F1F" w14:textId="77777777" w:rsidR="00BD6E04" w:rsidRPr="0037444F" w:rsidRDefault="00BD6E04" w:rsidP="0037444F">
      <w:pPr>
        <w:pStyle w:val="Poetry"/>
      </w:pPr>
      <w:r w:rsidRPr="0037444F">
        <w:t>For countless ages thou shall be</w:t>
      </w:r>
    </w:p>
    <w:p w14:paraId="57BDA4D5" w14:textId="77777777" w:rsidR="00BD6E04" w:rsidRPr="0037444F" w:rsidRDefault="00BD6E04" w:rsidP="0037444F">
      <w:pPr>
        <w:pStyle w:val="Poetry"/>
      </w:pPr>
      <w:r w:rsidRPr="0037444F">
        <w:t>From pangs of thirst and hunger free.”</w:t>
      </w:r>
    </w:p>
    <w:p w14:paraId="790E7DE1" w14:textId="77777777" w:rsidR="0037444F" w:rsidRDefault="0037444F" w:rsidP="0037444F">
      <w:pPr>
        <w:pStyle w:val="Poetry"/>
      </w:pPr>
    </w:p>
    <w:p w14:paraId="6C0545E9" w14:textId="77777777" w:rsidR="0037444F" w:rsidRDefault="00BD6E04" w:rsidP="0037444F">
      <w:pPr>
        <w:pStyle w:val="Poetry"/>
      </w:pPr>
      <w:r w:rsidRPr="0037444F">
        <w:t xml:space="preserve">But doubt within her bosom woke </w:t>
      </w:r>
    </w:p>
    <w:p w14:paraId="45297F3D" w14:textId="77777777" w:rsidR="0037444F" w:rsidRDefault="00BD6E04" w:rsidP="0037444F">
      <w:pPr>
        <w:pStyle w:val="Poetry"/>
      </w:pPr>
      <w:r w:rsidRPr="0037444F">
        <w:t>As to the Lord of Gods she spoke: “</w:t>
      </w:r>
    </w:p>
    <w:p w14:paraId="692F567C" w14:textId="77777777" w:rsidR="0037444F" w:rsidRDefault="00BD6E04" w:rsidP="0037444F">
      <w:pPr>
        <w:pStyle w:val="Poetry"/>
      </w:pPr>
      <w:r w:rsidRPr="0037444F">
        <w:t xml:space="preserve">How may I know for truth that thou </w:t>
      </w:r>
    </w:p>
    <w:p w14:paraId="216960CA" w14:textId="64032F02" w:rsidR="00BD6E04" w:rsidRPr="0037444F" w:rsidRDefault="00BD6E04" w:rsidP="0037444F">
      <w:pPr>
        <w:pStyle w:val="Poetry"/>
      </w:pPr>
      <w:r w:rsidRPr="0037444F">
        <w:t>Whose form I see before me now</w:t>
      </w:r>
    </w:p>
    <w:p w14:paraId="62B2DDF4" w14:textId="77777777" w:rsidR="00BD6E04" w:rsidRPr="0037444F" w:rsidRDefault="00BD6E04" w:rsidP="0037444F">
      <w:pPr>
        <w:pStyle w:val="Poetry"/>
      </w:pPr>
      <w:r w:rsidRPr="0037444F">
        <w:t>Art verily the King adored</w:t>
      </w:r>
    </w:p>
    <w:p w14:paraId="57C37684" w14:textId="77777777" w:rsidR="0037444F" w:rsidRDefault="00BD6E04" w:rsidP="0037444F">
      <w:pPr>
        <w:pStyle w:val="Poetry"/>
      </w:pPr>
      <w:r w:rsidRPr="0037444F">
        <w:t xml:space="preserve">By heavenly Gods, and Śachi’s lord? </w:t>
      </w:r>
    </w:p>
    <w:p w14:paraId="02F9B8CE" w14:textId="5815CF6D" w:rsidR="00BD6E04" w:rsidRPr="0037444F" w:rsidRDefault="00BD6E04" w:rsidP="0037444F">
      <w:pPr>
        <w:pStyle w:val="Poetry"/>
      </w:pPr>
      <w:r w:rsidRPr="0037444F">
        <w:t>With Raghu’s sons I learnt to know</w:t>
      </w:r>
    </w:p>
    <w:p w14:paraId="11306183" w14:textId="77777777" w:rsidR="0037444F" w:rsidRDefault="00BD6E04" w:rsidP="0037444F">
      <w:pPr>
        <w:pStyle w:val="Poetry"/>
      </w:pPr>
      <w:r w:rsidRPr="0037444F">
        <w:t xml:space="preserve">The certain signs which Godhead show. </w:t>
      </w:r>
    </w:p>
    <w:p w14:paraId="41335E2C" w14:textId="00A691B4" w:rsidR="00BD6E04" w:rsidRPr="0037444F" w:rsidRDefault="00BD6E04" w:rsidP="0037444F">
      <w:pPr>
        <w:pStyle w:val="Poetry"/>
      </w:pPr>
      <w:r w:rsidRPr="0037444F">
        <w:t>These marks before mine eyes display</w:t>
      </w:r>
    </w:p>
    <w:p w14:paraId="6AB0A5AF" w14:textId="77777777" w:rsidR="00BD6E04" w:rsidRPr="0037444F" w:rsidRDefault="00BD6E04" w:rsidP="0037444F">
      <w:pPr>
        <w:pStyle w:val="Poetry"/>
      </w:pPr>
      <w:r w:rsidRPr="0037444F">
        <w:t>If o’er the Gods thou bear the sway.”</w:t>
      </w:r>
    </w:p>
    <w:p w14:paraId="2818F472" w14:textId="77777777" w:rsidR="0037444F" w:rsidRDefault="0037444F" w:rsidP="0037444F">
      <w:pPr>
        <w:pStyle w:val="Poetry"/>
      </w:pPr>
    </w:p>
    <w:p w14:paraId="59D43E87" w14:textId="3B8CEAD0" w:rsidR="0037444F" w:rsidRDefault="00BD6E04" w:rsidP="0037444F">
      <w:pPr>
        <w:pStyle w:val="Poetry"/>
      </w:pPr>
      <w:r w:rsidRPr="0037444F">
        <w:t xml:space="preserve">The heavenly lord of Śachi heard, </w:t>
      </w:r>
    </w:p>
    <w:p w14:paraId="15D12A68" w14:textId="08199E22" w:rsidR="00BD6E04" w:rsidRPr="0037444F" w:rsidRDefault="00BD6E04" w:rsidP="0037444F">
      <w:pPr>
        <w:pStyle w:val="Poetry"/>
      </w:pPr>
      <w:r w:rsidRPr="0037444F">
        <w:t>And did according to her word.</w:t>
      </w:r>
    </w:p>
    <w:p w14:paraId="5B044CC1" w14:textId="77777777" w:rsidR="0037444F" w:rsidRDefault="00BD6E04" w:rsidP="0037444F">
      <w:pPr>
        <w:pStyle w:val="Poetry"/>
      </w:pPr>
      <w:r w:rsidRPr="0037444F">
        <w:t xml:space="preserve">Above the ground his feet were raised; </w:t>
      </w:r>
    </w:p>
    <w:p w14:paraId="1454869D" w14:textId="3E6F9DC4" w:rsidR="00BD6E04" w:rsidRPr="0037444F" w:rsidRDefault="00BD6E04" w:rsidP="0037444F">
      <w:pPr>
        <w:pStyle w:val="Poetry"/>
      </w:pPr>
      <w:r w:rsidRPr="0037444F">
        <w:t>With eyelids motionless he gazed.</w:t>
      </w:r>
    </w:p>
    <w:p w14:paraId="09BCFCAC" w14:textId="77777777" w:rsidR="00BD6E04" w:rsidRPr="0037444F" w:rsidRDefault="00BD6E04" w:rsidP="0037444F">
      <w:pPr>
        <w:pStyle w:val="Poetry"/>
      </w:pPr>
      <w:r w:rsidRPr="0037444F">
        <w:t>No dust upon his raiment lay,</w:t>
      </w:r>
    </w:p>
    <w:p w14:paraId="0778ACE1" w14:textId="77777777" w:rsidR="0037444F" w:rsidRDefault="00BD6E04" w:rsidP="0037444F">
      <w:pPr>
        <w:pStyle w:val="Poetry"/>
      </w:pPr>
      <w:r w:rsidRPr="0037444F">
        <w:t xml:space="preserve">And his bright wreath was fresh and gay. </w:t>
      </w:r>
    </w:p>
    <w:p w14:paraId="3235F879" w14:textId="4F017F2C" w:rsidR="00BD6E04" w:rsidRPr="0037444F" w:rsidRDefault="00BD6E04" w:rsidP="0037444F">
      <w:pPr>
        <w:pStyle w:val="Poetry"/>
      </w:pPr>
      <w:r w:rsidRPr="0037444F">
        <w:t>Nor was the lady’s glad heart slow</w:t>
      </w:r>
    </w:p>
    <w:p w14:paraId="7B7DB81C" w14:textId="60668CCF" w:rsidR="00BD6E04" w:rsidRPr="0037444F" w:rsidRDefault="00BD6E04" w:rsidP="0037444F">
      <w:pPr>
        <w:pStyle w:val="Poetry"/>
      </w:pPr>
      <w:r w:rsidRPr="0037444F">
        <w:t>The Monarch of the Gods to know,</w:t>
      </w:r>
    </w:p>
    <w:p w14:paraId="57EC9550" w14:textId="77777777" w:rsidR="0037444F" w:rsidRDefault="00BD6E04" w:rsidP="0037444F">
      <w:pPr>
        <w:pStyle w:val="Poetry"/>
      </w:pPr>
      <w:r w:rsidRPr="0037444F">
        <w:t xml:space="preserve">And while the tears unceasing ran </w:t>
      </w:r>
    </w:p>
    <w:p w14:paraId="210D1697" w14:textId="5934C168" w:rsidR="00BD6E04" w:rsidRPr="0037444F" w:rsidRDefault="00BD6E04" w:rsidP="0037444F">
      <w:pPr>
        <w:pStyle w:val="Poetry"/>
      </w:pPr>
      <w:r w:rsidRPr="0037444F">
        <w:t>From her sweet eyes she thus began:</w:t>
      </w:r>
    </w:p>
    <w:p w14:paraId="7FE95407" w14:textId="77777777" w:rsidR="0037444F" w:rsidRDefault="00BD6E04" w:rsidP="0037444F">
      <w:pPr>
        <w:pStyle w:val="Poetry"/>
      </w:pPr>
      <w:r w:rsidRPr="0037444F">
        <w:t xml:space="preserve">“My lord has gained a friend in thee, </w:t>
      </w:r>
    </w:p>
    <w:p w14:paraId="6148AC4F" w14:textId="77777777" w:rsidR="0037444F" w:rsidRDefault="00BD6E04" w:rsidP="0037444F">
      <w:pPr>
        <w:pStyle w:val="Poetry"/>
      </w:pPr>
      <w:r w:rsidRPr="0037444F">
        <w:t xml:space="preserve">And I this day thy presence see </w:t>
      </w:r>
    </w:p>
    <w:p w14:paraId="7C3005B0" w14:textId="77777777" w:rsidR="0037444F" w:rsidRDefault="00BD6E04" w:rsidP="0037444F">
      <w:pPr>
        <w:pStyle w:val="Poetry"/>
      </w:pPr>
      <w:r w:rsidRPr="0037444F">
        <w:t xml:space="preserve">Shown clearly to mine eyes, as when </w:t>
      </w:r>
    </w:p>
    <w:p w14:paraId="7ED47CF7" w14:textId="77777777" w:rsidR="0037444F" w:rsidRDefault="00BD6E04" w:rsidP="0037444F">
      <w:pPr>
        <w:pStyle w:val="Poetry"/>
      </w:pPr>
      <w:r w:rsidRPr="0037444F">
        <w:t xml:space="preserve">Rama and Lakshman, lords of men, </w:t>
      </w:r>
    </w:p>
    <w:p w14:paraId="60D039E9" w14:textId="77777777" w:rsidR="0037444F" w:rsidRDefault="00BD6E04" w:rsidP="0037444F">
      <w:pPr>
        <w:pStyle w:val="Poetry"/>
      </w:pPr>
      <w:r w:rsidRPr="0037444F">
        <w:t xml:space="preserve">Beheld it, and their sire the king, </w:t>
      </w:r>
    </w:p>
    <w:p w14:paraId="5C4AC05B" w14:textId="77777777" w:rsidR="0037444F" w:rsidRDefault="00BD6E04" w:rsidP="0037444F">
      <w:pPr>
        <w:pStyle w:val="Poetry"/>
      </w:pPr>
      <w:r w:rsidRPr="0037444F">
        <w:t xml:space="preserve">And Janak too from whom I spring. </w:t>
      </w:r>
    </w:p>
    <w:p w14:paraId="0E28619F" w14:textId="2F4A9BE1" w:rsidR="00BD6E04" w:rsidRPr="0037444F" w:rsidRDefault="00BD6E04" w:rsidP="0037444F">
      <w:pPr>
        <w:pStyle w:val="Poetry"/>
      </w:pPr>
      <w:r w:rsidRPr="0037444F">
        <w:lastRenderedPageBreak/>
        <w:t>Now I, O Monarch of the Blest,</w:t>
      </w:r>
    </w:p>
    <w:p w14:paraId="3E35BE2B" w14:textId="77777777" w:rsidR="00BD6E04" w:rsidRPr="0037444F" w:rsidRDefault="00BD6E04" w:rsidP="0037444F">
      <w:pPr>
        <w:pStyle w:val="Poetry"/>
      </w:pPr>
      <w:r w:rsidRPr="0037444F">
        <w:t>Will eat this food at thy behest,</w:t>
      </w:r>
    </w:p>
    <w:p w14:paraId="4C924817" w14:textId="77777777" w:rsidR="0037444F" w:rsidRDefault="00BD6E04" w:rsidP="0037444F">
      <w:pPr>
        <w:pStyle w:val="Poetry"/>
      </w:pPr>
      <w:r w:rsidRPr="0037444F">
        <w:t xml:space="preserve">Which thou hast brought me, of thy grace, </w:t>
      </w:r>
    </w:p>
    <w:p w14:paraId="2ECD544F" w14:textId="3AC2570C" w:rsidR="00BD6E04" w:rsidRPr="0037444F" w:rsidRDefault="00BD6E04" w:rsidP="0037444F">
      <w:pPr>
        <w:pStyle w:val="Poetry"/>
      </w:pPr>
      <w:r w:rsidRPr="0037444F">
        <w:t>To aid and strengthen Raghu’s race.”</w:t>
      </w:r>
    </w:p>
    <w:p w14:paraId="342772DC" w14:textId="77777777" w:rsidR="0037444F" w:rsidRDefault="0037444F" w:rsidP="0037444F">
      <w:pPr>
        <w:pStyle w:val="Poetry"/>
      </w:pPr>
    </w:p>
    <w:p w14:paraId="65A47448" w14:textId="77777777" w:rsidR="0037444F" w:rsidRDefault="00BD6E04" w:rsidP="0037444F">
      <w:pPr>
        <w:pStyle w:val="Poetry"/>
      </w:pPr>
      <w:r w:rsidRPr="0037444F">
        <w:t xml:space="preserve">She spoke, and by his words relieved, </w:t>
      </w:r>
    </w:p>
    <w:p w14:paraId="3A08E470" w14:textId="77777777" w:rsidR="0037444F" w:rsidRDefault="00BD6E04" w:rsidP="0037444F">
      <w:pPr>
        <w:pStyle w:val="Poetry"/>
      </w:pPr>
      <w:r w:rsidRPr="0037444F">
        <w:t xml:space="preserve">The food from Indra’s hand received, </w:t>
      </w:r>
    </w:p>
    <w:p w14:paraId="162828A1" w14:textId="710DD09C" w:rsidR="00BD6E04" w:rsidRPr="0037444F" w:rsidRDefault="00BD6E04" w:rsidP="0037444F">
      <w:pPr>
        <w:pStyle w:val="Poetry"/>
      </w:pPr>
      <w:r w:rsidRPr="0037444F">
        <w:t>Yet ere she ate the balm he brought,</w:t>
      </w:r>
    </w:p>
    <w:p w14:paraId="162942C6" w14:textId="77777777" w:rsidR="0037444F" w:rsidRDefault="00BD6E04" w:rsidP="0037444F">
      <w:pPr>
        <w:pStyle w:val="Poetry"/>
      </w:pPr>
      <w:r w:rsidRPr="0037444F">
        <w:t xml:space="preserve">On Lakshman and her lord she thought. </w:t>
      </w:r>
    </w:p>
    <w:p w14:paraId="1DAB585F" w14:textId="02306898" w:rsidR="00BD6E04" w:rsidRPr="0037444F" w:rsidRDefault="00BD6E04" w:rsidP="0037444F">
      <w:pPr>
        <w:pStyle w:val="Poetry"/>
      </w:pPr>
      <w:r w:rsidRPr="0037444F">
        <w:t>“If my brave lord be still alive,</w:t>
      </w:r>
    </w:p>
    <w:p w14:paraId="5D8BD586" w14:textId="77777777" w:rsidR="0037444F" w:rsidRDefault="00BD6E04" w:rsidP="0037444F">
      <w:pPr>
        <w:pStyle w:val="Poetry"/>
      </w:pPr>
      <w:r w:rsidRPr="0037444F">
        <w:t xml:space="preserve">If valiant Lakshman yet survive, </w:t>
      </w:r>
    </w:p>
    <w:p w14:paraId="5169EA9C" w14:textId="47F35835" w:rsidR="00BD6E04" w:rsidRPr="0037444F" w:rsidRDefault="00BD6E04" w:rsidP="0037444F">
      <w:pPr>
        <w:pStyle w:val="Poetry"/>
      </w:pPr>
      <w:r w:rsidRPr="0037444F">
        <w:t>May this my taste of heavenly food</w:t>
      </w:r>
    </w:p>
    <w:p w14:paraId="762B33D1" w14:textId="77777777" w:rsidR="0037444F" w:rsidRDefault="00BD6E04" w:rsidP="0037444F">
      <w:pPr>
        <w:pStyle w:val="Poetry"/>
      </w:pPr>
      <w:r w:rsidRPr="0037444F">
        <w:t xml:space="preserve">Bring health to them and bliss renewed!” </w:t>
      </w:r>
    </w:p>
    <w:p w14:paraId="675A420E" w14:textId="588B6193" w:rsidR="00BD6E04" w:rsidRPr="0037444F" w:rsidRDefault="00BD6E04" w:rsidP="0037444F">
      <w:pPr>
        <w:pStyle w:val="Poetry"/>
      </w:pPr>
      <w:r w:rsidRPr="0037444F">
        <w:t>She ate, and that celestial food</w:t>
      </w:r>
    </w:p>
    <w:p w14:paraId="487C3237" w14:textId="77777777" w:rsidR="0037444F" w:rsidRDefault="00BD6E04" w:rsidP="0037444F">
      <w:pPr>
        <w:pStyle w:val="Poetry"/>
      </w:pPr>
      <w:r w:rsidRPr="0037444F">
        <w:t xml:space="preserve">Stayed hunger, thirst, and lassitude, </w:t>
      </w:r>
    </w:p>
    <w:p w14:paraId="0CA4F5B2" w14:textId="726FDCF2" w:rsidR="00BD6E04" w:rsidRPr="0037444F" w:rsidRDefault="00BD6E04" w:rsidP="0037444F">
      <w:pPr>
        <w:pStyle w:val="Poetry"/>
      </w:pPr>
      <w:r w:rsidRPr="0037444F">
        <w:t>And all her strength restored.</w:t>
      </w:r>
    </w:p>
    <w:p w14:paraId="7AF4EF3C" w14:textId="77777777" w:rsidR="0037444F" w:rsidRDefault="00BD6E04" w:rsidP="0037444F">
      <w:pPr>
        <w:pStyle w:val="Poetry"/>
      </w:pPr>
      <w:r w:rsidRPr="0037444F">
        <w:t xml:space="preserve">Great joy her hopeful spirit stirred </w:t>
      </w:r>
    </w:p>
    <w:p w14:paraId="64B787CC" w14:textId="77777777" w:rsidR="0037444F" w:rsidRDefault="00BD6E04" w:rsidP="0037444F">
      <w:pPr>
        <w:pStyle w:val="Poetry"/>
      </w:pPr>
      <w:r w:rsidRPr="0037444F">
        <w:t xml:space="preserve">At the glad tidings newly heard </w:t>
      </w:r>
    </w:p>
    <w:p w14:paraId="2F7262A4" w14:textId="218ACBC2" w:rsidR="00BD6E04" w:rsidRPr="0037444F" w:rsidRDefault="00BD6E04" w:rsidP="0037444F">
      <w:pPr>
        <w:pStyle w:val="Poetry"/>
      </w:pPr>
      <w:r w:rsidRPr="0037444F">
        <w:t>Of Lakshman and her lord.</w:t>
      </w:r>
    </w:p>
    <w:p w14:paraId="523EF12A" w14:textId="77777777" w:rsidR="00BD6E04" w:rsidRPr="0037444F" w:rsidRDefault="00BD6E04" w:rsidP="0037444F">
      <w:pPr>
        <w:pStyle w:val="Poetry"/>
      </w:pPr>
      <w:r w:rsidRPr="0037444F">
        <w:t>And Indra’s heart was joyful too:</w:t>
      </w:r>
    </w:p>
    <w:p w14:paraId="3B93CC4C" w14:textId="77777777" w:rsidR="0037444F" w:rsidRDefault="00BD6E04" w:rsidP="0037444F">
      <w:pPr>
        <w:pStyle w:val="Poetry"/>
      </w:pPr>
      <w:r w:rsidRPr="0037444F">
        <w:t xml:space="preserve">He bade the Maithil dame adieu, </w:t>
      </w:r>
    </w:p>
    <w:p w14:paraId="53B6ABF4" w14:textId="6FE19165" w:rsidR="00BD6E04" w:rsidRPr="0037444F" w:rsidRDefault="00BD6E04" w:rsidP="0037444F">
      <w:pPr>
        <w:pStyle w:val="Poetry"/>
      </w:pPr>
      <w:r w:rsidRPr="0037444F">
        <w:t>His saving errand done.</w:t>
      </w:r>
    </w:p>
    <w:p w14:paraId="2508DDCC" w14:textId="77777777" w:rsidR="0037444F" w:rsidRDefault="00BD6E04" w:rsidP="0037444F">
      <w:pPr>
        <w:pStyle w:val="Poetry"/>
      </w:pPr>
      <w:r w:rsidRPr="0037444F">
        <w:t xml:space="preserve">With Sleep beside him parting thence </w:t>
      </w:r>
    </w:p>
    <w:p w14:paraId="21EF855C" w14:textId="30115C26" w:rsidR="00BD6E04" w:rsidRPr="0037444F" w:rsidRDefault="00BD6E04" w:rsidP="0037444F">
      <w:pPr>
        <w:pStyle w:val="Poetry"/>
      </w:pPr>
      <w:r w:rsidRPr="0037444F">
        <w:t>He sought his heavenly residence</w:t>
      </w:r>
    </w:p>
    <w:p w14:paraId="7CDBEC77" w14:textId="6D6B56F6" w:rsidR="00BD6E04" w:rsidRDefault="00BD6E04" w:rsidP="0037444F">
      <w:pPr>
        <w:pStyle w:val="Poetry"/>
      </w:pPr>
      <w:r w:rsidRPr="0037444F">
        <w:t>To prosper Raghu’s son.</w:t>
      </w:r>
    </w:p>
    <w:p w14:paraId="49F40F35" w14:textId="77777777" w:rsidR="0037444F" w:rsidRPr="0037444F" w:rsidRDefault="0037444F" w:rsidP="0037444F">
      <w:pPr>
        <w:pStyle w:val="Poetry"/>
      </w:pPr>
    </w:p>
    <w:p w14:paraId="77F9E3DE" w14:textId="77777777" w:rsidR="0037444F" w:rsidRDefault="00BD6E04" w:rsidP="0037444F">
      <w:pPr>
        <w:pStyle w:val="Heading3"/>
        <w:rPr>
          <w:u w:color="231F20"/>
        </w:rPr>
      </w:pPr>
      <w:r>
        <w:rPr>
          <w:u w:color="231F20"/>
        </w:rPr>
        <w:t>Book IV</w:t>
      </w:r>
    </w:p>
    <w:p w14:paraId="1C0B8D77" w14:textId="48A7A11A" w:rsidR="00BD6E04" w:rsidRPr="0037444F" w:rsidRDefault="00BD6E04" w:rsidP="0037444F">
      <w:pPr>
        <w:pStyle w:val="Heading4"/>
      </w:pPr>
      <w:r w:rsidRPr="0037444F">
        <w:t>Kishkindha Kanda (“The Book of the Monkey Kingdom”): Summary</w:t>
      </w:r>
    </w:p>
    <w:p w14:paraId="023EC801" w14:textId="77777777" w:rsidR="00BD6E04" w:rsidRPr="0037444F" w:rsidRDefault="00BD6E04" w:rsidP="0037444F">
      <w:pPr>
        <w:pStyle w:val="Bodynoindent"/>
        <w:jc w:val="left"/>
        <w:rPr>
          <w:i/>
          <w:iCs/>
        </w:rPr>
      </w:pPr>
      <w:r w:rsidRPr="0037444F">
        <w:rPr>
          <w:i/>
          <w:iCs/>
        </w:rPr>
        <w:t>Rama and Hanuman in Kishkindha.</w:t>
      </w:r>
    </w:p>
    <w:p w14:paraId="3D8B8390" w14:textId="576C6384" w:rsidR="00BD6E04" w:rsidRDefault="00BD6E04" w:rsidP="0037444F">
      <w:pPr>
        <w:pStyle w:val="Body"/>
      </w:pPr>
      <w:r>
        <w:t xml:space="preserve">The kishkindha kanda is set in the monkey citadel Kishkindha. Rama and Lakshmana meet Hanuman, the greatest of monkey heroes and an adherent of Sugriva, the banished pretender to the throne of kishkindha. Rama befriends Sugriva and helps him by killing his elder brother Vali thus regaining the kingdom of Kishkindha, in exchange for a promise to help Rama </w:t>
      </w:r>
      <w:r>
        <w:lastRenderedPageBreak/>
        <w:t>recover Sita. However Sugriva soon forgets his promise and spends his time in debauchery. The clever monkey queen Tara, second wife of Sugriva (and former wife of Vali), calmly intervenes to prevent an enraged Lakshmana from destroying the monkey citadel. She then eloquently convinces Sugriva to honor his pledge. Sugriva sends search parties to the four corners of the earth, only to return without success from north, east, and west. The southern search party under the leadership of Angad and Hanuman learns from a vulture named Sampati, who is the elder brother of Jatayu, that Sita was taken to Lanka.</w:t>
      </w:r>
    </w:p>
    <w:p w14:paraId="2C4303CF" w14:textId="77777777" w:rsidR="00BD6E04" w:rsidRDefault="00BD6E04" w:rsidP="00BD6E04">
      <w:pPr>
        <w:pStyle w:val="BodyText"/>
        <w:spacing w:before="9"/>
      </w:pPr>
    </w:p>
    <w:p w14:paraId="0E65AB5A" w14:textId="109D6FBA" w:rsidR="0037444F" w:rsidRDefault="00BD6E04" w:rsidP="0037444F">
      <w:pPr>
        <w:pStyle w:val="Heading3"/>
        <w:rPr>
          <w:u w:color="231F20"/>
        </w:rPr>
      </w:pPr>
      <w:r>
        <w:rPr>
          <w:u w:color="231F20"/>
        </w:rPr>
        <w:t>B</w:t>
      </w:r>
      <w:r w:rsidR="0037444F">
        <w:rPr>
          <w:u w:color="231F20"/>
        </w:rPr>
        <w:t>ook</w:t>
      </w:r>
      <w:r>
        <w:rPr>
          <w:u w:color="231F20"/>
        </w:rPr>
        <w:t xml:space="preserve"> V</w:t>
      </w:r>
    </w:p>
    <w:p w14:paraId="21F5D42C" w14:textId="1C053241" w:rsidR="00BD6E04" w:rsidRPr="00D84E8D" w:rsidRDefault="00BD6E04" w:rsidP="00D84E8D">
      <w:pPr>
        <w:pStyle w:val="Heading4"/>
      </w:pPr>
      <w:r w:rsidRPr="00D84E8D">
        <w:t>Sundara Kanda (“The Book of Beauty”): Selections</w:t>
      </w:r>
    </w:p>
    <w:p w14:paraId="6ED969C2" w14:textId="77777777" w:rsidR="00BD6E04" w:rsidRPr="00D84E8D" w:rsidRDefault="00BD6E04" w:rsidP="00D84E8D">
      <w:pPr>
        <w:pStyle w:val="Bodynoindent"/>
        <w:jc w:val="left"/>
        <w:rPr>
          <w:i/>
          <w:iCs/>
        </w:rPr>
      </w:pPr>
      <w:r w:rsidRPr="00D84E8D">
        <w:rPr>
          <w:i/>
          <w:iCs/>
        </w:rPr>
        <w:t>Detailed account of Hanuman’s adventures, including his meeting with Sita.</w:t>
      </w:r>
    </w:p>
    <w:p w14:paraId="25BB2626" w14:textId="7C30BE1F" w:rsidR="00BD6E04" w:rsidRDefault="00BD6E04" w:rsidP="00D84E8D">
      <w:pPr>
        <w:pStyle w:val="Body"/>
      </w:pPr>
      <w:r>
        <w:t>The sundara ka</w:t>
      </w:r>
      <w:r>
        <w:rPr>
          <w:rFonts w:ascii="Times New Roman" w:hAnsi="Times New Roman"/>
        </w:rPr>
        <w:t>nd</w:t>
      </w:r>
      <w:r>
        <w:t xml:space="preserve">a is traditionally read first when reading the </w:t>
      </w:r>
      <w:r>
        <w:rPr>
          <w:i/>
        </w:rPr>
        <w:t>Ramaya</w:t>
      </w:r>
      <w:r>
        <w:rPr>
          <w:rFonts w:ascii="Times New Roman" w:hAnsi="Times New Roman"/>
          <w:i/>
        </w:rPr>
        <w:t>n</w:t>
      </w:r>
      <w:r>
        <w:rPr>
          <w:i/>
        </w:rPr>
        <w:t xml:space="preserve">a </w:t>
      </w:r>
      <w:r>
        <w:t xml:space="preserve">and derives its name from the nickname given to Hanuman by his mother. Book V forms the heart of Valmiki’s </w:t>
      </w:r>
      <w:r>
        <w:rPr>
          <w:i/>
        </w:rPr>
        <w:t>Ramaya</w:t>
      </w:r>
      <w:r>
        <w:rPr>
          <w:rFonts w:ascii="Times New Roman" w:hAnsi="Times New Roman"/>
          <w:i/>
        </w:rPr>
        <w:t>n</w:t>
      </w:r>
      <w:r>
        <w:rPr>
          <w:i/>
        </w:rPr>
        <w:t xml:space="preserve">a </w:t>
      </w:r>
      <w:r>
        <w:t>and consists of a detailed, vivid account of Hanuman ’s adventures, which were briefly alluded to in Book IV.</w:t>
      </w:r>
    </w:p>
    <w:p w14:paraId="27FDF85B" w14:textId="07FEE65A" w:rsidR="00BD6E04" w:rsidRDefault="00BD6E04" w:rsidP="00D84E8D">
      <w:pPr>
        <w:pStyle w:val="Body"/>
      </w:pPr>
      <w:r>
        <w:t>After learning about Sita, Hanuman assumes a gargantuan form and makes a colossal leap across the ocean to Lanka where Hanuman explores the demon city and spies on Rava</w:t>
      </w:r>
      <w:r>
        <w:rPr>
          <w:rFonts w:ascii="Times New Roman" w:hAnsi="Times New Roman"/>
        </w:rPr>
        <w:t>n</w:t>
      </w:r>
      <w:r>
        <w:t>a. He locates Sita in the ashoka grove, where Rava</w:t>
      </w:r>
      <w:r>
        <w:rPr>
          <w:rFonts w:ascii="Times New Roman" w:hAnsi="Times New Roman"/>
        </w:rPr>
        <w:t>n</w:t>
      </w:r>
      <w:r>
        <w:t>a and his demons alternately woo and threaten her. Hanuman reassures Sita, giving her Rama’s signet ring</w:t>
      </w:r>
      <w:r w:rsidR="00D84E8D">
        <w:t xml:space="preserve"> </w:t>
      </w:r>
      <w:r>
        <w:t>as a sign of good faith. He offers to carry Sita back to Rama; however, she refuses, reluctant to allow any male other than her husband to touch her. She says that Rama himself must come and avenge the insult of her abduction.</w:t>
      </w:r>
    </w:p>
    <w:p w14:paraId="552D7700" w14:textId="77777777" w:rsidR="00BD6E04" w:rsidRDefault="00BD6E04" w:rsidP="00D84E8D">
      <w:pPr>
        <w:pStyle w:val="Body"/>
      </w:pPr>
      <w:r>
        <w:rPr>
          <w:spacing w:val="-3"/>
        </w:rPr>
        <w:t xml:space="preserve">Hanuman </w:t>
      </w:r>
      <w:r>
        <w:t xml:space="preserve">then wreaks havoc in Lanka by destroying trees and buildings, and killing </w:t>
      </w:r>
      <w:r>
        <w:rPr>
          <w:spacing w:val="-5"/>
        </w:rPr>
        <w:t>Rava</w:t>
      </w:r>
      <w:r>
        <w:rPr>
          <w:rFonts w:ascii="Times New Roman" w:hAnsi="Times New Roman"/>
          <w:spacing w:val="-5"/>
        </w:rPr>
        <w:t>n</w:t>
      </w:r>
      <w:r>
        <w:rPr>
          <w:spacing w:val="-5"/>
        </w:rPr>
        <w:t xml:space="preserve">a’s </w:t>
      </w:r>
      <w:r>
        <w:t xml:space="preserve">warriors. </w:t>
      </w:r>
      <w:r>
        <w:rPr>
          <w:spacing w:val="-3"/>
        </w:rPr>
        <w:t xml:space="preserve">He </w:t>
      </w:r>
      <w:r>
        <w:t>allows himself to be captured and presented to Rava</w:t>
      </w:r>
      <w:r>
        <w:rPr>
          <w:rFonts w:ascii="Times New Roman" w:hAnsi="Times New Roman"/>
        </w:rPr>
        <w:t>n</w:t>
      </w:r>
      <w:r>
        <w:t xml:space="preserve">a and gives a bold speech demanding </w:t>
      </w:r>
      <w:r>
        <w:rPr>
          <w:spacing w:val="-8"/>
        </w:rPr>
        <w:t xml:space="preserve">Sita’s </w:t>
      </w:r>
      <w:r>
        <w:t xml:space="preserve">release. </w:t>
      </w:r>
      <w:r>
        <w:rPr>
          <w:spacing w:val="-7"/>
        </w:rPr>
        <w:t xml:space="preserve">Hanuman’s </w:t>
      </w:r>
      <w:r>
        <w:t xml:space="preserve">tail is set on fire, but he escapes his bonds and, leaping from roof to roof, uses his tail to set fire to </w:t>
      </w:r>
      <w:r>
        <w:rPr>
          <w:spacing w:val="-5"/>
        </w:rPr>
        <w:t>Rava</w:t>
      </w:r>
      <w:r>
        <w:rPr>
          <w:rFonts w:ascii="Times New Roman" w:hAnsi="Times New Roman"/>
          <w:spacing w:val="-5"/>
        </w:rPr>
        <w:t>n</w:t>
      </w:r>
      <w:r>
        <w:rPr>
          <w:spacing w:val="-5"/>
        </w:rPr>
        <w:t xml:space="preserve">a’s </w:t>
      </w:r>
      <w:r>
        <w:t xml:space="preserve">citadel. </w:t>
      </w:r>
      <w:r>
        <w:rPr>
          <w:spacing w:val="-3"/>
        </w:rPr>
        <w:t xml:space="preserve">Finally, </w:t>
      </w:r>
      <w:r>
        <w:t>he makes the giant leap back to the mainland. The joyous search party returns to Kishkindha with the news.</w:t>
      </w:r>
    </w:p>
    <w:p w14:paraId="4C3B20D4" w14:textId="256C4100" w:rsidR="00BD6E04" w:rsidRDefault="00BD6E04" w:rsidP="00D84E8D">
      <w:pPr>
        <w:pStyle w:val="Body"/>
      </w:pPr>
      <w:r>
        <w:t xml:space="preserve">In the selections for this </w:t>
      </w:r>
      <w:r>
        <w:rPr>
          <w:spacing w:val="-4"/>
        </w:rPr>
        <w:t xml:space="preserve">chapter, </w:t>
      </w:r>
      <w:r>
        <w:t xml:space="preserve">Canto I is the story of the </w:t>
      </w:r>
      <w:r>
        <w:rPr>
          <w:spacing w:val="-7"/>
        </w:rPr>
        <w:t xml:space="preserve">Hanuman’s </w:t>
      </w:r>
      <w:r>
        <w:t xml:space="preserve">leap to Lanka. Cantos XV-XXIV tell the story of </w:t>
      </w:r>
      <w:r>
        <w:rPr>
          <w:spacing w:val="-3"/>
        </w:rPr>
        <w:t xml:space="preserve">Hanuman </w:t>
      </w:r>
      <w:r>
        <w:t xml:space="preserve">finding Sita and offering to rescue her and includes </w:t>
      </w:r>
      <w:r>
        <w:rPr>
          <w:spacing w:val="-8"/>
        </w:rPr>
        <w:t xml:space="preserve">Sita’s </w:t>
      </w:r>
      <w:r>
        <w:t>refusal to leave.</w:t>
      </w:r>
    </w:p>
    <w:p w14:paraId="4506581E" w14:textId="77777777" w:rsidR="00D84E8D" w:rsidRDefault="00D84E8D" w:rsidP="00D84E8D">
      <w:pPr>
        <w:pStyle w:val="Body"/>
      </w:pPr>
    </w:p>
    <w:p w14:paraId="6714D640" w14:textId="0E47FF84" w:rsidR="00D84E8D" w:rsidRDefault="00BD6E04" w:rsidP="00D84E8D">
      <w:pPr>
        <w:pStyle w:val="Heading4"/>
      </w:pPr>
      <w:r>
        <w:t>Canto I</w:t>
      </w:r>
    </w:p>
    <w:p w14:paraId="13673917" w14:textId="58D7BA59" w:rsidR="00BD6E04" w:rsidRPr="00D84E8D" w:rsidRDefault="00BD6E04" w:rsidP="00D84E8D">
      <w:pPr>
        <w:pStyle w:val="Bodynoindent"/>
        <w:jc w:val="left"/>
        <w:rPr>
          <w:i/>
          <w:iCs/>
        </w:rPr>
      </w:pPr>
      <w:r w:rsidRPr="00D84E8D">
        <w:rPr>
          <w:i/>
          <w:iCs/>
        </w:rPr>
        <w:t>Hanuman’s Leap.</w:t>
      </w:r>
    </w:p>
    <w:p w14:paraId="6532E7EF" w14:textId="77777777" w:rsidR="00D84E8D" w:rsidRDefault="00BD6E04" w:rsidP="00D84E8D">
      <w:pPr>
        <w:pStyle w:val="Poetry"/>
      </w:pPr>
      <w:r w:rsidRPr="00D84E8D">
        <w:lastRenderedPageBreak/>
        <w:t xml:space="preserve">Thus Ravana’s foe resolved to trace </w:t>
      </w:r>
    </w:p>
    <w:p w14:paraId="1C7D73CA" w14:textId="77777777" w:rsidR="00D84E8D" w:rsidRDefault="00BD6E04" w:rsidP="00D84E8D">
      <w:pPr>
        <w:pStyle w:val="Poetry"/>
      </w:pPr>
      <w:r w:rsidRPr="00D84E8D">
        <w:t xml:space="preserve">The captive to her hiding-place </w:t>
      </w:r>
    </w:p>
    <w:p w14:paraId="23A430BC" w14:textId="77777777" w:rsidR="00D84E8D" w:rsidRDefault="00BD6E04" w:rsidP="00D84E8D">
      <w:pPr>
        <w:pStyle w:val="Poetry"/>
      </w:pPr>
      <w:r w:rsidRPr="00D84E8D">
        <w:t xml:space="preserve">Through airy pathways overhead </w:t>
      </w:r>
    </w:p>
    <w:p w14:paraId="0FE9D469" w14:textId="77777777" w:rsidR="00D84E8D" w:rsidRDefault="00BD6E04" w:rsidP="00D84E8D">
      <w:pPr>
        <w:pStyle w:val="Poetry"/>
      </w:pPr>
      <w:r w:rsidRPr="00D84E8D">
        <w:t xml:space="preserve">Which heavenly minstrels visited. </w:t>
      </w:r>
    </w:p>
    <w:p w14:paraId="7C55C6AB" w14:textId="77777777" w:rsidR="00D84E8D" w:rsidRDefault="00BD6E04" w:rsidP="00D84E8D">
      <w:pPr>
        <w:pStyle w:val="Poetry"/>
      </w:pPr>
      <w:r w:rsidRPr="00D84E8D">
        <w:t xml:space="preserve">With straining nerve and eager brows, </w:t>
      </w:r>
    </w:p>
    <w:p w14:paraId="5E3A30FD" w14:textId="77777777" w:rsidR="00D84E8D" w:rsidRDefault="00BD6E04" w:rsidP="00D84E8D">
      <w:pPr>
        <w:pStyle w:val="Poetry"/>
      </w:pPr>
      <w:r w:rsidRPr="00D84E8D">
        <w:t xml:space="preserve">Like some strong husband of the cows, </w:t>
      </w:r>
    </w:p>
    <w:p w14:paraId="7A05D32F" w14:textId="01B37FCB" w:rsidR="00BD6E04" w:rsidRPr="00D84E8D" w:rsidRDefault="00BD6E04" w:rsidP="00D84E8D">
      <w:pPr>
        <w:pStyle w:val="Poetry"/>
      </w:pPr>
      <w:r w:rsidRPr="00D84E8D">
        <w:t>In ready might he stood prepared</w:t>
      </w:r>
    </w:p>
    <w:p w14:paraId="4C83BC3E" w14:textId="77777777" w:rsidR="00BD6E04" w:rsidRPr="00D84E8D" w:rsidRDefault="00BD6E04" w:rsidP="00D84E8D">
      <w:pPr>
        <w:pStyle w:val="Poetry"/>
      </w:pPr>
      <w:r w:rsidRPr="00D84E8D">
        <w:t>For the bold task his soul has dared.</w:t>
      </w:r>
    </w:p>
    <w:p w14:paraId="46BA94C7" w14:textId="77777777" w:rsidR="00D84E8D" w:rsidRDefault="00BD6E04" w:rsidP="00D84E8D">
      <w:pPr>
        <w:pStyle w:val="Poetry"/>
      </w:pPr>
      <w:r w:rsidRPr="00D84E8D">
        <w:t xml:space="preserve">O’er gem-like grass that flashed and glowed </w:t>
      </w:r>
    </w:p>
    <w:p w14:paraId="74D96E43" w14:textId="7976341F" w:rsidR="00BD6E04" w:rsidRPr="00D84E8D" w:rsidRDefault="00BD6E04" w:rsidP="00D84E8D">
      <w:pPr>
        <w:pStyle w:val="Poetry"/>
      </w:pPr>
      <w:r w:rsidRPr="00D84E8D">
        <w:t>The Vanar like a lion strode.</w:t>
      </w:r>
    </w:p>
    <w:p w14:paraId="041E8B8B" w14:textId="77777777" w:rsidR="00D84E8D" w:rsidRDefault="00BD6E04" w:rsidP="00D84E8D">
      <w:pPr>
        <w:pStyle w:val="Poetry"/>
      </w:pPr>
      <w:r w:rsidRPr="00D84E8D">
        <w:t xml:space="preserve">Roused by the thunder of his tread, </w:t>
      </w:r>
    </w:p>
    <w:p w14:paraId="5467F514" w14:textId="7EEA7885" w:rsidR="00BD6E04" w:rsidRPr="00D84E8D" w:rsidRDefault="00BD6E04" w:rsidP="00D84E8D">
      <w:pPr>
        <w:pStyle w:val="Poetry"/>
      </w:pPr>
      <w:r w:rsidRPr="00D84E8D">
        <w:t>The beasts to shady coverts fled.</w:t>
      </w:r>
    </w:p>
    <w:p w14:paraId="6DCAD2B7" w14:textId="77777777" w:rsidR="00D84E8D" w:rsidRDefault="00BD6E04" w:rsidP="00D84E8D">
      <w:pPr>
        <w:pStyle w:val="Poetry"/>
      </w:pPr>
      <w:r w:rsidRPr="00D84E8D">
        <w:t xml:space="preserve">Tall trees he crushed or hurled aside, </w:t>
      </w:r>
    </w:p>
    <w:p w14:paraId="3331DA1B" w14:textId="22DC057A" w:rsidR="00BD6E04" w:rsidRPr="00D84E8D" w:rsidRDefault="00BD6E04" w:rsidP="00D84E8D">
      <w:pPr>
        <w:pStyle w:val="Poetry"/>
      </w:pPr>
      <w:r w:rsidRPr="00D84E8D">
        <w:t>And every bird was terrified.</w:t>
      </w:r>
    </w:p>
    <w:p w14:paraId="1A890F7C" w14:textId="77777777" w:rsidR="00BD6E04" w:rsidRPr="00D84E8D" w:rsidRDefault="00BD6E04" w:rsidP="00D84E8D">
      <w:pPr>
        <w:pStyle w:val="Poetry"/>
      </w:pPr>
      <w:r w:rsidRPr="00D84E8D">
        <w:t>Around him loveliest lilies grew,</w:t>
      </w:r>
    </w:p>
    <w:p w14:paraId="1330A27C" w14:textId="77777777" w:rsidR="00D84E8D" w:rsidRDefault="00BD6E04" w:rsidP="00D84E8D">
      <w:pPr>
        <w:pStyle w:val="Poetry"/>
      </w:pPr>
      <w:r w:rsidRPr="00D84E8D">
        <w:t xml:space="preserve">Pale pink, and red, and white, and blue, </w:t>
      </w:r>
    </w:p>
    <w:p w14:paraId="1723BB13" w14:textId="19029591" w:rsidR="00BD6E04" w:rsidRPr="00D84E8D" w:rsidRDefault="00BD6E04" w:rsidP="00D84E8D">
      <w:pPr>
        <w:pStyle w:val="Poetry"/>
      </w:pPr>
      <w:r w:rsidRPr="00D84E8D">
        <w:t>And tints of many a metal lent</w:t>
      </w:r>
    </w:p>
    <w:p w14:paraId="74B47548" w14:textId="77777777" w:rsidR="00D84E8D" w:rsidRDefault="00BD6E04" w:rsidP="00D84E8D">
      <w:pPr>
        <w:pStyle w:val="Poetry"/>
      </w:pPr>
      <w:r w:rsidRPr="00D84E8D">
        <w:t xml:space="preserve">The light of varied ornament. </w:t>
      </w:r>
    </w:p>
    <w:p w14:paraId="230AEBE4" w14:textId="77777777" w:rsidR="00D84E8D" w:rsidRDefault="00BD6E04" w:rsidP="00D84E8D">
      <w:pPr>
        <w:pStyle w:val="Poetry"/>
      </w:pPr>
      <w:r w:rsidRPr="00D84E8D">
        <w:t xml:space="preserve">Gandharvas, changing forms at will, </w:t>
      </w:r>
    </w:p>
    <w:p w14:paraId="5A9A2EAF" w14:textId="77777777" w:rsidR="00D84E8D" w:rsidRDefault="00BD6E04" w:rsidP="00D84E8D">
      <w:pPr>
        <w:pStyle w:val="Poetry"/>
      </w:pPr>
      <w:r w:rsidRPr="00D84E8D">
        <w:t xml:space="preserve">And Yakshas roamed the lovely hill, </w:t>
      </w:r>
    </w:p>
    <w:p w14:paraId="50CC9620" w14:textId="75084DB6" w:rsidR="00BD6E04" w:rsidRPr="00D84E8D" w:rsidRDefault="00BD6E04" w:rsidP="00D84E8D">
      <w:pPr>
        <w:pStyle w:val="Poetry"/>
      </w:pPr>
      <w:r w:rsidRPr="00D84E8D">
        <w:t>And countless Serpent-Gods were seen</w:t>
      </w:r>
    </w:p>
    <w:p w14:paraId="10D0DA67" w14:textId="77777777" w:rsidR="00D84E8D" w:rsidRDefault="00BD6E04" w:rsidP="00D84E8D">
      <w:pPr>
        <w:pStyle w:val="Poetry"/>
      </w:pPr>
      <w:r w:rsidRPr="00D84E8D">
        <w:t xml:space="preserve">Where flowers and grass were fresh and green. </w:t>
      </w:r>
    </w:p>
    <w:p w14:paraId="53A83BBD" w14:textId="67FDDB3E" w:rsidR="00BD6E04" w:rsidRPr="00D84E8D" w:rsidRDefault="00BD6E04" w:rsidP="00D84E8D">
      <w:pPr>
        <w:pStyle w:val="Poetry"/>
      </w:pPr>
      <w:r w:rsidRPr="00D84E8D">
        <w:t>As some resplendent serpent takes</w:t>
      </w:r>
    </w:p>
    <w:p w14:paraId="7808B3FF" w14:textId="77777777" w:rsidR="00BD6E04" w:rsidRPr="00D84E8D" w:rsidRDefault="00BD6E04" w:rsidP="00D84E8D">
      <w:pPr>
        <w:pStyle w:val="Poetry"/>
      </w:pPr>
      <w:r w:rsidRPr="00D84E8D">
        <w:t>His pastime in the best of lakes,</w:t>
      </w:r>
    </w:p>
    <w:p w14:paraId="2ECD8AEE" w14:textId="77777777" w:rsidR="00D84E8D" w:rsidRDefault="00BD6E04" w:rsidP="00D84E8D">
      <w:pPr>
        <w:pStyle w:val="Poetry"/>
      </w:pPr>
      <w:r w:rsidRPr="00D84E8D">
        <w:t xml:space="preserve">So on the mountain’s woody height </w:t>
      </w:r>
    </w:p>
    <w:p w14:paraId="225777DF" w14:textId="77777777" w:rsidR="00D84E8D" w:rsidRDefault="00BD6E04" w:rsidP="00D84E8D">
      <w:pPr>
        <w:pStyle w:val="Poetry"/>
      </w:pPr>
      <w:r w:rsidRPr="00D84E8D">
        <w:t xml:space="preserve">The Vanar wandered with delight. </w:t>
      </w:r>
    </w:p>
    <w:p w14:paraId="2A7C2CCD" w14:textId="77777777" w:rsidR="00D84E8D" w:rsidRDefault="00BD6E04" w:rsidP="00D84E8D">
      <w:pPr>
        <w:pStyle w:val="Poetry"/>
      </w:pPr>
      <w:r w:rsidRPr="00D84E8D">
        <w:t xml:space="preserve">Then, standing on the flowery sod, </w:t>
      </w:r>
    </w:p>
    <w:p w14:paraId="4C06B695" w14:textId="77777777" w:rsidR="00D84E8D" w:rsidRDefault="00BD6E04" w:rsidP="00D84E8D">
      <w:pPr>
        <w:pStyle w:val="Poetry"/>
      </w:pPr>
      <w:r w:rsidRPr="00D84E8D">
        <w:t xml:space="preserve">He paid his vows to saint and God. </w:t>
      </w:r>
    </w:p>
    <w:p w14:paraId="1E36472F" w14:textId="7B080E61" w:rsidR="00D84E8D" w:rsidRDefault="00BD6E04" w:rsidP="00D84E8D">
      <w:pPr>
        <w:pStyle w:val="Poetry"/>
      </w:pPr>
      <w:r w:rsidRPr="00D84E8D">
        <w:t>Svayambhu</w:t>
      </w:r>
      <w:r w:rsidR="00D84E8D">
        <w:rPr>
          <w:rStyle w:val="FootnoteReference"/>
        </w:rPr>
        <w:footnoteReference w:id="36"/>
      </w:r>
      <w:r w:rsidRPr="00D84E8D">
        <w:t xml:space="preserve"> and the Sun he prayed, </w:t>
      </w:r>
    </w:p>
    <w:p w14:paraId="254563FB" w14:textId="77777777" w:rsidR="00D84E8D" w:rsidRDefault="00BD6E04" w:rsidP="00D84E8D">
      <w:pPr>
        <w:pStyle w:val="Poetry"/>
      </w:pPr>
      <w:r w:rsidRPr="00D84E8D">
        <w:t xml:space="preserve">And the swift Wind to lend him aid, </w:t>
      </w:r>
    </w:p>
    <w:p w14:paraId="516E5294" w14:textId="77777777" w:rsidR="00D84E8D" w:rsidRDefault="00BD6E04" w:rsidP="00D84E8D">
      <w:pPr>
        <w:pStyle w:val="Poetry"/>
      </w:pPr>
      <w:r w:rsidRPr="00D84E8D">
        <w:t xml:space="preserve">And Indra, sovereign of the skies, </w:t>
      </w:r>
    </w:p>
    <w:p w14:paraId="00EE44E3" w14:textId="721958BE" w:rsidR="00BD6E04" w:rsidRPr="00D84E8D" w:rsidRDefault="00BD6E04" w:rsidP="00D84E8D">
      <w:pPr>
        <w:pStyle w:val="Poetry"/>
      </w:pPr>
      <w:r w:rsidRPr="00D84E8D">
        <w:t>To bless his hardy enterprise.</w:t>
      </w:r>
    </w:p>
    <w:p w14:paraId="3CEFD7E0" w14:textId="77777777" w:rsidR="00D84E8D" w:rsidRDefault="00BD6E04" w:rsidP="00D84E8D">
      <w:pPr>
        <w:pStyle w:val="Poetry"/>
      </w:pPr>
      <w:r w:rsidRPr="00D84E8D">
        <w:lastRenderedPageBreak/>
        <w:t xml:space="preserve">Then once again the chief addressed </w:t>
      </w:r>
    </w:p>
    <w:p w14:paraId="2EED9F89" w14:textId="77777777" w:rsidR="00D84E8D" w:rsidRDefault="00BD6E04" w:rsidP="00D84E8D">
      <w:pPr>
        <w:pStyle w:val="Poetry"/>
      </w:pPr>
      <w:r w:rsidRPr="00D84E8D">
        <w:t xml:space="preserve">The Vanars from the mountain crest: </w:t>
      </w:r>
    </w:p>
    <w:p w14:paraId="4FD566B2" w14:textId="58397295" w:rsidR="00BD6E04" w:rsidRPr="00D84E8D" w:rsidRDefault="00BD6E04" w:rsidP="00D84E8D">
      <w:pPr>
        <w:pStyle w:val="Poetry"/>
      </w:pPr>
      <w:r w:rsidRPr="00D84E8D">
        <w:t>“Swift as a shaft from Rama’s bow</w:t>
      </w:r>
    </w:p>
    <w:p w14:paraId="48D19747" w14:textId="77777777" w:rsidR="00BD6E04" w:rsidRPr="00D84E8D" w:rsidRDefault="00BD6E04" w:rsidP="00D84E8D">
      <w:pPr>
        <w:pStyle w:val="Poetry"/>
      </w:pPr>
      <w:r w:rsidRPr="00D84E8D">
        <w:t>To Ravan’s city will I go,</w:t>
      </w:r>
    </w:p>
    <w:p w14:paraId="5362BD8C" w14:textId="77777777" w:rsidR="00D84E8D" w:rsidRDefault="00BD6E04" w:rsidP="00D84E8D">
      <w:pPr>
        <w:pStyle w:val="Poetry"/>
      </w:pPr>
      <w:r w:rsidRPr="00D84E8D">
        <w:t xml:space="preserve">And if she be not there will fly </w:t>
      </w:r>
    </w:p>
    <w:p w14:paraId="2BA55137" w14:textId="6D0E29B4" w:rsidR="00BD6E04" w:rsidRPr="00D84E8D" w:rsidRDefault="00BD6E04" w:rsidP="00D84E8D">
      <w:pPr>
        <w:pStyle w:val="Poetry"/>
      </w:pPr>
      <w:r w:rsidRPr="00D84E8D">
        <w:t>And seek the lady in the sky;</w:t>
      </w:r>
    </w:p>
    <w:p w14:paraId="60ECE02D" w14:textId="77777777" w:rsidR="00D84E8D" w:rsidRDefault="00BD6E04" w:rsidP="00D84E8D">
      <w:pPr>
        <w:pStyle w:val="Poetry"/>
      </w:pPr>
      <w:r w:rsidRPr="00D84E8D">
        <w:t xml:space="preserve">Or, if in heaven she be not found, </w:t>
      </w:r>
    </w:p>
    <w:p w14:paraId="00297D55" w14:textId="0E0E9814" w:rsidR="00BD6E04" w:rsidRPr="00D84E8D" w:rsidRDefault="00BD6E04" w:rsidP="00D84E8D">
      <w:pPr>
        <w:pStyle w:val="Poetry"/>
      </w:pPr>
      <w:r w:rsidRPr="00D84E8D">
        <w:t>Will hither bring the giant bound.”</w:t>
      </w:r>
    </w:p>
    <w:p w14:paraId="745BC6DC" w14:textId="77777777" w:rsidR="00D84E8D" w:rsidRDefault="00D84E8D" w:rsidP="00D84E8D">
      <w:pPr>
        <w:pStyle w:val="Poetry"/>
      </w:pPr>
    </w:p>
    <w:p w14:paraId="52B9CAE5" w14:textId="63C414B8" w:rsidR="00BD6E04" w:rsidRPr="00D84E8D" w:rsidRDefault="00BD6E04" w:rsidP="00D84E8D">
      <w:pPr>
        <w:pStyle w:val="Poetry"/>
      </w:pPr>
      <w:r w:rsidRPr="00D84E8D">
        <w:t>He ceased; and mustering his might</w:t>
      </w:r>
    </w:p>
    <w:p w14:paraId="7620CF78" w14:textId="77777777" w:rsidR="00D84E8D" w:rsidRDefault="00BD6E04" w:rsidP="00D84E8D">
      <w:pPr>
        <w:pStyle w:val="Poetry"/>
      </w:pPr>
      <w:r w:rsidRPr="00D84E8D">
        <w:t xml:space="preserve">Sprang downward from the mountain height, </w:t>
      </w:r>
    </w:p>
    <w:p w14:paraId="3CA982B1" w14:textId="7A60FEED" w:rsidR="00BD6E04" w:rsidRPr="00D84E8D" w:rsidRDefault="00BD6E04" w:rsidP="00D84E8D">
      <w:pPr>
        <w:pStyle w:val="Poetry"/>
      </w:pPr>
      <w:r w:rsidRPr="00D84E8D">
        <w:t>While, shattered by each mighty limb,</w:t>
      </w:r>
    </w:p>
    <w:p w14:paraId="5ED6DB2B" w14:textId="4314CE9C" w:rsidR="00BD6E04" w:rsidRDefault="00BD6E04" w:rsidP="00D84E8D">
      <w:pPr>
        <w:pStyle w:val="Poetry"/>
      </w:pPr>
      <w:r w:rsidRPr="00D84E8D">
        <w:t>The trees unrooted followed him.</w:t>
      </w:r>
    </w:p>
    <w:p w14:paraId="73A2E6BF" w14:textId="77777777" w:rsidR="00BD6E04" w:rsidRPr="00D84E8D" w:rsidRDefault="00BD6E04" w:rsidP="00D84E8D">
      <w:pPr>
        <w:pStyle w:val="Poetry"/>
      </w:pPr>
      <w:r w:rsidRPr="00D84E8D">
        <w:t>The shadow on the ocean cast</w:t>
      </w:r>
    </w:p>
    <w:p w14:paraId="11CFBD93" w14:textId="77777777" w:rsidR="00D84E8D" w:rsidRDefault="00BD6E04" w:rsidP="00D84E8D">
      <w:pPr>
        <w:pStyle w:val="Poetry"/>
      </w:pPr>
      <w:r w:rsidRPr="00D84E8D">
        <w:t xml:space="preserve">By his vast form, as on he passed, </w:t>
      </w:r>
    </w:p>
    <w:p w14:paraId="4B7B1D54" w14:textId="104713D0" w:rsidR="00BD6E04" w:rsidRPr="00D84E8D" w:rsidRDefault="00BD6E04" w:rsidP="00D84E8D">
      <w:pPr>
        <w:pStyle w:val="Poetry"/>
      </w:pPr>
      <w:r w:rsidRPr="00D84E8D">
        <w:t>Flew like a ship before the gale</w:t>
      </w:r>
    </w:p>
    <w:p w14:paraId="7D8DAF14" w14:textId="77777777" w:rsidR="00D84E8D" w:rsidRDefault="00BD6E04" w:rsidP="00D84E8D">
      <w:pPr>
        <w:pStyle w:val="Poetry"/>
      </w:pPr>
      <w:r w:rsidRPr="00D84E8D">
        <w:t>When the strong breeze has filled the sail,</w:t>
      </w:r>
    </w:p>
    <w:p w14:paraId="4D2107BE" w14:textId="3F8282E2" w:rsidR="00BD6E04" w:rsidRPr="00D84E8D" w:rsidRDefault="00BD6E04" w:rsidP="00D84E8D">
      <w:pPr>
        <w:pStyle w:val="Poetry"/>
      </w:pPr>
      <w:r w:rsidRPr="00D84E8D">
        <w:t>And where his course the Vanar held</w:t>
      </w:r>
    </w:p>
    <w:p w14:paraId="1FD0FBB5" w14:textId="77777777" w:rsidR="00D84E8D" w:rsidRDefault="00BD6E04" w:rsidP="00D84E8D">
      <w:pPr>
        <w:pStyle w:val="Poetry"/>
      </w:pPr>
      <w:r w:rsidRPr="00D84E8D">
        <w:t xml:space="preserve">The sea beneath him raged and swelled. </w:t>
      </w:r>
    </w:p>
    <w:p w14:paraId="6E797E1E" w14:textId="77777777" w:rsidR="00D84E8D" w:rsidRDefault="00BD6E04" w:rsidP="00D84E8D">
      <w:pPr>
        <w:pStyle w:val="Poetry"/>
      </w:pPr>
      <w:r w:rsidRPr="00D84E8D">
        <w:t xml:space="preserve">Then Gods and all the heavenly train </w:t>
      </w:r>
    </w:p>
    <w:p w14:paraId="7676F8D1" w14:textId="77777777" w:rsidR="00D84E8D" w:rsidRDefault="00BD6E04" w:rsidP="00D84E8D">
      <w:pPr>
        <w:pStyle w:val="Poetry"/>
      </w:pPr>
      <w:r w:rsidRPr="00D84E8D">
        <w:t xml:space="preserve">Poured flowerets down in gentle rain; </w:t>
      </w:r>
    </w:p>
    <w:p w14:paraId="6C5182E8" w14:textId="77777777" w:rsidR="00D84E8D" w:rsidRDefault="00BD6E04" w:rsidP="00D84E8D">
      <w:pPr>
        <w:pStyle w:val="Poetry"/>
      </w:pPr>
      <w:r w:rsidRPr="00D84E8D">
        <w:t xml:space="preserve">Their voices glad Gandharvas raised, </w:t>
      </w:r>
    </w:p>
    <w:p w14:paraId="46CA6C8E" w14:textId="77777777" w:rsidR="00D84E8D" w:rsidRDefault="00BD6E04" w:rsidP="00D84E8D">
      <w:pPr>
        <w:pStyle w:val="Poetry"/>
      </w:pPr>
      <w:r w:rsidRPr="00D84E8D">
        <w:t xml:space="preserve">And saints in heaven the Vanar praised. </w:t>
      </w:r>
    </w:p>
    <w:p w14:paraId="202E2621" w14:textId="77777777" w:rsidR="00D84E8D" w:rsidRDefault="00BD6E04" w:rsidP="00D84E8D">
      <w:pPr>
        <w:pStyle w:val="Poetry"/>
      </w:pPr>
      <w:r w:rsidRPr="00D84E8D">
        <w:t xml:space="preserve">Fain would the Sea his succour lend </w:t>
      </w:r>
    </w:p>
    <w:p w14:paraId="0732D0E7" w14:textId="5EB350C3" w:rsidR="00BD6E04" w:rsidRPr="00D84E8D" w:rsidRDefault="00BD6E04" w:rsidP="00D84E8D">
      <w:pPr>
        <w:pStyle w:val="Poetry"/>
      </w:pPr>
      <w:r w:rsidRPr="00D84E8D">
        <w:t>And Raghu’s noble son befriend.</w:t>
      </w:r>
    </w:p>
    <w:p w14:paraId="40214476" w14:textId="77777777" w:rsidR="00D84E8D" w:rsidRDefault="00BD6E04" w:rsidP="00D84E8D">
      <w:pPr>
        <w:pStyle w:val="Poetry"/>
      </w:pPr>
      <w:r w:rsidRPr="00D84E8D">
        <w:t xml:space="preserve">He, moved by zeal for Rama’s sake, </w:t>
      </w:r>
    </w:p>
    <w:p w14:paraId="4384EF55" w14:textId="4DC50AC6" w:rsidR="00BD6E04" w:rsidRPr="00D84E8D" w:rsidRDefault="00BD6E04" w:rsidP="00D84E8D">
      <w:pPr>
        <w:pStyle w:val="Poetry"/>
      </w:pPr>
      <w:r w:rsidRPr="00D84E8D">
        <w:t>The hill Mainaka</w:t>
      </w:r>
      <w:r w:rsidR="00D84E8D">
        <w:rPr>
          <w:rStyle w:val="FootnoteReference"/>
        </w:rPr>
        <w:footnoteReference w:id="37"/>
      </w:r>
      <w:r w:rsidRPr="00D84E8D">
        <w:t xml:space="preserve"> thus bespake:</w:t>
      </w:r>
    </w:p>
    <w:p w14:paraId="239953BA" w14:textId="77777777" w:rsidR="00D84E8D" w:rsidRDefault="00BD6E04" w:rsidP="00D84E8D">
      <w:pPr>
        <w:pStyle w:val="Poetry"/>
      </w:pPr>
      <w:r w:rsidRPr="00D84E8D">
        <w:t xml:space="preserve">“O strong Mainaka, heaven’s decree </w:t>
      </w:r>
    </w:p>
    <w:p w14:paraId="5DDE594F" w14:textId="574C4253" w:rsidR="00BD6E04" w:rsidRPr="00D84E8D" w:rsidRDefault="00BD6E04" w:rsidP="00D84E8D">
      <w:pPr>
        <w:pStyle w:val="Poetry"/>
      </w:pPr>
      <w:r w:rsidRPr="00D84E8D">
        <w:t>In days of old appointed thee</w:t>
      </w:r>
    </w:p>
    <w:p w14:paraId="16A25258" w14:textId="77777777" w:rsidR="00D84E8D" w:rsidRDefault="00BD6E04" w:rsidP="00D84E8D">
      <w:pPr>
        <w:pStyle w:val="Poetry"/>
      </w:pPr>
      <w:r w:rsidRPr="00D84E8D">
        <w:t xml:space="preserve">To be the Asurs bar, and keep </w:t>
      </w:r>
    </w:p>
    <w:p w14:paraId="361505D7" w14:textId="4C2DDDC9" w:rsidR="00BD6E04" w:rsidRPr="00D84E8D" w:rsidRDefault="00BD6E04" w:rsidP="00D84E8D">
      <w:pPr>
        <w:pStyle w:val="Poetry"/>
      </w:pPr>
      <w:r w:rsidRPr="00D84E8D">
        <w:t>The rebels in the lowest deep.</w:t>
      </w:r>
    </w:p>
    <w:p w14:paraId="1980AE8F" w14:textId="77777777" w:rsidR="00D84E8D" w:rsidRDefault="00BD6E04" w:rsidP="00D84E8D">
      <w:pPr>
        <w:pStyle w:val="Poetry"/>
      </w:pPr>
      <w:r w:rsidRPr="00D84E8D">
        <w:t xml:space="preserve">Thou guardest those whom heaven has cursed </w:t>
      </w:r>
    </w:p>
    <w:p w14:paraId="5F8DD049" w14:textId="6C3DCA24" w:rsidR="00BD6E04" w:rsidRPr="00D84E8D" w:rsidRDefault="00BD6E04" w:rsidP="00D84E8D">
      <w:pPr>
        <w:pStyle w:val="Poetry"/>
      </w:pPr>
      <w:r w:rsidRPr="00D84E8D">
        <w:lastRenderedPageBreak/>
        <w:t>Lest from their prison-house they burst,</w:t>
      </w:r>
    </w:p>
    <w:p w14:paraId="5F078C5B" w14:textId="77777777" w:rsidR="00D84E8D" w:rsidRDefault="00BD6E04" w:rsidP="00D84E8D">
      <w:pPr>
        <w:pStyle w:val="Poetry"/>
      </w:pPr>
      <w:r w:rsidRPr="00D84E8D">
        <w:t xml:space="preserve">And standest by the gates of hell </w:t>
      </w:r>
    </w:p>
    <w:p w14:paraId="5E7C6FC9" w14:textId="78B55194" w:rsidR="00BD6E04" w:rsidRPr="00D84E8D" w:rsidRDefault="00BD6E04" w:rsidP="00D84E8D">
      <w:pPr>
        <w:pStyle w:val="Poetry"/>
      </w:pPr>
      <w:r w:rsidRPr="00D84E8D">
        <w:t>Their limitary sentinel.</w:t>
      </w:r>
    </w:p>
    <w:p w14:paraId="079BA8EB" w14:textId="77777777" w:rsidR="00D84E8D" w:rsidRDefault="00BD6E04" w:rsidP="00D84E8D">
      <w:pPr>
        <w:pStyle w:val="Poetry"/>
      </w:pPr>
      <w:r w:rsidRPr="00D84E8D">
        <w:t xml:space="preserve">To thee is given the power to spread </w:t>
      </w:r>
    </w:p>
    <w:p w14:paraId="66D9681B" w14:textId="3FA066FC" w:rsidR="00BD6E04" w:rsidRPr="00D84E8D" w:rsidRDefault="00BD6E04" w:rsidP="00D84E8D">
      <w:pPr>
        <w:pStyle w:val="Poetry"/>
      </w:pPr>
      <w:r w:rsidRPr="00D84E8D">
        <w:t>Or spring above thy watery bed.</w:t>
      </w:r>
    </w:p>
    <w:p w14:paraId="535F8E36" w14:textId="77777777" w:rsidR="00D84E8D" w:rsidRDefault="00BD6E04" w:rsidP="00D84E8D">
      <w:pPr>
        <w:pStyle w:val="Poetry"/>
      </w:pPr>
      <w:r w:rsidRPr="00D84E8D">
        <w:t xml:space="preserve">Now, best of noble mountains, rise </w:t>
      </w:r>
    </w:p>
    <w:p w14:paraId="3D7BB7D7" w14:textId="79ABEAE7" w:rsidR="00BD6E04" w:rsidRPr="00D84E8D" w:rsidRDefault="00BD6E04" w:rsidP="00D84E8D">
      <w:pPr>
        <w:pStyle w:val="Poetry"/>
      </w:pPr>
      <w:r w:rsidRPr="00D84E8D">
        <w:t>And do the thing that I advise.</w:t>
      </w:r>
    </w:p>
    <w:p w14:paraId="03844C59" w14:textId="77777777" w:rsidR="00D84E8D" w:rsidRDefault="00BD6E04" w:rsidP="00D84E8D">
      <w:pPr>
        <w:pStyle w:val="Poetry"/>
      </w:pPr>
      <w:r w:rsidRPr="00D84E8D">
        <w:t xml:space="preserve">E’en now above thy buried crest </w:t>
      </w:r>
    </w:p>
    <w:p w14:paraId="76096FD0" w14:textId="77777777" w:rsidR="00D84E8D" w:rsidRDefault="00BD6E04" w:rsidP="00D84E8D">
      <w:pPr>
        <w:pStyle w:val="Poetry"/>
      </w:pPr>
      <w:r w:rsidRPr="00D84E8D">
        <w:t xml:space="preserve">Flies mighty Hanuman, the best </w:t>
      </w:r>
    </w:p>
    <w:p w14:paraId="7DFE766E" w14:textId="77777777" w:rsidR="00D84E8D" w:rsidRDefault="00BD6E04" w:rsidP="00D84E8D">
      <w:pPr>
        <w:pStyle w:val="Poetry"/>
      </w:pPr>
      <w:r w:rsidRPr="00D84E8D">
        <w:t xml:space="preserve">Of Vanars, moved for Rama’s sake </w:t>
      </w:r>
    </w:p>
    <w:p w14:paraId="279B8048" w14:textId="77777777" w:rsidR="00D84E8D" w:rsidRDefault="00BD6E04" w:rsidP="00D84E8D">
      <w:pPr>
        <w:pStyle w:val="Poetry"/>
      </w:pPr>
      <w:r w:rsidRPr="00D84E8D">
        <w:t xml:space="preserve">A wonderous deed to undertake. </w:t>
      </w:r>
    </w:p>
    <w:p w14:paraId="597EF73C" w14:textId="77777777" w:rsidR="00D84E8D" w:rsidRDefault="00BD6E04" w:rsidP="00D84E8D">
      <w:pPr>
        <w:pStyle w:val="Poetry"/>
      </w:pPr>
      <w:r w:rsidRPr="00D84E8D">
        <w:t xml:space="preserve">Lift up thy head that he may stay </w:t>
      </w:r>
    </w:p>
    <w:p w14:paraId="4E487963" w14:textId="13951623" w:rsidR="00BD6E04" w:rsidRPr="00D84E8D" w:rsidRDefault="00BD6E04" w:rsidP="00D84E8D">
      <w:pPr>
        <w:pStyle w:val="Poetry"/>
      </w:pPr>
      <w:r w:rsidRPr="00D84E8D">
        <w:t>And rest him on his weary way.”</w:t>
      </w:r>
    </w:p>
    <w:p w14:paraId="793D3211" w14:textId="77777777" w:rsidR="00D84E8D" w:rsidRDefault="00D84E8D" w:rsidP="00D84E8D">
      <w:pPr>
        <w:pStyle w:val="Poetry"/>
      </w:pPr>
    </w:p>
    <w:p w14:paraId="694C1255" w14:textId="77777777" w:rsidR="00D84E8D" w:rsidRDefault="00BD6E04" w:rsidP="00D84E8D">
      <w:pPr>
        <w:pStyle w:val="Poetry"/>
      </w:pPr>
      <w:r w:rsidRPr="00D84E8D">
        <w:t xml:space="preserve">He heard, and from his watery shroud, </w:t>
      </w:r>
    </w:p>
    <w:p w14:paraId="050695A6" w14:textId="77777777" w:rsidR="00D84E8D" w:rsidRDefault="00BD6E04" w:rsidP="00D84E8D">
      <w:pPr>
        <w:pStyle w:val="Poetry"/>
      </w:pPr>
      <w:r w:rsidRPr="00D84E8D">
        <w:t xml:space="preserve">As bursts the sun from autumn cloud, </w:t>
      </w:r>
    </w:p>
    <w:p w14:paraId="02B5A684" w14:textId="77777777" w:rsidR="00D84E8D" w:rsidRDefault="00BD6E04" w:rsidP="00D84E8D">
      <w:pPr>
        <w:pStyle w:val="Poetry"/>
      </w:pPr>
      <w:r w:rsidRPr="00D84E8D">
        <w:t xml:space="preserve">Rose swifty, crowned with plant and tree, </w:t>
      </w:r>
    </w:p>
    <w:p w14:paraId="4D65B357" w14:textId="68A7A6C4" w:rsidR="00BD6E04" w:rsidRPr="00D84E8D" w:rsidRDefault="00BD6E04" w:rsidP="00D84E8D">
      <w:pPr>
        <w:pStyle w:val="Poetry"/>
      </w:pPr>
      <w:r w:rsidRPr="00D84E8D">
        <w:t>And stood above the foamy sea.</w:t>
      </w:r>
    </w:p>
    <w:p w14:paraId="5EC96D97" w14:textId="77777777" w:rsidR="00D84E8D" w:rsidRDefault="00BD6E04" w:rsidP="00D84E8D">
      <w:pPr>
        <w:pStyle w:val="Poetry"/>
      </w:pPr>
      <w:r w:rsidRPr="00D84E8D">
        <w:t xml:space="preserve">There with his lofty peaks upraised </w:t>
      </w:r>
    </w:p>
    <w:p w14:paraId="3210CAF4" w14:textId="77777777" w:rsidR="00D84E8D" w:rsidRDefault="00BD6E04" w:rsidP="00D84E8D">
      <w:pPr>
        <w:pStyle w:val="Poetry"/>
      </w:pPr>
      <w:r w:rsidRPr="00D84E8D">
        <w:t xml:space="preserve">Bright as a hundred suns he blazed, </w:t>
      </w:r>
    </w:p>
    <w:p w14:paraId="519DEB6B" w14:textId="707E22FA" w:rsidR="00BD6E04" w:rsidRPr="00D84E8D" w:rsidRDefault="00BD6E04" w:rsidP="00D84E8D">
      <w:pPr>
        <w:pStyle w:val="Poetry"/>
      </w:pPr>
      <w:r w:rsidRPr="00D84E8D">
        <w:t>And crest and crag of burnished gold</w:t>
      </w:r>
    </w:p>
    <w:p w14:paraId="3C92572F" w14:textId="77777777" w:rsidR="00D84E8D" w:rsidRDefault="00BD6E04" w:rsidP="00D84E8D">
      <w:pPr>
        <w:pStyle w:val="Poetry"/>
      </w:pPr>
      <w:r w:rsidRPr="00D84E8D">
        <w:t xml:space="preserve">Flashed on the flood that round him rolled. </w:t>
      </w:r>
    </w:p>
    <w:p w14:paraId="325D4768" w14:textId="4946CF7A" w:rsidR="00BD6E04" w:rsidRPr="00D84E8D" w:rsidRDefault="00BD6E04" w:rsidP="00D84E8D">
      <w:pPr>
        <w:pStyle w:val="Poetry"/>
      </w:pPr>
      <w:r w:rsidRPr="00D84E8D">
        <w:t>The Vanar thought the mountain rose</w:t>
      </w:r>
    </w:p>
    <w:p w14:paraId="3F892AF6" w14:textId="77777777" w:rsidR="00BD6E04" w:rsidRPr="00D84E8D" w:rsidRDefault="00BD6E04" w:rsidP="00D84E8D">
      <w:pPr>
        <w:pStyle w:val="Poetry"/>
      </w:pPr>
      <w:r w:rsidRPr="00D84E8D">
        <w:t>A hostile bar to interpose,</w:t>
      </w:r>
    </w:p>
    <w:p w14:paraId="659CDA1C" w14:textId="77777777" w:rsidR="00D84E8D" w:rsidRDefault="00BD6E04" w:rsidP="00D84E8D">
      <w:pPr>
        <w:pStyle w:val="Poetry"/>
      </w:pPr>
      <w:r w:rsidRPr="00D84E8D">
        <w:t xml:space="preserve">And, like a wind-swept cloud, o’erthrew </w:t>
      </w:r>
    </w:p>
    <w:p w14:paraId="0C41F277" w14:textId="55277413" w:rsidR="00BD6E04" w:rsidRPr="00D84E8D" w:rsidRDefault="00BD6E04" w:rsidP="00D84E8D">
      <w:pPr>
        <w:pStyle w:val="Poetry"/>
      </w:pPr>
      <w:r w:rsidRPr="00D84E8D">
        <w:t>The glittering mountain as he flew.</w:t>
      </w:r>
    </w:p>
    <w:p w14:paraId="38A60B22" w14:textId="77777777" w:rsidR="00D84E8D" w:rsidRDefault="00BD6E04" w:rsidP="00D84E8D">
      <w:pPr>
        <w:pStyle w:val="Poetry"/>
      </w:pPr>
      <w:r w:rsidRPr="00D84E8D">
        <w:t xml:space="preserve">Then from the falling hill rang out </w:t>
      </w:r>
    </w:p>
    <w:p w14:paraId="60CBED6B" w14:textId="77777777" w:rsidR="00D84E8D" w:rsidRDefault="00BD6E04" w:rsidP="00D84E8D">
      <w:pPr>
        <w:pStyle w:val="Poetry"/>
      </w:pPr>
      <w:r w:rsidRPr="00D84E8D">
        <w:t>A warning voice and joyful shout.</w:t>
      </w:r>
    </w:p>
    <w:p w14:paraId="21FA27C1" w14:textId="14D3D289" w:rsidR="00D84E8D" w:rsidRDefault="00BD6E04" w:rsidP="00D84E8D">
      <w:pPr>
        <w:pStyle w:val="Poetry"/>
      </w:pPr>
      <w:r w:rsidRPr="00D84E8D">
        <w:t xml:space="preserve">Again he raised him high in air </w:t>
      </w:r>
    </w:p>
    <w:p w14:paraId="58FF8390" w14:textId="0A600DB2" w:rsidR="00BD6E04" w:rsidRPr="00D84E8D" w:rsidRDefault="00BD6E04" w:rsidP="00D84E8D">
      <w:pPr>
        <w:pStyle w:val="Poetry"/>
      </w:pPr>
      <w:r w:rsidRPr="00D84E8D">
        <w:t>To meet the flying Vanar there,</w:t>
      </w:r>
    </w:p>
    <w:p w14:paraId="4F80F0D8" w14:textId="77777777" w:rsidR="00D84E8D" w:rsidRDefault="00BD6E04" w:rsidP="00D84E8D">
      <w:pPr>
        <w:pStyle w:val="Poetry"/>
      </w:pPr>
      <w:r w:rsidRPr="00D84E8D">
        <w:t xml:space="preserve">And standing on his topmost peak </w:t>
      </w:r>
    </w:p>
    <w:p w14:paraId="5CB8A216" w14:textId="0E9542F8" w:rsidR="00D84E8D" w:rsidRDefault="00BD6E04" w:rsidP="00D84E8D">
      <w:pPr>
        <w:pStyle w:val="Poetry"/>
      </w:pPr>
      <w:r w:rsidRPr="00D84E8D">
        <w:t>In human form began to speak:</w:t>
      </w:r>
      <w:r w:rsidR="00D84E8D">
        <w:rPr>
          <w:rStyle w:val="FootnoteReference"/>
        </w:rPr>
        <w:footnoteReference w:id="38"/>
      </w:r>
      <w:r w:rsidRPr="00D84E8D">
        <w:t xml:space="preserve"> </w:t>
      </w:r>
    </w:p>
    <w:p w14:paraId="5D671E53" w14:textId="20A45E0B" w:rsidR="00BD6E04" w:rsidRPr="00D84E8D" w:rsidRDefault="00BD6E04" w:rsidP="00D84E8D">
      <w:pPr>
        <w:pStyle w:val="Poetry"/>
      </w:pPr>
      <w:r w:rsidRPr="00D84E8D">
        <w:lastRenderedPageBreak/>
        <w:t>“Best of the Vanars’ noblest line,</w:t>
      </w:r>
    </w:p>
    <w:p w14:paraId="5427115D" w14:textId="77777777" w:rsidR="00D84E8D" w:rsidRDefault="00BD6E04" w:rsidP="00D84E8D">
      <w:pPr>
        <w:pStyle w:val="Poetry"/>
      </w:pPr>
      <w:r w:rsidRPr="00D84E8D">
        <w:t xml:space="preserve">A mighty task, O chief, is thine. </w:t>
      </w:r>
    </w:p>
    <w:p w14:paraId="250D98D8" w14:textId="49EFAEF4" w:rsidR="00BD6E04" w:rsidRDefault="00BD6E04" w:rsidP="009A44BD">
      <w:pPr>
        <w:pStyle w:val="Poetry"/>
      </w:pPr>
      <w:r w:rsidRPr="00D84E8D">
        <w:t>Here for a while, I pray thee, light</w:t>
      </w:r>
    </w:p>
    <w:p w14:paraId="23CAC7FD" w14:textId="77777777" w:rsidR="009A44BD" w:rsidRDefault="00BD6E04" w:rsidP="009A44BD">
      <w:pPr>
        <w:pStyle w:val="Poetry"/>
      </w:pPr>
      <w:r w:rsidRPr="009A44BD">
        <w:t xml:space="preserve">And rest upon the breezy height. </w:t>
      </w:r>
    </w:p>
    <w:p w14:paraId="49CDFA0A" w14:textId="77777777" w:rsidR="009A44BD" w:rsidRDefault="00BD6E04" w:rsidP="009A44BD">
      <w:pPr>
        <w:pStyle w:val="Poetry"/>
      </w:pPr>
      <w:r w:rsidRPr="009A44BD">
        <w:t xml:space="preserve">A prince of Raghu’s line was he </w:t>
      </w:r>
    </w:p>
    <w:p w14:paraId="1B1E6F66" w14:textId="699A8AA2" w:rsidR="009A44BD" w:rsidRDefault="00BD6E04" w:rsidP="009A44BD">
      <w:pPr>
        <w:pStyle w:val="Poetry"/>
      </w:pPr>
      <w:r w:rsidRPr="009A44BD">
        <w:t>Who gave his glory to the Sea,</w:t>
      </w:r>
      <w:r w:rsidR="009A44BD">
        <w:rPr>
          <w:rStyle w:val="FootnoteReference"/>
        </w:rPr>
        <w:footnoteReference w:id="39"/>
      </w:r>
      <w:r w:rsidRPr="009A44BD">
        <w:t xml:space="preserve"> </w:t>
      </w:r>
    </w:p>
    <w:p w14:paraId="314C51E8" w14:textId="77777777" w:rsidR="009A44BD" w:rsidRDefault="00BD6E04" w:rsidP="009A44BD">
      <w:pPr>
        <w:pStyle w:val="Poetry"/>
      </w:pPr>
      <w:r w:rsidRPr="009A44BD">
        <w:t xml:space="preserve">Who now to Rama’s envoy shows </w:t>
      </w:r>
    </w:p>
    <w:p w14:paraId="7E8911B9" w14:textId="77777777" w:rsidR="009A44BD" w:rsidRDefault="009A44BD" w:rsidP="009A44BD">
      <w:pPr>
        <w:pStyle w:val="Poetry"/>
      </w:pPr>
    </w:p>
    <w:p w14:paraId="3D4A0A2C" w14:textId="77777777" w:rsidR="009A44BD" w:rsidRDefault="00BD6E04" w:rsidP="009A44BD">
      <w:pPr>
        <w:pStyle w:val="Poetry"/>
      </w:pPr>
      <w:r w:rsidRPr="009A44BD">
        <w:t xml:space="preserve">High honour for the debt he owes. </w:t>
      </w:r>
    </w:p>
    <w:p w14:paraId="1207DD05" w14:textId="77777777" w:rsidR="009A44BD" w:rsidRDefault="00BD6E04" w:rsidP="009A44BD">
      <w:pPr>
        <w:pStyle w:val="Poetry"/>
      </w:pPr>
      <w:r w:rsidRPr="009A44BD">
        <w:t xml:space="preserve">He bade me lift my buried head </w:t>
      </w:r>
    </w:p>
    <w:p w14:paraId="45BEADCD" w14:textId="77777777" w:rsidR="009A44BD" w:rsidRDefault="00BD6E04" w:rsidP="009A44BD">
      <w:pPr>
        <w:pStyle w:val="Poetry"/>
      </w:pPr>
      <w:r w:rsidRPr="009A44BD">
        <w:t xml:space="preserve">Uprising from my watery bed, </w:t>
      </w:r>
    </w:p>
    <w:p w14:paraId="15AD65E5" w14:textId="52B6B15A" w:rsidR="00BD6E04" w:rsidRPr="009A44BD" w:rsidRDefault="00BD6E04" w:rsidP="009A44BD">
      <w:pPr>
        <w:pStyle w:val="Poetry"/>
      </w:pPr>
      <w:r w:rsidRPr="009A44BD">
        <w:t>And woo the Vanar chief to rest</w:t>
      </w:r>
    </w:p>
    <w:p w14:paraId="0B24C377" w14:textId="77777777" w:rsidR="009A44BD" w:rsidRDefault="00BD6E04" w:rsidP="009A44BD">
      <w:pPr>
        <w:pStyle w:val="Poetry"/>
      </w:pPr>
      <w:r w:rsidRPr="009A44BD">
        <w:t xml:space="preserve">A moment on my glittering crest. </w:t>
      </w:r>
    </w:p>
    <w:p w14:paraId="382ACA59" w14:textId="3F1E5EB9" w:rsidR="00BD6E04" w:rsidRPr="009A44BD" w:rsidRDefault="00BD6E04" w:rsidP="009A44BD">
      <w:pPr>
        <w:pStyle w:val="Poetry"/>
      </w:pPr>
      <w:r w:rsidRPr="009A44BD">
        <w:t>Refresh thy weary limbs, and eat</w:t>
      </w:r>
    </w:p>
    <w:p w14:paraId="5E773219" w14:textId="77777777" w:rsidR="009A44BD" w:rsidRDefault="00BD6E04" w:rsidP="009A44BD">
      <w:pPr>
        <w:pStyle w:val="Poetry"/>
      </w:pPr>
      <w:r w:rsidRPr="009A44BD">
        <w:t xml:space="preserve">My mountain fruits for they are sweet. </w:t>
      </w:r>
    </w:p>
    <w:p w14:paraId="609825C9" w14:textId="77777777" w:rsidR="009A44BD" w:rsidRDefault="00BD6E04" w:rsidP="009A44BD">
      <w:pPr>
        <w:pStyle w:val="Poetry"/>
      </w:pPr>
      <w:r w:rsidRPr="009A44BD">
        <w:t xml:space="preserve">I too, O chieftain, know thee well; </w:t>
      </w:r>
    </w:p>
    <w:p w14:paraId="20432FE4" w14:textId="77777777" w:rsidR="009A44BD" w:rsidRDefault="00BD6E04" w:rsidP="009A44BD">
      <w:pPr>
        <w:pStyle w:val="Poetry"/>
      </w:pPr>
      <w:r w:rsidRPr="009A44BD">
        <w:t xml:space="preserve">Three worlds thy famous virtues tell; </w:t>
      </w:r>
    </w:p>
    <w:p w14:paraId="5CA18F19" w14:textId="47EE691C" w:rsidR="00BD6E04" w:rsidRPr="009A44BD" w:rsidRDefault="00BD6E04" w:rsidP="009A44BD">
      <w:pPr>
        <w:pStyle w:val="Poetry"/>
      </w:pPr>
      <w:r w:rsidRPr="009A44BD">
        <w:t>And none, I ween, with thee may vie</w:t>
      </w:r>
    </w:p>
    <w:p w14:paraId="6FE20ADE" w14:textId="77777777" w:rsidR="009A44BD" w:rsidRDefault="00BD6E04" w:rsidP="009A44BD">
      <w:pPr>
        <w:pStyle w:val="Poetry"/>
      </w:pPr>
      <w:r w:rsidRPr="009A44BD">
        <w:t xml:space="preserve">Who spring impetuous through the sky. </w:t>
      </w:r>
    </w:p>
    <w:p w14:paraId="065AE8B1" w14:textId="77777777" w:rsidR="009A44BD" w:rsidRDefault="00BD6E04" w:rsidP="009A44BD">
      <w:pPr>
        <w:pStyle w:val="Poetry"/>
      </w:pPr>
      <w:r w:rsidRPr="009A44BD">
        <w:t xml:space="preserve">To every guest, though mean and low. </w:t>
      </w:r>
    </w:p>
    <w:p w14:paraId="7CD3691C" w14:textId="77777777" w:rsidR="009A44BD" w:rsidRDefault="00BD6E04" w:rsidP="009A44BD">
      <w:pPr>
        <w:pStyle w:val="Poetry"/>
      </w:pPr>
      <w:r w:rsidRPr="009A44BD">
        <w:t xml:space="preserve">The wise respect and honour show; </w:t>
      </w:r>
    </w:p>
    <w:p w14:paraId="69E17FDC" w14:textId="77777777" w:rsidR="009A44BD" w:rsidRDefault="00BD6E04" w:rsidP="009A44BD">
      <w:pPr>
        <w:pStyle w:val="Poetry"/>
      </w:pPr>
      <w:r w:rsidRPr="009A44BD">
        <w:t xml:space="preserve">And how shall I neglect thee, how </w:t>
      </w:r>
    </w:p>
    <w:p w14:paraId="2A1F9AEA" w14:textId="77777777" w:rsidR="009A44BD" w:rsidRDefault="00BD6E04" w:rsidP="009A44BD">
      <w:pPr>
        <w:pStyle w:val="Poetry"/>
      </w:pPr>
      <w:r w:rsidRPr="009A44BD">
        <w:t xml:space="preserve">Slight the great guest so near me now? </w:t>
      </w:r>
    </w:p>
    <w:p w14:paraId="3CFB98F6" w14:textId="0AF312A9" w:rsidR="00BD6E04" w:rsidRPr="009A44BD" w:rsidRDefault="00BD6E04" w:rsidP="009A44BD">
      <w:pPr>
        <w:pStyle w:val="Poetry"/>
      </w:pPr>
      <w:r w:rsidRPr="009A44BD">
        <w:t>Son of the Wind, ‘tis thine to share</w:t>
      </w:r>
    </w:p>
    <w:p w14:paraId="60CE5C50" w14:textId="77777777" w:rsidR="009A44BD" w:rsidRDefault="00BD6E04" w:rsidP="009A44BD">
      <w:pPr>
        <w:pStyle w:val="Poetry"/>
      </w:pPr>
      <w:r w:rsidRPr="009A44BD">
        <w:t xml:space="preserve">The might of him who shakes the air; </w:t>
      </w:r>
    </w:p>
    <w:p w14:paraId="22F40934" w14:textId="77777777" w:rsidR="009A44BD" w:rsidRDefault="00BD6E04" w:rsidP="009A44BD">
      <w:pPr>
        <w:pStyle w:val="Poetry"/>
      </w:pPr>
      <w:r w:rsidRPr="009A44BD">
        <w:t xml:space="preserve">And,—for he loves his offspring,—he </w:t>
      </w:r>
    </w:p>
    <w:p w14:paraId="1B27D7E8" w14:textId="67B84320" w:rsidR="00BD6E04" w:rsidRPr="009A44BD" w:rsidRDefault="00BD6E04" w:rsidP="009A44BD">
      <w:pPr>
        <w:pStyle w:val="Poetry"/>
      </w:pPr>
      <w:r w:rsidRPr="009A44BD">
        <w:t>Is honoured when I honour thee.</w:t>
      </w:r>
    </w:p>
    <w:p w14:paraId="5354F2B8" w14:textId="10F8E909" w:rsidR="009A44BD" w:rsidRDefault="00BD6E04" w:rsidP="009A44BD">
      <w:pPr>
        <w:pStyle w:val="Poetry"/>
      </w:pPr>
      <w:r w:rsidRPr="009A44BD">
        <w:t>Of yore, when Krita’s age</w:t>
      </w:r>
      <w:r w:rsidR="009A44BD">
        <w:rPr>
          <w:rStyle w:val="FootnoteReference"/>
        </w:rPr>
        <w:footnoteReference w:id="40"/>
      </w:r>
      <w:r w:rsidRPr="009A44BD">
        <w:t xml:space="preserve"> was new, </w:t>
      </w:r>
    </w:p>
    <w:p w14:paraId="2D485195" w14:textId="77777777" w:rsidR="009A44BD" w:rsidRDefault="00BD6E04" w:rsidP="009A44BD">
      <w:pPr>
        <w:pStyle w:val="Poetry"/>
      </w:pPr>
      <w:r w:rsidRPr="009A44BD">
        <w:t xml:space="preserve">The little hills and mountains flew </w:t>
      </w:r>
    </w:p>
    <w:p w14:paraId="0C64DA00" w14:textId="77777777" w:rsidR="009A44BD" w:rsidRDefault="00BD6E04" w:rsidP="009A44BD">
      <w:pPr>
        <w:pStyle w:val="Poetry"/>
      </w:pPr>
      <w:r w:rsidRPr="009A44BD">
        <w:t xml:space="preserve">Where’er they listed, borne on wings </w:t>
      </w:r>
    </w:p>
    <w:p w14:paraId="25DCDD1A" w14:textId="04AE757F" w:rsidR="009A44BD" w:rsidRDefault="00BD6E04" w:rsidP="009A44BD">
      <w:pPr>
        <w:pStyle w:val="Poetry"/>
      </w:pPr>
      <w:r w:rsidRPr="009A44BD">
        <w:lastRenderedPageBreak/>
        <w:t>More rapid than the feathered king’s.</w:t>
      </w:r>
      <w:r w:rsidR="009A44BD">
        <w:rPr>
          <w:rStyle w:val="FootnoteReference"/>
        </w:rPr>
        <w:footnoteReference w:id="41"/>
      </w:r>
      <w:r w:rsidRPr="009A44BD">
        <w:t xml:space="preserve"> </w:t>
      </w:r>
    </w:p>
    <w:p w14:paraId="62929E25" w14:textId="140BDAFD" w:rsidR="00BD6E04" w:rsidRPr="009A44BD" w:rsidRDefault="00BD6E04" w:rsidP="009A44BD">
      <w:pPr>
        <w:pStyle w:val="Poetry"/>
      </w:pPr>
      <w:r w:rsidRPr="009A44BD">
        <w:t>But mighty terror came on all</w:t>
      </w:r>
    </w:p>
    <w:p w14:paraId="13822A99" w14:textId="77777777" w:rsidR="009A44BD" w:rsidRDefault="00BD6E04" w:rsidP="009A44BD">
      <w:pPr>
        <w:pStyle w:val="Poetry"/>
      </w:pPr>
      <w:r w:rsidRPr="009A44BD">
        <w:t xml:space="preserve">The Gods and saints who feared their fall. </w:t>
      </w:r>
    </w:p>
    <w:p w14:paraId="2DC9DA7E" w14:textId="251AE2F9" w:rsidR="00BD6E04" w:rsidRPr="009A44BD" w:rsidRDefault="00BD6E04" w:rsidP="009A44BD">
      <w:pPr>
        <w:pStyle w:val="Poetry"/>
      </w:pPr>
      <w:r w:rsidRPr="009A44BD">
        <w:t>And Indra in his anger rent</w:t>
      </w:r>
    </w:p>
    <w:p w14:paraId="03E4680D" w14:textId="77777777" w:rsidR="009A44BD" w:rsidRDefault="00BD6E04" w:rsidP="009A44BD">
      <w:pPr>
        <w:pStyle w:val="Poetry"/>
      </w:pPr>
      <w:r w:rsidRPr="009A44BD">
        <w:t xml:space="preserve">Their pinions with the bolts he sent. </w:t>
      </w:r>
    </w:p>
    <w:p w14:paraId="6528152D" w14:textId="77777777" w:rsidR="009A44BD" w:rsidRDefault="00BD6E04" w:rsidP="009A44BD">
      <w:pPr>
        <w:pStyle w:val="Poetry"/>
      </w:pPr>
      <w:r w:rsidRPr="009A44BD">
        <w:t xml:space="preserve">When in his ruthless fury he </w:t>
      </w:r>
    </w:p>
    <w:p w14:paraId="33CFE093" w14:textId="6C787B89" w:rsidR="00BD6E04" w:rsidRPr="009A44BD" w:rsidRDefault="00BD6E04" w:rsidP="009A44BD">
      <w:pPr>
        <w:pStyle w:val="Poetry"/>
      </w:pPr>
      <w:r w:rsidRPr="009A44BD">
        <w:t>Levelled his flashing bolt at me,</w:t>
      </w:r>
    </w:p>
    <w:p w14:paraId="0DB7FEB1" w14:textId="77777777" w:rsidR="009A44BD" w:rsidRDefault="00BD6E04" w:rsidP="009A44BD">
      <w:pPr>
        <w:pStyle w:val="Poetry"/>
      </w:pPr>
      <w:r w:rsidRPr="009A44BD">
        <w:t xml:space="preserve">The great-souled Wind inclined to save, </w:t>
      </w:r>
    </w:p>
    <w:p w14:paraId="48E74836" w14:textId="4DC15A74" w:rsidR="00BD6E04" w:rsidRPr="009A44BD" w:rsidRDefault="00BD6E04" w:rsidP="009A44BD">
      <w:pPr>
        <w:pStyle w:val="Poetry"/>
      </w:pPr>
      <w:r w:rsidRPr="009A44BD">
        <w:t>And laid me neath the ocean’s wave.</w:t>
      </w:r>
    </w:p>
    <w:p w14:paraId="6BCA0D2A" w14:textId="77777777" w:rsidR="00BD6E04" w:rsidRPr="009A44BD" w:rsidRDefault="00BD6E04" w:rsidP="009A44BD">
      <w:pPr>
        <w:pStyle w:val="Poetry"/>
      </w:pPr>
      <w:r w:rsidRPr="009A44BD">
        <w:t>Thus by the favour of the sire</w:t>
      </w:r>
    </w:p>
    <w:p w14:paraId="6A8BF390" w14:textId="77777777" w:rsidR="009A44BD" w:rsidRDefault="00BD6E04" w:rsidP="009A44BD">
      <w:pPr>
        <w:pStyle w:val="Poetry"/>
      </w:pPr>
      <w:r w:rsidRPr="009A44BD">
        <w:t xml:space="preserve">I kept my cherished wings entire; </w:t>
      </w:r>
    </w:p>
    <w:p w14:paraId="5F3930E6" w14:textId="77777777" w:rsidR="009A44BD" w:rsidRDefault="00BD6E04" w:rsidP="009A44BD">
      <w:pPr>
        <w:pStyle w:val="Poetry"/>
      </w:pPr>
      <w:r w:rsidRPr="009A44BD">
        <w:t xml:space="preserve">And for this deed of kindness done </w:t>
      </w:r>
    </w:p>
    <w:p w14:paraId="41680463" w14:textId="160BD6B9" w:rsidR="00BD6E04" w:rsidRPr="009A44BD" w:rsidRDefault="00BD6E04" w:rsidP="009A44BD">
      <w:pPr>
        <w:pStyle w:val="Poetry"/>
      </w:pPr>
      <w:r w:rsidRPr="009A44BD">
        <w:t>I honour thee his noble son.</w:t>
      </w:r>
    </w:p>
    <w:p w14:paraId="529F9833" w14:textId="77777777" w:rsidR="009A44BD" w:rsidRDefault="00BD6E04" w:rsidP="009A44BD">
      <w:pPr>
        <w:pStyle w:val="Poetry"/>
      </w:pPr>
      <w:r w:rsidRPr="009A44BD">
        <w:t xml:space="preserve">O come, thy weary limbs relieve, </w:t>
      </w:r>
    </w:p>
    <w:p w14:paraId="19B26433" w14:textId="77777777" w:rsidR="009A44BD" w:rsidRDefault="00BD6E04" w:rsidP="009A44BD">
      <w:pPr>
        <w:pStyle w:val="Poetry"/>
      </w:pPr>
      <w:r w:rsidRPr="009A44BD">
        <w:t xml:space="preserve">And honour due from me receive.” </w:t>
      </w:r>
    </w:p>
    <w:p w14:paraId="73BBB027" w14:textId="77777777" w:rsidR="009A44BD" w:rsidRDefault="00BD6E04" w:rsidP="009A44BD">
      <w:pPr>
        <w:pStyle w:val="Poetry"/>
      </w:pPr>
      <w:r w:rsidRPr="009A44BD">
        <w:t xml:space="preserve">“I may not rest,” the Vanar cried; </w:t>
      </w:r>
    </w:p>
    <w:p w14:paraId="4E7D14D1" w14:textId="6BBAAE40" w:rsidR="00BD6E04" w:rsidRPr="009A44BD" w:rsidRDefault="00BD6E04" w:rsidP="009A44BD">
      <w:pPr>
        <w:pStyle w:val="Poetry"/>
      </w:pPr>
      <w:r w:rsidRPr="009A44BD">
        <w:t>“I must not stay or turn aside.</w:t>
      </w:r>
    </w:p>
    <w:p w14:paraId="7AF7C5C6" w14:textId="77777777" w:rsidR="009A44BD" w:rsidRDefault="00BD6E04" w:rsidP="009A44BD">
      <w:pPr>
        <w:pStyle w:val="Poetry"/>
      </w:pPr>
      <w:r w:rsidRPr="009A44BD">
        <w:t xml:space="preserve">Yet pleased am I, thou noblest hill, </w:t>
      </w:r>
    </w:p>
    <w:p w14:paraId="2F948160" w14:textId="0261BF62" w:rsidR="00BD6E04" w:rsidRPr="009A44BD" w:rsidRDefault="00BD6E04" w:rsidP="009A44BD">
      <w:pPr>
        <w:pStyle w:val="Poetry"/>
      </w:pPr>
      <w:r w:rsidRPr="009A44BD">
        <w:t>And as the deed accept thy will.”</w:t>
      </w:r>
    </w:p>
    <w:p w14:paraId="436E4618" w14:textId="77777777" w:rsidR="009A44BD" w:rsidRDefault="009A44BD" w:rsidP="009A44BD">
      <w:pPr>
        <w:pStyle w:val="Poetry"/>
      </w:pPr>
    </w:p>
    <w:p w14:paraId="6F34057B" w14:textId="0E6B3F76" w:rsidR="00BD6E04" w:rsidRPr="009A44BD" w:rsidRDefault="00BD6E04" w:rsidP="009A44BD">
      <w:pPr>
        <w:pStyle w:val="Poetry"/>
      </w:pPr>
      <w:r w:rsidRPr="009A44BD">
        <w:t>Thus as he spoke he lightly pressed</w:t>
      </w:r>
    </w:p>
    <w:p w14:paraId="740319DF" w14:textId="77777777" w:rsidR="009A44BD" w:rsidRDefault="00BD6E04" w:rsidP="009A44BD">
      <w:pPr>
        <w:pStyle w:val="Poetry"/>
      </w:pPr>
      <w:r w:rsidRPr="009A44BD">
        <w:t xml:space="preserve">With his broad hand the mountain’s crest, </w:t>
      </w:r>
    </w:p>
    <w:p w14:paraId="39C33612" w14:textId="7883D158" w:rsidR="00BD6E04" w:rsidRPr="009A44BD" w:rsidRDefault="00BD6E04" w:rsidP="009A44BD">
      <w:pPr>
        <w:pStyle w:val="Poetry"/>
      </w:pPr>
      <w:r w:rsidRPr="009A44BD">
        <w:t>Then bounded upward to the height</w:t>
      </w:r>
    </w:p>
    <w:p w14:paraId="10FE2A15" w14:textId="77777777" w:rsidR="00BD6E04" w:rsidRPr="009A44BD" w:rsidRDefault="00BD6E04" w:rsidP="009A44BD">
      <w:pPr>
        <w:pStyle w:val="Poetry"/>
      </w:pPr>
      <w:r w:rsidRPr="009A44BD">
        <w:t>Of heaven, rejoicing in his might,</w:t>
      </w:r>
    </w:p>
    <w:p w14:paraId="648C9D2D" w14:textId="77777777" w:rsidR="009A44BD" w:rsidRDefault="00BD6E04" w:rsidP="009A44BD">
      <w:pPr>
        <w:pStyle w:val="Poetry"/>
      </w:pPr>
      <w:r w:rsidRPr="009A44BD">
        <w:t xml:space="preserve">And through the fields of boundless blue, </w:t>
      </w:r>
    </w:p>
    <w:p w14:paraId="01A11D6E" w14:textId="3604786C" w:rsidR="00BD6E04" w:rsidRPr="009A44BD" w:rsidRDefault="00BD6E04" w:rsidP="009A44BD">
      <w:pPr>
        <w:pStyle w:val="Poetry"/>
      </w:pPr>
      <w:r w:rsidRPr="009A44BD">
        <w:t>The pathway of his father, flew.</w:t>
      </w:r>
    </w:p>
    <w:p w14:paraId="2F89622D" w14:textId="4E1A71CA" w:rsidR="00BD6E04" w:rsidRDefault="00BD6E04" w:rsidP="009A44BD">
      <w:pPr>
        <w:pStyle w:val="Poetry"/>
      </w:pPr>
      <w:r w:rsidRPr="009A44BD">
        <w:t>Gods, saints, and heavenly bards beheld</w:t>
      </w:r>
    </w:p>
    <w:p w14:paraId="0A271A40" w14:textId="77777777" w:rsidR="009A44BD" w:rsidRDefault="00BD6E04" w:rsidP="009A44BD">
      <w:pPr>
        <w:pStyle w:val="Poetry"/>
      </w:pPr>
      <w:r w:rsidRPr="009A44BD">
        <w:t xml:space="preserve">That flight that none had paralleled, </w:t>
      </w:r>
    </w:p>
    <w:p w14:paraId="448827B2" w14:textId="7B8D6219" w:rsidR="00BD6E04" w:rsidRPr="009A44BD" w:rsidRDefault="00BD6E04" w:rsidP="009A44BD">
      <w:pPr>
        <w:pStyle w:val="Poetry"/>
      </w:pPr>
      <w:r w:rsidRPr="009A44BD">
        <w:t>Then to the Nagas’ mother</w:t>
      </w:r>
      <w:r w:rsidR="009A44BD">
        <w:rPr>
          <w:rStyle w:val="FootnoteReference"/>
        </w:rPr>
        <w:footnoteReference w:id="42"/>
      </w:r>
      <w:r w:rsidRPr="009A44BD">
        <w:t xml:space="preserve"> came</w:t>
      </w:r>
    </w:p>
    <w:p w14:paraId="3667BF37" w14:textId="77777777" w:rsidR="00BD6E04" w:rsidRPr="009A44BD" w:rsidRDefault="00BD6E04" w:rsidP="009A44BD">
      <w:pPr>
        <w:pStyle w:val="Poetry"/>
      </w:pPr>
      <w:r w:rsidRPr="009A44BD">
        <w:t>And thus addressed the sun-bright dame:</w:t>
      </w:r>
    </w:p>
    <w:p w14:paraId="7DE69FF4" w14:textId="77777777" w:rsidR="009A44BD" w:rsidRDefault="00BD6E04" w:rsidP="009A44BD">
      <w:pPr>
        <w:pStyle w:val="Poetry"/>
      </w:pPr>
      <w:r w:rsidRPr="009A44BD">
        <w:lastRenderedPageBreak/>
        <w:t xml:space="preserve">“See, Hanuman with venturous leap </w:t>
      </w:r>
    </w:p>
    <w:p w14:paraId="176BA6FA" w14:textId="77777777" w:rsidR="009A44BD" w:rsidRDefault="00BD6E04" w:rsidP="009A44BD">
      <w:pPr>
        <w:pStyle w:val="Poetry"/>
      </w:pPr>
      <w:r w:rsidRPr="009A44BD">
        <w:t xml:space="preserve">Would spring across the mighty deep,— </w:t>
      </w:r>
    </w:p>
    <w:p w14:paraId="451F7BDE" w14:textId="13935D36" w:rsidR="00BD6E04" w:rsidRPr="009A44BD" w:rsidRDefault="00BD6E04" w:rsidP="009A44BD">
      <w:pPr>
        <w:pStyle w:val="Poetry"/>
      </w:pPr>
      <w:r w:rsidRPr="009A44BD">
        <w:t>A Vanar prince, the Wind-God’s seed:</w:t>
      </w:r>
    </w:p>
    <w:p w14:paraId="28D9C82B" w14:textId="77777777" w:rsidR="009A44BD" w:rsidRDefault="00BD6E04" w:rsidP="009A44BD">
      <w:pPr>
        <w:pStyle w:val="Poetry"/>
      </w:pPr>
      <w:r w:rsidRPr="009A44BD">
        <w:t xml:space="preserve">Come, Surasa, his course impede. </w:t>
      </w:r>
    </w:p>
    <w:p w14:paraId="5D11DF47" w14:textId="77777777" w:rsidR="009A44BD" w:rsidRDefault="00BD6E04" w:rsidP="009A44BD">
      <w:pPr>
        <w:pStyle w:val="Poetry"/>
      </w:pPr>
      <w:r w:rsidRPr="009A44BD">
        <w:t xml:space="preserve">In Rakshas form thy shape disguise, </w:t>
      </w:r>
    </w:p>
    <w:p w14:paraId="63DFDA26" w14:textId="45E0D32A" w:rsidR="00BD6E04" w:rsidRPr="009A44BD" w:rsidRDefault="00BD6E04" w:rsidP="009A44BD">
      <w:pPr>
        <w:pStyle w:val="Poetry"/>
      </w:pPr>
      <w:r w:rsidRPr="009A44BD">
        <w:t>Terrific, like a hill in size:</w:t>
      </w:r>
    </w:p>
    <w:p w14:paraId="168D2584" w14:textId="77777777" w:rsidR="009A44BD" w:rsidRDefault="00BD6E04" w:rsidP="009A44BD">
      <w:pPr>
        <w:pStyle w:val="Poetry"/>
      </w:pPr>
      <w:r w:rsidRPr="009A44BD">
        <w:t xml:space="preserve">Let thy red eyes with fury glow, </w:t>
      </w:r>
    </w:p>
    <w:p w14:paraId="4D715C92" w14:textId="77777777" w:rsidR="009A44BD" w:rsidRDefault="00BD6E04" w:rsidP="009A44BD">
      <w:pPr>
        <w:pStyle w:val="Poetry"/>
      </w:pPr>
      <w:r w:rsidRPr="009A44BD">
        <w:t xml:space="preserve">And high as heaven thy body grow. </w:t>
      </w:r>
    </w:p>
    <w:p w14:paraId="1DC0D03A" w14:textId="3FE4F3FF" w:rsidR="00BD6E04" w:rsidRPr="009A44BD" w:rsidRDefault="00BD6E04" w:rsidP="009A44BD">
      <w:pPr>
        <w:pStyle w:val="Poetry"/>
      </w:pPr>
      <w:r w:rsidRPr="009A44BD">
        <w:t>With fearful tusks the chief defy,</w:t>
      </w:r>
    </w:p>
    <w:p w14:paraId="42216E3A" w14:textId="77777777" w:rsidR="009A44BD" w:rsidRDefault="00BD6E04" w:rsidP="009A44BD">
      <w:pPr>
        <w:pStyle w:val="Poetry"/>
      </w:pPr>
      <w:r w:rsidRPr="009A44BD">
        <w:t xml:space="preserve">That we his power and strength may try. </w:t>
      </w:r>
    </w:p>
    <w:p w14:paraId="0901148B" w14:textId="10F92C34" w:rsidR="00BD6E04" w:rsidRPr="009A44BD" w:rsidRDefault="00BD6E04" w:rsidP="009A44BD">
      <w:pPr>
        <w:pStyle w:val="Poetry"/>
      </w:pPr>
      <w:r w:rsidRPr="009A44BD">
        <w:t>He will with guile thy hold elude,</w:t>
      </w:r>
    </w:p>
    <w:p w14:paraId="097DD950" w14:textId="77777777" w:rsidR="00BD6E04" w:rsidRPr="009A44BD" w:rsidRDefault="00BD6E04" w:rsidP="009A44BD">
      <w:pPr>
        <w:pStyle w:val="Poetry"/>
      </w:pPr>
      <w:r w:rsidRPr="009A44BD">
        <w:t>Or own thy might, by thee subdued.”</w:t>
      </w:r>
    </w:p>
    <w:p w14:paraId="53080464" w14:textId="77777777" w:rsidR="009A44BD" w:rsidRDefault="009A44BD" w:rsidP="009A44BD">
      <w:pPr>
        <w:pStyle w:val="Poetry"/>
      </w:pPr>
    </w:p>
    <w:p w14:paraId="2EDCBDAA" w14:textId="77777777" w:rsidR="009A44BD" w:rsidRDefault="00BD6E04" w:rsidP="009A44BD">
      <w:pPr>
        <w:pStyle w:val="Poetry"/>
      </w:pPr>
      <w:r w:rsidRPr="009A44BD">
        <w:t xml:space="preserve">Pleased with the grateful honours paid, </w:t>
      </w:r>
    </w:p>
    <w:p w14:paraId="6C3BA246" w14:textId="77777777" w:rsidR="009A44BD" w:rsidRDefault="00BD6E04" w:rsidP="009A44BD">
      <w:pPr>
        <w:pStyle w:val="Poetry"/>
      </w:pPr>
      <w:r w:rsidRPr="009A44BD">
        <w:t xml:space="preserve">The godlike dame their words obeyed, </w:t>
      </w:r>
    </w:p>
    <w:p w14:paraId="3C068A1C" w14:textId="6564EF42" w:rsidR="00BD6E04" w:rsidRPr="009A44BD" w:rsidRDefault="00BD6E04" w:rsidP="009A44BD">
      <w:pPr>
        <w:pStyle w:val="Poetry"/>
      </w:pPr>
      <w:r w:rsidRPr="009A44BD">
        <w:t>Clad in a shape of terror she</w:t>
      </w:r>
    </w:p>
    <w:p w14:paraId="4988EE92" w14:textId="77777777" w:rsidR="009A44BD" w:rsidRDefault="00BD6E04" w:rsidP="009A44BD">
      <w:pPr>
        <w:pStyle w:val="Poetry"/>
      </w:pPr>
      <w:r w:rsidRPr="009A44BD">
        <w:t xml:space="preserve">Sprang from the middle of the sea, </w:t>
      </w:r>
    </w:p>
    <w:p w14:paraId="05840F33" w14:textId="77777777" w:rsidR="009A44BD" w:rsidRDefault="00BD6E04" w:rsidP="009A44BD">
      <w:pPr>
        <w:pStyle w:val="Poetry"/>
      </w:pPr>
      <w:r w:rsidRPr="009A44BD">
        <w:t xml:space="preserve">And, with fierce accents that appalled </w:t>
      </w:r>
    </w:p>
    <w:p w14:paraId="61ED28EA" w14:textId="253536CD" w:rsidR="00BD6E04" w:rsidRPr="009A44BD" w:rsidRDefault="00BD6E04" w:rsidP="009A44BD">
      <w:pPr>
        <w:pStyle w:val="Poetry"/>
      </w:pPr>
      <w:r w:rsidRPr="009A44BD">
        <w:t>All creatures, to the Vanar called:</w:t>
      </w:r>
    </w:p>
    <w:p w14:paraId="7866B803" w14:textId="77777777" w:rsidR="009A44BD" w:rsidRDefault="00BD6E04" w:rsidP="009A44BD">
      <w:pPr>
        <w:pStyle w:val="Poetry"/>
      </w:pPr>
      <w:r w:rsidRPr="009A44BD">
        <w:t xml:space="preserve">“Come, prince of Vanars, doomed to be </w:t>
      </w:r>
    </w:p>
    <w:p w14:paraId="6247838E" w14:textId="3647B7E6" w:rsidR="00BD6E04" w:rsidRPr="009A44BD" w:rsidRDefault="00BD6E04" w:rsidP="009A44BD">
      <w:pPr>
        <w:pStyle w:val="Poetry"/>
      </w:pPr>
      <w:r w:rsidRPr="009A44BD">
        <w:t>My food this day by heaven’s decree.</w:t>
      </w:r>
    </w:p>
    <w:p w14:paraId="6C8EC3A9" w14:textId="77777777" w:rsidR="00BD6E04" w:rsidRPr="009A44BD" w:rsidRDefault="00BD6E04" w:rsidP="009A44BD">
      <w:pPr>
        <w:pStyle w:val="Poetry"/>
      </w:pPr>
      <w:r w:rsidRPr="009A44BD">
        <w:t>Such boon from ages long ago</w:t>
      </w:r>
    </w:p>
    <w:p w14:paraId="3BF52BDF" w14:textId="77777777" w:rsidR="00BD6E04" w:rsidRPr="009A44BD" w:rsidRDefault="00BD6E04" w:rsidP="009A44BD">
      <w:pPr>
        <w:pStyle w:val="Poetry"/>
      </w:pPr>
      <w:r w:rsidRPr="009A44BD">
        <w:t>To Brahma’s favouring will I owe.”</w:t>
      </w:r>
    </w:p>
    <w:p w14:paraId="10FC1711" w14:textId="77777777" w:rsidR="009A44BD" w:rsidRDefault="009A44BD" w:rsidP="009A44BD">
      <w:pPr>
        <w:pStyle w:val="Poetry"/>
      </w:pPr>
    </w:p>
    <w:p w14:paraId="5145CF92" w14:textId="77777777" w:rsidR="009A44BD" w:rsidRDefault="00BD6E04" w:rsidP="009A44BD">
      <w:pPr>
        <w:pStyle w:val="Poetry"/>
      </w:pPr>
      <w:r w:rsidRPr="009A44BD">
        <w:t xml:space="preserve">She ceased, and Hanuman replied, </w:t>
      </w:r>
    </w:p>
    <w:p w14:paraId="47A0DF0E" w14:textId="320DAA2A" w:rsidR="00BD6E04" w:rsidRPr="009A44BD" w:rsidRDefault="00BD6E04" w:rsidP="009A44BD">
      <w:pPr>
        <w:pStyle w:val="Poetry"/>
      </w:pPr>
      <w:r w:rsidRPr="009A44BD">
        <w:t>By shape and threat unterrified:</w:t>
      </w:r>
    </w:p>
    <w:p w14:paraId="679D92D5" w14:textId="77777777" w:rsidR="009A44BD" w:rsidRDefault="00BD6E04" w:rsidP="009A44BD">
      <w:pPr>
        <w:pStyle w:val="Poetry"/>
      </w:pPr>
      <w:r w:rsidRPr="009A44BD">
        <w:t xml:space="preserve">“Brave Rama with his Maithil spouse </w:t>
      </w:r>
    </w:p>
    <w:p w14:paraId="40BBBF1D" w14:textId="77777777" w:rsidR="009A44BD" w:rsidRDefault="00BD6E04" w:rsidP="009A44BD">
      <w:pPr>
        <w:pStyle w:val="Poetry"/>
      </w:pPr>
      <w:r w:rsidRPr="009A44BD">
        <w:t xml:space="preserve">Lodged in the shade of Dandak’s boughs, </w:t>
      </w:r>
    </w:p>
    <w:p w14:paraId="0199FC26" w14:textId="2316E77F" w:rsidR="00BD6E04" w:rsidRPr="009A44BD" w:rsidRDefault="00BD6E04" w:rsidP="009A44BD">
      <w:pPr>
        <w:pStyle w:val="Poetry"/>
      </w:pPr>
      <w:r w:rsidRPr="009A44BD">
        <w:t>Thence Ravan king of giants stole</w:t>
      </w:r>
    </w:p>
    <w:p w14:paraId="6F408963" w14:textId="77777777" w:rsidR="009A44BD" w:rsidRDefault="00BD6E04" w:rsidP="009A44BD">
      <w:pPr>
        <w:pStyle w:val="Poetry"/>
      </w:pPr>
      <w:r w:rsidRPr="009A44BD">
        <w:t xml:space="preserve">Sita the joy of Rama’s soul. </w:t>
      </w:r>
    </w:p>
    <w:p w14:paraId="4B23999C" w14:textId="77777777" w:rsidR="009A44BD" w:rsidRDefault="00BD6E04" w:rsidP="009A44BD">
      <w:pPr>
        <w:pStyle w:val="Poetry"/>
      </w:pPr>
      <w:r w:rsidRPr="009A44BD">
        <w:t xml:space="preserve">By Rama’s high behest to her </w:t>
      </w:r>
    </w:p>
    <w:p w14:paraId="0B6AEC0A" w14:textId="19E396F9" w:rsidR="00BD6E04" w:rsidRPr="009A44BD" w:rsidRDefault="00BD6E04" w:rsidP="009A44BD">
      <w:pPr>
        <w:pStyle w:val="Poetry"/>
      </w:pPr>
      <w:r w:rsidRPr="009A44BD">
        <w:t>I go a willing messenger;</w:t>
      </w:r>
    </w:p>
    <w:p w14:paraId="46DEB9FA" w14:textId="77777777" w:rsidR="009A44BD" w:rsidRDefault="00BD6E04" w:rsidP="009A44BD">
      <w:pPr>
        <w:pStyle w:val="Poetry"/>
      </w:pPr>
      <w:r w:rsidRPr="009A44BD">
        <w:t xml:space="preserve">And never shouldst them hinder one </w:t>
      </w:r>
    </w:p>
    <w:p w14:paraId="1FEDF1E2" w14:textId="2FC8D6A1" w:rsidR="00BD6E04" w:rsidRPr="009A44BD" w:rsidRDefault="00BD6E04" w:rsidP="009A44BD">
      <w:pPr>
        <w:pStyle w:val="Poetry"/>
      </w:pPr>
      <w:r w:rsidRPr="009A44BD">
        <w:t>Who toils for Daśaratha’s son.</w:t>
      </w:r>
    </w:p>
    <w:p w14:paraId="06653D90" w14:textId="77777777" w:rsidR="00BD6E04" w:rsidRPr="009A44BD" w:rsidRDefault="00BD6E04" w:rsidP="009A44BD">
      <w:pPr>
        <w:pStyle w:val="Poetry"/>
      </w:pPr>
      <w:r w:rsidRPr="009A44BD">
        <w:lastRenderedPageBreak/>
        <w:t>First captive Sita will I see,</w:t>
      </w:r>
    </w:p>
    <w:p w14:paraId="0D82646D" w14:textId="77777777" w:rsidR="009A44BD" w:rsidRDefault="00BD6E04" w:rsidP="009A44BD">
      <w:pPr>
        <w:pStyle w:val="Poetry"/>
      </w:pPr>
      <w:r w:rsidRPr="009A44BD">
        <w:t xml:space="preserve">And him who sent and waits for me, </w:t>
      </w:r>
    </w:p>
    <w:p w14:paraId="3EA51965" w14:textId="77777777" w:rsidR="009A44BD" w:rsidRDefault="00BD6E04" w:rsidP="009A44BD">
      <w:pPr>
        <w:pStyle w:val="Poetry"/>
      </w:pPr>
      <w:r w:rsidRPr="009A44BD">
        <w:t xml:space="preserve">Then come and to thy will submit, </w:t>
      </w:r>
    </w:p>
    <w:p w14:paraId="74F77FF5" w14:textId="5E5359B3" w:rsidR="00BD6E04" w:rsidRPr="009A44BD" w:rsidRDefault="00BD6E04" w:rsidP="009A44BD">
      <w:pPr>
        <w:pStyle w:val="Poetry"/>
      </w:pPr>
      <w:r w:rsidRPr="009A44BD">
        <w:t>Yea, by my truth I promise it.”</w:t>
      </w:r>
    </w:p>
    <w:p w14:paraId="54C3CBD9" w14:textId="77777777" w:rsidR="009A44BD" w:rsidRDefault="00BD6E04" w:rsidP="009A44BD">
      <w:pPr>
        <w:pStyle w:val="Poetry"/>
      </w:pPr>
      <w:r w:rsidRPr="009A44BD">
        <w:t xml:space="preserve">“Nay, hope not thus thy life to save; </w:t>
      </w:r>
    </w:p>
    <w:p w14:paraId="44D350CE" w14:textId="77777777" w:rsidR="009A44BD" w:rsidRDefault="00BD6E04" w:rsidP="009A44BD">
      <w:pPr>
        <w:pStyle w:val="Poetry"/>
      </w:pPr>
      <w:r w:rsidRPr="009A44BD">
        <w:t xml:space="preserve">Not such the boon that Brahma gave. </w:t>
      </w:r>
    </w:p>
    <w:p w14:paraId="3341274C" w14:textId="77777777" w:rsidR="009A44BD" w:rsidRDefault="00BD6E04" w:rsidP="009A44BD">
      <w:pPr>
        <w:pStyle w:val="Poetry"/>
      </w:pPr>
      <w:r w:rsidRPr="009A44BD">
        <w:t xml:space="preserve">Enter my mouth,” was her reply, </w:t>
      </w:r>
    </w:p>
    <w:p w14:paraId="55F4DCDD" w14:textId="0875BF66" w:rsidR="00BD6E04" w:rsidRPr="009A44BD" w:rsidRDefault="00BD6E04" w:rsidP="009A44BD">
      <w:pPr>
        <w:pStyle w:val="Poetry"/>
      </w:pPr>
      <w:r w:rsidRPr="009A44BD">
        <w:t>“Then forward on thy journey hie!”</w:t>
      </w:r>
      <w:r w:rsidR="009A44BD">
        <w:rPr>
          <w:rStyle w:val="FootnoteReference"/>
        </w:rPr>
        <w:footnoteReference w:id="43"/>
      </w:r>
    </w:p>
    <w:p w14:paraId="7AD06DC2" w14:textId="77777777" w:rsidR="009A44BD" w:rsidRDefault="009A44BD" w:rsidP="009A44BD">
      <w:pPr>
        <w:pStyle w:val="Poetry"/>
      </w:pPr>
    </w:p>
    <w:p w14:paraId="5A4837CD" w14:textId="77777777" w:rsidR="009A44BD" w:rsidRDefault="00BD6E04" w:rsidP="009A44BD">
      <w:pPr>
        <w:pStyle w:val="Poetry"/>
      </w:pPr>
      <w:r w:rsidRPr="009A44BD">
        <w:t xml:space="preserve">“Stretch, wider stretch thy jaws,” exclaimed </w:t>
      </w:r>
    </w:p>
    <w:p w14:paraId="2DCA0073" w14:textId="290FB2B9" w:rsidR="00BD6E04" w:rsidRPr="009A44BD" w:rsidRDefault="00BD6E04" w:rsidP="009A44BD">
      <w:pPr>
        <w:pStyle w:val="Poetry"/>
      </w:pPr>
      <w:r w:rsidRPr="009A44BD">
        <w:t>The Vanar chief, to ire inflamed;</w:t>
      </w:r>
    </w:p>
    <w:p w14:paraId="2E5162F3" w14:textId="77777777" w:rsidR="009A44BD" w:rsidRDefault="00BD6E04" w:rsidP="009A44BD">
      <w:pPr>
        <w:pStyle w:val="Poetry"/>
      </w:pPr>
      <w:r w:rsidRPr="009A44BD">
        <w:t xml:space="preserve">And, as the Rakshas near him drew, </w:t>
      </w:r>
    </w:p>
    <w:p w14:paraId="3980006A" w14:textId="1F919016" w:rsidR="00BD6E04" w:rsidRPr="009A44BD" w:rsidRDefault="00BD6E04" w:rsidP="009A44BD">
      <w:pPr>
        <w:pStyle w:val="Poetry"/>
      </w:pPr>
      <w:r w:rsidRPr="009A44BD">
        <w:t>Ten leagues in height his stature grew.</w:t>
      </w:r>
    </w:p>
    <w:p w14:paraId="5D6315AA" w14:textId="77777777" w:rsidR="009A44BD" w:rsidRDefault="00BD6E04" w:rsidP="009A44BD">
      <w:pPr>
        <w:pStyle w:val="Poetry"/>
      </w:pPr>
      <w:r w:rsidRPr="009A44BD">
        <w:t xml:space="preserve">Then straight, her threatening jaws between, </w:t>
      </w:r>
    </w:p>
    <w:p w14:paraId="7E9CA4AA" w14:textId="034DDEA5" w:rsidR="00BD6E04" w:rsidRPr="009A44BD" w:rsidRDefault="00BD6E04" w:rsidP="009A44BD">
      <w:pPr>
        <w:pStyle w:val="Poetry"/>
      </w:pPr>
      <w:r w:rsidRPr="009A44BD">
        <w:t>A gulf of twenty leagues was seen.</w:t>
      </w:r>
    </w:p>
    <w:p w14:paraId="4E0A4A9C" w14:textId="62918881" w:rsidR="009A44BD" w:rsidRDefault="00BD6E04" w:rsidP="009A44BD">
      <w:pPr>
        <w:pStyle w:val="Poetry"/>
      </w:pPr>
      <w:r w:rsidRPr="009A44BD">
        <w:t xml:space="preserve">To fifty leagues he waxed, and still </w:t>
      </w:r>
    </w:p>
    <w:p w14:paraId="6B316F8E" w14:textId="77777777" w:rsidR="009A44BD" w:rsidRDefault="00BD6E04" w:rsidP="009A44BD">
      <w:pPr>
        <w:pStyle w:val="Poetry"/>
      </w:pPr>
      <w:r w:rsidRPr="009A44BD">
        <w:t xml:space="preserve">Her mouth grew wider at her will. </w:t>
      </w:r>
    </w:p>
    <w:p w14:paraId="480B3ADE" w14:textId="0C6E57B6" w:rsidR="00BD6E04" w:rsidRDefault="00BD6E04" w:rsidP="00D250AB">
      <w:pPr>
        <w:pStyle w:val="Poetry"/>
      </w:pPr>
      <w:r w:rsidRPr="009A44BD">
        <w:t>Then smaller than a thumb became,</w:t>
      </w:r>
    </w:p>
    <w:p w14:paraId="07B35175" w14:textId="647BACA5" w:rsidR="00D250AB" w:rsidRDefault="00BD6E04" w:rsidP="00D250AB">
      <w:pPr>
        <w:pStyle w:val="Poetry"/>
      </w:pPr>
      <w:r w:rsidRPr="00D250AB">
        <w:t>Shrunk by his power, the Vanar’s frame.</w:t>
      </w:r>
      <w:r w:rsidR="00D250AB">
        <w:rPr>
          <w:rStyle w:val="FootnoteReference"/>
        </w:rPr>
        <w:footnoteReference w:id="44"/>
      </w:r>
      <w:r w:rsidRPr="00D250AB">
        <w:t xml:space="preserve"> </w:t>
      </w:r>
    </w:p>
    <w:p w14:paraId="4FEC20B5" w14:textId="77777777" w:rsidR="00D250AB" w:rsidRDefault="00BD6E04" w:rsidP="00D250AB">
      <w:pPr>
        <w:pStyle w:val="Poetry"/>
      </w:pPr>
      <w:r w:rsidRPr="00D250AB">
        <w:t xml:space="preserve">He leaped within, and turning round </w:t>
      </w:r>
    </w:p>
    <w:p w14:paraId="71DE29E4" w14:textId="0548AB9C" w:rsidR="00BD6E04" w:rsidRPr="00D250AB" w:rsidRDefault="00BD6E04" w:rsidP="00D250AB">
      <w:pPr>
        <w:pStyle w:val="Poetry"/>
      </w:pPr>
      <w:r w:rsidRPr="00D250AB">
        <w:t>Sprang through the portal at a bound.</w:t>
      </w:r>
    </w:p>
    <w:p w14:paraId="59F33561" w14:textId="77777777" w:rsidR="00D250AB" w:rsidRDefault="00BD6E04" w:rsidP="00D250AB">
      <w:pPr>
        <w:pStyle w:val="Poetry"/>
      </w:pPr>
      <w:r w:rsidRPr="00D250AB">
        <w:t xml:space="preserve">Then hung in air a moment, while </w:t>
      </w:r>
    </w:p>
    <w:p w14:paraId="72FA0876" w14:textId="30AF8E4F" w:rsidR="00BD6E04" w:rsidRPr="00D250AB" w:rsidRDefault="00BD6E04" w:rsidP="00D250AB">
      <w:pPr>
        <w:pStyle w:val="Poetry"/>
      </w:pPr>
      <w:r w:rsidRPr="00D250AB">
        <w:t>He thus addressed her with a smile:</w:t>
      </w:r>
    </w:p>
    <w:p w14:paraId="181A60A8" w14:textId="5CA26279" w:rsidR="00D250AB" w:rsidRDefault="00BD6E04" w:rsidP="00D250AB">
      <w:pPr>
        <w:pStyle w:val="Poetry"/>
      </w:pPr>
      <w:r w:rsidRPr="00D250AB">
        <w:t>“O Daksha’s child,</w:t>
      </w:r>
      <w:r w:rsidR="00D250AB">
        <w:rPr>
          <w:rStyle w:val="FootnoteReference"/>
        </w:rPr>
        <w:footnoteReference w:id="45"/>
      </w:r>
      <w:r w:rsidRPr="00D250AB">
        <w:t xml:space="preserve"> farewell at last! </w:t>
      </w:r>
    </w:p>
    <w:p w14:paraId="1F922C0D" w14:textId="77777777" w:rsidR="00D250AB" w:rsidRDefault="00BD6E04" w:rsidP="00D250AB">
      <w:pPr>
        <w:pStyle w:val="Poetry"/>
      </w:pPr>
      <w:r w:rsidRPr="00D250AB">
        <w:t xml:space="preserve">For I within thy mouth have passed. </w:t>
      </w:r>
    </w:p>
    <w:p w14:paraId="7D2381C9" w14:textId="46FAD38A" w:rsidR="00BD6E04" w:rsidRPr="00D250AB" w:rsidRDefault="00BD6E04" w:rsidP="00D250AB">
      <w:pPr>
        <w:pStyle w:val="Poetry"/>
      </w:pPr>
      <w:r w:rsidRPr="00D250AB">
        <w:t>Thou hast the gift of Brahma’s grace:</w:t>
      </w:r>
    </w:p>
    <w:p w14:paraId="285621A5" w14:textId="77777777" w:rsidR="00D250AB" w:rsidRDefault="00BD6E04" w:rsidP="00D250AB">
      <w:pPr>
        <w:pStyle w:val="Poetry"/>
      </w:pPr>
      <w:r w:rsidRPr="00D250AB">
        <w:t xml:space="preserve">I go, the Maithil queen to trace.” </w:t>
      </w:r>
    </w:p>
    <w:p w14:paraId="68B20797" w14:textId="77777777" w:rsidR="00D250AB" w:rsidRDefault="00BD6E04" w:rsidP="00D250AB">
      <w:pPr>
        <w:pStyle w:val="Poetry"/>
      </w:pPr>
      <w:r w:rsidRPr="00D250AB">
        <w:lastRenderedPageBreak/>
        <w:t xml:space="preserve">Then, to her former shape restored, </w:t>
      </w:r>
    </w:p>
    <w:p w14:paraId="56370403" w14:textId="0B55768F" w:rsidR="00BD6E04" w:rsidRPr="00D250AB" w:rsidRDefault="00BD6E04" w:rsidP="00D250AB">
      <w:pPr>
        <w:pStyle w:val="Poetry"/>
      </w:pPr>
      <w:r w:rsidRPr="00D250AB">
        <w:t>She thus addressed the Vanar lord:</w:t>
      </w:r>
    </w:p>
    <w:p w14:paraId="1A77A88A" w14:textId="77777777" w:rsidR="00D250AB" w:rsidRDefault="00BD6E04" w:rsidP="00D250AB">
      <w:pPr>
        <w:pStyle w:val="Poetry"/>
      </w:pPr>
      <w:r w:rsidRPr="00D250AB">
        <w:t xml:space="preserve">“Then forward to the task, and may </w:t>
      </w:r>
    </w:p>
    <w:p w14:paraId="17A1DB02" w14:textId="10DA1C2D" w:rsidR="00BD6E04" w:rsidRPr="00D250AB" w:rsidRDefault="00BD6E04" w:rsidP="00D250AB">
      <w:pPr>
        <w:pStyle w:val="Poetry"/>
      </w:pPr>
      <w:r w:rsidRPr="00D250AB">
        <w:t>Success and joy attend thy way!</w:t>
      </w:r>
    </w:p>
    <w:p w14:paraId="660664E8" w14:textId="77777777" w:rsidR="00D250AB" w:rsidRDefault="00BD6E04" w:rsidP="00D250AB">
      <w:pPr>
        <w:pStyle w:val="Poetry"/>
      </w:pPr>
      <w:r w:rsidRPr="00D250AB">
        <w:t xml:space="preserve">Go, and the rescued lady bring </w:t>
      </w:r>
    </w:p>
    <w:p w14:paraId="375B8F21" w14:textId="7B8986D4" w:rsidR="00BD6E04" w:rsidRPr="00D250AB" w:rsidRDefault="00BD6E04" w:rsidP="00D250AB">
      <w:pPr>
        <w:pStyle w:val="Poetry"/>
      </w:pPr>
      <w:r w:rsidRPr="00D250AB">
        <w:t>In triumph to her lord and king.”</w:t>
      </w:r>
    </w:p>
    <w:p w14:paraId="7C345AB9" w14:textId="77777777" w:rsidR="00D250AB" w:rsidRDefault="00D250AB" w:rsidP="00D250AB">
      <w:pPr>
        <w:pStyle w:val="Poetry"/>
      </w:pPr>
    </w:p>
    <w:p w14:paraId="54F33803" w14:textId="77777777" w:rsidR="00D250AB" w:rsidRDefault="00BD6E04" w:rsidP="00D250AB">
      <w:pPr>
        <w:pStyle w:val="Poetry"/>
      </w:pPr>
      <w:r w:rsidRPr="00D250AB">
        <w:t xml:space="preserve">Then hosts of spirits as they gazed </w:t>
      </w:r>
    </w:p>
    <w:p w14:paraId="75F7B4F9" w14:textId="77777777" w:rsidR="00D250AB" w:rsidRDefault="00BD6E04" w:rsidP="00D250AB">
      <w:pPr>
        <w:pStyle w:val="Poetry"/>
      </w:pPr>
      <w:r w:rsidRPr="00D250AB">
        <w:t xml:space="preserve">The daring of the Vanar praised. </w:t>
      </w:r>
    </w:p>
    <w:p w14:paraId="3C662EE8" w14:textId="77777777" w:rsidR="00D250AB" w:rsidRDefault="00BD6E04" w:rsidP="00D250AB">
      <w:pPr>
        <w:pStyle w:val="Poetry"/>
      </w:pPr>
      <w:r w:rsidRPr="00D250AB">
        <w:t xml:space="preserve">Through the broad fields of ether, fast </w:t>
      </w:r>
    </w:p>
    <w:p w14:paraId="4E8EAFB1" w14:textId="3AE69EC8" w:rsidR="00BD6E04" w:rsidRPr="00D250AB" w:rsidRDefault="00BD6E04" w:rsidP="00D250AB">
      <w:pPr>
        <w:pStyle w:val="Poetry"/>
      </w:pPr>
      <w:r w:rsidRPr="00D250AB">
        <w:t>Garud’s royal self, he passed,</w:t>
      </w:r>
    </w:p>
    <w:p w14:paraId="3858B996" w14:textId="77777777" w:rsidR="00D250AB" w:rsidRDefault="00BD6E04" w:rsidP="00D250AB">
      <w:pPr>
        <w:pStyle w:val="Poetry"/>
      </w:pPr>
      <w:r w:rsidRPr="00D250AB">
        <w:t xml:space="preserve">The region of the cloud and rain, </w:t>
      </w:r>
    </w:p>
    <w:p w14:paraId="52F6F6CF" w14:textId="3722425D" w:rsidR="00BD6E04" w:rsidRPr="00D250AB" w:rsidRDefault="00BD6E04" w:rsidP="00D250AB">
      <w:pPr>
        <w:pStyle w:val="Poetry"/>
      </w:pPr>
      <w:r w:rsidRPr="00D250AB">
        <w:t>Loved by the gay Gandharva train,</w:t>
      </w:r>
    </w:p>
    <w:p w14:paraId="7777D826" w14:textId="77777777" w:rsidR="00D250AB" w:rsidRDefault="00BD6E04" w:rsidP="00D250AB">
      <w:pPr>
        <w:pStyle w:val="Poetry"/>
      </w:pPr>
      <w:r w:rsidRPr="00D250AB">
        <w:t xml:space="preserve">Where mid the birds that came and went </w:t>
      </w:r>
    </w:p>
    <w:p w14:paraId="67675769" w14:textId="3ED47420" w:rsidR="00BD6E04" w:rsidRPr="00D250AB" w:rsidRDefault="00BD6E04" w:rsidP="00D250AB">
      <w:pPr>
        <w:pStyle w:val="Poetry"/>
      </w:pPr>
      <w:r w:rsidRPr="00D250AB">
        <w:t>Shone Indra’s glorious bow unbent,</w:t>
      </w:r>
    </w:p>
    <w:p w14:paraId="2350A908" w14:textId="77777777" w:rsidR="00D250AB" w:rsidRDefault="00BD6E04" w:rsidP="00D250AB">
      <w:pPr>
        <w:pStyle w:val="Poetry"/>
      </w:pPr>
      <w:r w:rsidRPr="00D250AB">
        <w:t xml:space="preserve">And like a host of wandering stars </w:t>
      </w:r>
    </w:p>
    <w:p w14:paraId="5D4061F4" w14:textId="77777777" w:rsidR="00D250AB" w:rsidRDefault="00BD6E04" w:rsidP="00D250AB">
      <w:pPr>
        <w:pStyle w:val="Poetry"/>
      </w:pPr>
      <w:r w:rsidRPr="00D250AB">
        <w:t xml:space="preserve">Flashed the high Gods’ celestial cars. </w:t>
      </w:r>
    </w:p>
    <w:p w14:paraId="02914CC9" w14:textId="42F5F83C" w:rsidR="00BD6E04" w:rsidRPr="00D250AB" w:rsidRDefault="00BD6E04" w:rsidP="00D250AB">
      <w:pPr>
        <w:pStyle w:val="Poetry"/>
      </w:pPr>
      <w:r w:rsidRPr="00D250AB">
        <w:t>Fierce Sinhika</w:t>
      </w:r>
      <w:r w:rsidR="00D250AB">
        <w:rPr>
          <w:rStyle w:val="FootnoteReference"/>
        </w:rPr>
        <w:footnoteReference w:id="46"/>
      </w:r>
      <w:r w:rsidRPr="00D250AB">
        <w:t xml:space="preserve"> who joyed in ill</w:t>
      </w:r>
    </w:p>
    <w:p w14:paraId="722E31E0" w14:textId="77777777" w:rsidR="00D250AB" w:rsidRDefault="00BD6E04" w:rsidP="00D250AB">
      <w:pPr>
        <w:pStyle w:val="Poetry"/>
      </w:pPr>
      <w:r w:rsidRPr="00D250AB">
        <w:t xml:space="preserve">And changed her form to work her will, </w:t>
      </w:r>
    </w:p>
    <w:p w14:paraId="1B3B753E" w14:textId="09FAB63F" w:rsidR="00BD6E04" w:rsidRPr="00D250AB" w:rsidRDefault="00BD6E04" w:rsidP="00D250AB">
      <w:pPr>
        <w:pStyle w:val="Poetry"/>
      </w:pPr>
      <w:r w:rsidRPr="00D250AB">
        <w:t>Descried him on his airy way</w:t>
      </w:r>
    </w:p>
    <w:p w14:paraId="33055119" w14:textId="77777777" w:rsidR="00D250AB" w:rsidRDefault="00BD6E04" w:rsidP="00D250AB">
      <w:pPr>
        <w:pStyle w:val="Poetry"/>
      </w:pPr>
      <w:r w:rsidRPr="00D250AB">
        <w:t xml:space="preserve">And marked the Vanar for her prey. </w:t>
      </w:r>
    </w:p>
    <w:p w14:paraId="51428619" w14:textId="77777777" w:rsidR="00D250AB" w:rsidRDefault="00BD6E04" w:rsidP="00D250AB">
      <w:pPr>
        <w:pStyle w:val="Poetry"/>
      </w:pPr>
      <w:r w:rsidRPr="00D250AB">
        <w:t xml:space="preserve">“This day at length,” the demon cried, </w:t>
      </w:r>
    </w:p>
    <w:p w14:paraId="530D842C" w14:textId="6E05029F" w:rsidR="00BD6E04" w:rsidRPr="00D250AB" w:rsidRDefault="00BD6E04" w:rsidP="00D250AB">
      <w:pPr>
        <w:pStyle w:val="Poetry"/>
      </w:pPr>
      <w:r w:rsidRPr="00D250AB">
        <w:t>“My hunger shall be satisfied,”</w:t>
      </w:r>
    </w:p>
    <w:p w14:paraId="4952B007" w14:textId="77777777" w:rsidR="00D250AB" w:rsidRDefault="00BD6E04" w:rsidP="00D250AB">
      <w:pPr>
        <w:pStyle w:val="Poetry"/>
      </w:pPr>
      <w:r w:rsidRPr="00D250AB">
        <w:t xml:space="preserve">And at his passing shadow caught </w:t>
      </w:r>
    </w:p>
    <w:p w14:paraId="6FC8EF65" w14:textId="77777777" w:rsidR="00D250AB" w:rsidRDefault="00BD6E04" w:rsidP="00D250AB">
      <w:pPr>
        <w:pStyle w:val="Poetry"/>
      </w:pPr>
      <w:r w:rsidRPr="00D250AB">
        <w:t xml:space="preserve">Delighted with the cheering thought. </w:t>
      </w:r>
    </w:p>
    <w:p w14:paraId="0E17B60C" w14:textId="77777777" w:rsidR="00D250AB" w:rsidRDefault="00BD6E04" w:rsidP="00D250AB">
      <w:pPr>
        <w:pStyle w:val="Poetry"/>
      </w:pPr>
      <w:r w:rsidRPr="00D250AB">
        <w:t xml:space="preserve">The Vanar felt the power that stayed </w:t>
      </w:r>
    </w:p>
    <w:p w14:paraId="737A7E93" w14:textId="77777777" w:rsidR="00D250AB" w:rsidRDefault="00BD6E04" w:rsidP="00D250AB">
      <w:pPr>
        <w:pStyle w:val="Poetry"/>
      </w:pPr>
      <w:r w:rsidRPr="00D250AB">
        <w:t xml:space="preserve">And held him as she grasped his shade, </w:t>
      </w:r>
    </w:p>
    <w:p w14:paraId="489462C0" w14:textId="3EAFA5DA" w:rsidR="00BD6E04" w:rsidRPr="00D250AB" w:rsidRDefault="00BD6E04" w:rsidP="00D250AB">
      <w:pPr>
        <w:pStyle w:val="Poetry"/>
      </w:pPr>
      <w:r w:rsidRPr="00D250AB">
        <w:t>Like some tall ship upon the main</w:t>
      </w:r>
    </w:p>
    <w:p w14:paraId="4332067A" w14:textId="77777777" w:rsidR="00D250AB" w:rsidRDefault="00BD6E04" w:rsidP="00D250AB">
      <w:pPr>
        <w:pStyle w:val="Poetry"/>
      </w:pPr>
      <w:r w:rsidRPr="00D250AB">
        <w:t xml:space="preserve">That struggles with the wind in vain. </w:t>
      </w:r>
    </w:p>
    <w:p w14:paraId="7F9D469F" w14:textId="3D56BA33" w:rsidR="00BD6E04" w:rsidRPr="00D250AB" w:rsidRDefault="00BD6E04" w:rsidP="00D250AB">
      <w:pPr>
        <w:pStyle w:val="Poetry"/>
      </w:pPr>
      <w:r w:rsidRPr="00D250AB">
        <w:t>Below, above, his eye he bent</w:t>
      </w:r>
    </w:p>
    <w:p w14:paraId="3E0C331D" w14:textId="77777777" w:rsidR="00D250AB" w:rsidRDefault="00BD6E04" w:rsidP="00D250AB">
      <w:pPr>
        <w:pStyle w:val="Poetry"/>
      </w:pPr>
      <w:r w:rsidRPr="00D250AB">
        <w:t xml:space="preserve">And scanned the sea and firmament. </w:t>
      </w:r>
    </w:p>
    <w:p w14:paraId="409D509B" w14:textId="77777777" w:rsidR="00D250AB" w:rsidRDefault="00BD6E04" w:rsidP="00D250AB">
      <w:pPr>
        <w:pStyle w:val="Poetry"/>
      </w:pPr>
      <w:r w:rsidRPr="00D250AB">
        <w:t xml:space="preserve">High from the briny deep upreared </w:t>
      </w:r>
    </w:p>
    <w:p w14:paraId="5E723D3D" w14:textId="77777777" w:rsidR="00D250AB" w:rsidRDefault="00BD6E04" w:rsidP="00D250AB">
      <w:pPr>
        <w:pStyle w:val="Poetry"/>
      </w:pPr>
      <w:r w:rsidRPr="00D250AB">
        <w:lastRenderedPageBreak/>
        <w:t xml:space="preserve">The monster’s hideous form appeared, </w:t>
      </w:r>
    </w:p>
    <w:p w14:paraId="4FAB5106" w14:textId="6E2A0E44" w:rsidR="00BD6E04" w:rsidRPr="00D250AB" w:rsidRDefault="00BD6E04" w:rsidP="00D250AB">
      <w:pPr>
        <w:pStyle w:val="Poetry"/>
      </w:pPr>
      <w:r w:rsidRPr="00D250AB">
        <w:t>“Sugriva’s tale,” he cried, “is true:</w:t>
      </w:r>
    </w:p>
    <w:p w14:paraId="7A503868" w14:textId="77777777" w:rsidR="00BD6E04" w:rsidRPr="00D250AB" w:rsidRDefault="00BD6E04" w:rsidP="00D250AB">
      <w:pPr>
        <w:pStyle w:val="Poetry"/>
      </w:pPr>
      <w:r w:rsidRPr="00D250AB">
        <w:t>This is the demon dire to view</w:t>
      </w:r>
    </w:p>
    <w:p w14:paraId="3989E4E0" w14:textId="77777777" w:rsidR="00D250AB" w:rsidRDefault="00BD6E04" w:rsidP="00D250AB">
      <w:pPr>
        <w:pStyle w:val="Poetry"/>
      </w:pPr>
      <w:r w:rsidRPr="00D250AB">
        <w:t xml:space="preserve">Of whom the Vanar monarch told, </w:t>
      </w:r>
    </w:p>
    <w:p w14:paraId="76B3A3E8" w14:textId="77777777" w:rsidR="00D250AB" w:rsidRDefault="00BD6E04" w:rsidP="00D250AB">
      <w:pPr>
        <w:pStyle w:val="Poetry"/>
      </w:pPr>
      <w:r w:rsidRPr="00D250AB">
        <w:t xml:space="preserve">Whose grasp a passing shade can hold.” </w:t>
      </w:r>
    </w:p>
    <w:p w14:paraId="7290D6D4" w14:textId="7A1E47C1" w:rsidR="00BD6E04" w:rsidRPr="00D250AB" w:rsidRDefault="00BD6E04" w:rsidP="00D250AB">
      <w:pPr>
        <w:pStyle w:val="Poetry"/>
      </w:pPr>
      <w:r w:rsidRPr="00D250AB">
        <w:t>Then, as a cloud in rain-time grows</w:t>
      </w:r>
    </w:p>
    <w:p w14:paraId="007826DE" w14:textId="77777777" w:rsidR="00D250AB" w:rsidRDefault="00BD6E04" w:rsidP="00D250AB">
      <w:pPr>
        <w:pStyle w:val="Poetry"/>
      </w:pPr>
      <w:r w:rsidRPr="00D250AB">
        <w:t xml:space="preserve">His form, dilating, swelled and rose. </w:t>
      </w:r>
    </w:p>
    <w:p w14:paraId="3BFB1426" w14:textId="77777777" w:rsidR="00D250AB" w:rsidRDefault="00BD6E04" w:rsidP="00D250AB">
      <w:pPr>
        <w:pStyle w:val="Poetry"/>
      </w:pPr>
      <w:r w:rsidRPr="00D250AB">
        <w:t xml:space="preserve">Wide as the space from heaven to hell </w:t>
      </w:r>
    </w:p>
    <w:p w14:paraId="398E7655" w14:textId="1C77D38A" w:rsidR="00BD6E04" w:rsidRPr="00D250AB" w:rsidRDefault="00BD6E04" w:rsidP="00D250AB">
      <w:pPr>
        <w:pStyle w:val="Poetry"/>
      </w:pPr>
      <w:r w:rsidRPr="00D250AB">
        <w:t>Her jaws she opened with a yell,</w:t>
      </w:r>
    </w:p>
    <w:p w14:paraId="295E6356" w14:textId="77777777" w:rsidR="00BD6E04" w:rsidRPr="00D250AB" w:rsidRDefault="00BD6E04" w:rsidP="00D250AB">
      <w:pPr>
        <w:pStyle w:val="Poetry"/>
      </w:pPr>
      <w:r w:rsidRPr="00D250AB">
        <w:t>And rushed upon her fancied prey</w:t>
      </w:r>
    </w:p>
    <w:p w14:paraId="1AE182B7" w14:textId="77777777" w:rsidR="00D250AB" w:rsidRDefault="00BD6E04" w:rsidP="00D250AB">
      <w:pPr>
        <w:pStyle w:val="Poetry"/>
      </w:pPr>
      <w:r w:rsidRPr="00D250AB">
        <w:t xml:space="preserve">With cloud-like roar to seize and slay. </w:t>
      </w:r>
    </w:p>
    <w:p w14:paraId="02D54447" w14:textId="77777777" w:rsidR="00D250AB" w:rsidRDefault="00BD6E04" w:rsidP="00D250AB">
      <w:pPr>
        <w:pStyle w:val="Poetry"/>
      </w:pPr>
      <w:r w:rsidRPr="00D250AB">
        <w:t xml:space="preserve">The Vanar swift as thought compressed </w:t>
      </w:r>
    </w:p>
    <w:p w14:paraId="4F116B0C" w14:textId="77777777" w:rsidR="00D250AB" w:rsidRDefault="00BD6E04" w:rsidP="00D250AB">
      <w:pPr>
        <w:pStyle w:val="Poetry"/>
      </w:pPr>
      <w:r w:rsidRPr="00D250AB">
        <w:t xml:space="preserve">His borrowed bulk of limb and chest, </w:t>
      </w:r>
    </w:p>
    <w:p w14:paraId="61384CE3" w14:textId="77777777" w:rsidR="00D250AB" w:rsidRDefault="00BD6E04" w:rsidP="00D250AB">
      <w:pPr>
        <w:pStyle w:val="Poetry"/>
      </w:pPr>
      <w:r w:rsidRPr="00D250AB">
        <w:t xml:space="preserve">And stood with one quick bound inside </w:t>
      </w:r>
    </w:p>
    <w:p w14:paraId="0D7EE4AE" w14:textId="77777777" w:rsidR="00D250AB" w:rsidRDefault="00BD6E04" w:rsidP="00D250AB">
      <w:pPr>
        <w:pStyle w:val="Poetry"/>
      </w:pPr>
      <w:r w:rsidRPr="00D250AB">
        <w:t xml:space="preserve">The monstrous mouth she opened wide. </w:t>
      </w:r>
    </w:p>
    <w:p w14:paraId="1AB33957" w14:textId="77777777" w:rsidR="00D250AB" w:rsidRDefault="00BD6E04" w:rsidP="00D250AB">
      <w:pPr>
        <w:pStyle w:val="Poetry"/>
      </w:pPr>
      <w:r w:rsidRPr="00D250AB">
        <w:t xml:space="preserve">Hid like the moon when Rahu draws </w:t>
      </w:r>
    </w:p>
    <w:p w14:paraId="6CB80AEA" w14:textId="58178E19" w:rsidR="00BD6E04" w:rsidRPr="00D250AB" w:rsidRDefault="00BD6E04" w:rsidP="00D250AB">
      <w:pPr>
        <w:pStyle w:val="Poetry"/>
      </w:pPr>
      <w:r w:rsidRPr="00D250AB">
        <w:t>The orb within his ravening jaws.</w:t>
      </w:r>
    </w:p>
    <w:p w14:paraId="6B87AE1D" w14:textId="77777777" w:rsidR="00BD6E04" w:rsidRPr="00D250AB" w:rsidRDefault="00BD6E04" w:rsidP="00D250AB">
      <w:pPr>
        <w:pStyle w:val="Poetry"/>
      </w:pPr>
      <w:r w:rsidRPr="00D250AB">
        <w:t>Within that ample cavern pent</w:t>
      </w:r>
    </w:p>
    <w:p w14:paraId="14781EFA" w14:textId="77777777" w:rsidR="00D250AB" w:rsidRDefault="00BD6E04" w:rsidP="00D250AB">
      <w:pPr>
        <w:pStyle w:val="Poetry"/>
      </w:pPr>
      <w:r w:rsidRPr="00D250AB">
        <w:t xml:space="preserve">The demon’s form he tore and rent, </w:t>
      </w:r>
    </w:p>
    <w:p w14:paraId="4F2F7928" w14:textId="68AB736E" w:rsidR="00BD6E04" w:rsidRPr="00D250AB" w:rsidRDefault="00BD6E04" w:rsidP="00D250AB">
      <w:pPr>
        <w:pStyle w:val="Poetry"/>
      </w:pPr>
      <w:r w:rsidRPr="00D250AB">
        <w:t>And, from the mangled carcass freed,</w:t>
      </w:r>
    </w:p>
    <w:p w14:paraId="115381AA" w14:textId="52FE15AB" w:rsidR="00D250AB" w:rsidRDefault="00BD6E04" w:rsidP="00D250AB">
      <w:pPr>
        <w:pStyle w:val="Poetry"/>
      </w:pPr>
      <w:r w:rsidRPr="00D250AB">
        <w:t>Came forth again with thought-like speed.</w:t>
      </w:r>
      <w:r w:rsidR="00D250AB">
        <w:rPr>
          <w:rStyle w:val="FootnoteReference"/>
        </w:rPr>
        <w:footnoteReference w:id="47"/>
      </w:r>
      <w:r w:rsidRPr="00D250AB">
        <w:t xml:space="preserve"> </w:t>
      </w:r>
    </w:p>
    <w:p w14:paraId="6B47DFA7" w14:textId="5F491264" w:rsidR="00BD6E04" w:rsidRPr="00D250AB" w:rsidRDefault="00BD6E04" w:rsidP="00D250AB">
      <w:pPr>
        <w:pStyle w:val="Poetry"/>
      </w:pPr>
      <w:r w:rsidRPr="00D250AB">
        <w:t>Thus with his skill the fiend he slew,</w:t>
      </w:r>
    </w:p>
    <w:p w14:paraId="2252B2C4" w14:textId="77777777" w:rsidR="00D250AB" w:rsidRDefault="00BD6E04" w:rsidP="00D250AB">
      <w:pPr>
        <w:pStyle w:val="Poetry"/>
      </w:pPr>
      <w:r w:rsidRPr="00D250AB">
        <w:t xml:space="preserve">Then to his wonted stature grew. </w:t>
      </w:r>
    </w:p>
    <w:p w14:paraId="3F5BE7A1" w14:textId="4BA2097C" w:rsidR="00BD6E04" w:rsidRPr="00D250AB" w:rsidRDefault="00BD6E04" w:rsidP="00D250AB">
      <w:pPr>
        <w:pStyle w:val="Poetry"/>
      </w:pPr>
      <w:r w:rsidRPr="00D250AB">
        <w:t>The spirits saw the demon die</w:t>
      </w:r>
    </w:p>
    <w:p w14:paraId="06CF2CC0" w14:textId="77777777" w:rsidR="00D250AB" w:rsidRDefault="00BD6E04" w:rsidP="00D250AB">
      <w:pPr>
        <w:pStyle w:val="Poetry"/>
      </w:pPr>
      <w:r w:rsidRPr="00D250AB">
        <w:t xml:space="preserve">And hailed the Vanar from the sky: </w:t>
      </w:r>
    </w:p>
    <w:p w14:paraId="3EACE17D" w14:textId="77777777" w:rsidR="00D250AB" w:rsidRDefault="00BD6E04" w:rsidP="00D250AB">
      <w:pPr>
        <w:pStyle w:val="Poetry"/>
      </w:pPr>
      <w:r w:rsidRPr="00D250AB">
        <w:t xml:space="preserve">“Well hast thou fought a wondrous fight </w:t>
      </w:r>
    </w:p>
    <w:p w14:paraId="5AC6C718" w14:textId="77777777" w:rsidR="00D250AB" w:rsidRDefault="00BD6E04" w:rsidP="00D250AB">
      <w:pPr>
        <w:pStyle w:val="Poetry"/>
      </w:pPr>
      <w:r w:rsidRPr="00D250AB">
        <w:t xml:space="preserve">Nor spared the fiend’s terrific might, </w:t>
      </w:r>
    </w:p>
    <w:p w14:paraId="654EF737" w14:textId="77777777" w:rsidR="00D250AB" w:rsidRDefault="00BD6E04" w:rsidP="00D250AB">
      <w:pPr>
        <w:pStyle w:val="Poetry"/>
      </w:pPr>
      <w:r w:rsidRPr="00D250AB">
        <w:t xml:space="preserve">On, on! perform the blameless deed, </w:t>
      </w:r>
    </w:p>
    <w:p w14:paraId="43D1DCEF" w14:textId="16D0DA2F" w:rsidR="00BD6E04" w:rsidRPr="00D250AB" w:rsidRDefault="00BD6E04" w:rsidP="00D250AB">
      <w:pPr>
        <w:pStyle w:val="Poetry"/>
      </w:pPr>
      <w:r w:rsidRPr="00D250AB">
        <w:t>And in thine every wish succeed.</w:t>
      </w:r>
    </w:p>
    <w:p w14:paraId="391554DA" w14:textId="77777777" w:rsidR="00D250AB" w:rsidRDefault="00BD6E04" w:rsidP="00D250AB">
      <w:pPr>
        <w:pStyle w:val="Poetry"/>
      </w:pPr>
      <w:r w:rsidRPr="00D250AB">
        <w:t xml:space="preserve">Ne’er can they fail in whom combine </w:t>
      </w:r>
    </w:p>
    <w:p w14:paraId="6515A7AC" w14:textId="216EF763" w:rsidR="00BD6E04" w:rsidRPr="00D250AB" w:rsidRDefault="00BD6E04" w:rsidP="00D250AB">
      <w:pPr>
        <w:pStyle w:val="Poetry"/>
      </w:pPr>
      <w:r w:rsidRPr="00D250AB">
        <w:lastRenderedPageBreak/>
        <w:t>Such valour, thought, and skill as thine.”</w:t>
      </w:r>
    </w:p>
    <w:p w14:paraId="769A4CA6" w14:textId="77777777" w:rsidR="00D250AB" w:rsidRDefault="00D250AB" w:rsidP="00D250AB">
      <w:pPr>
        <w:pStyle w:val="Poetry"/>
      </w:pPr>
    </w:p>
    <w:p w14:paraId="5372FAC4" w14:textId="77777777" w:rsidR="00D250AB" w:rsidRDefault="00BD6E04" w:rsidP="00D250AB">
      <w:pPr>
        <w:pStyle w:val="Poetry"/>
      </w:pPr>
      <w:r w:rsidRPr="00D250AB">
        <w:t xml:space="preserve">Pleased with their praises as they sang, </w:t>
      </w:r>
    </w:p>
    <w:p w14:paraId="2A68E58B" w14:textId="77777777" w:rsidR="00D250AB" w:rsidRDefault="00BD6E04" w:rsidP="00D250AB">
      <w:pPr>
        <w:pStyle w:val="Poetry"/>
      </w:pPr>
      <w:r w:rsidRPr="00D250AB">
        <w:t xml:space="preserve">Again through fields of air he sprang, </w:t>
      </w:r>
    </w:p>
    <w:p w14:paraId="0AD0E35F" w14:textId="77777777" w:rsidR="00D250AB" w:rsidRDefault="00BD6E04" w:rsidP="00D250AB">
      <w:pPr>
        <w:pStyle w:val="Poetry"/>
      </w:pPr>
      <w:r w:rsidRPr="00D250AB">
        <w:t xml:space="preserve">And now, his travail wellnigh done, </w:t>
      </w:r>
    </w:p>
    <w:p w14:paraId="0ACE4C14" w14:textId="153AC62A" w:rsidR="00BD6E04" w:rsidRPr="00D250AB" w:rsidRDefault="00BD6E04" w:rsidP="00D250AB">
      <w:pPr>
        <w:pStyle w:val="Poetry"/>
      </w:pPr>
      <w:r w:rsidRPr="00D250AB">
        <w:t>The distant shore was almost won.</w:t>
      </w:r>
    </w:p>
    <w:p w14:paraId="06878427" w14:textId="77777777" w:rsidR="00D250AB" w:rsidRDefault="00BD6E04" w:rsidP="00D250AB">
      <w:pPr>
        <w:pStyle w:val="Poetry"/>
      </w:pPr>
      <w:r w:rsidRPr="00D250AB">
        <w:t xml:space="preserve">Before him on the margent stood </w:t>
      </w:r>
    </w:p>
    <w:p w14:paraId="27493F88" w14:textId="0AAF6A23" w:rsidR="00BD6E04" w:rsidRPr="00D250AB" w:rsidRDefault="00BD6E04" w:rsidP="00D250AB">
      <w:pPr>
        <w:pStyle w:val="Poetry"/>
      </w:pPr>
      <w:r w:rsidRPr="00D250AB">
        <w:t>In long dark line a waving wood,</w:t>
      </w:r>
    </w:p>
    <w:p w14:paraId="5D1C0F0E" w14:textId="77777777" w:rsidR="00D250AB" w:rsidRDefault="00BD6E04" w:rsidP="00D250AB">
      <w:pPr>
        <w:pStyle w:val="Poetry"/>
      </w:pPr>
      <w:r w:rsidRPr="00D250AB">
        <w:t xml:space="preserve">And the fair island, bright and green </w:t>
      </w:r>
    </w:p>
    <w:p w14:paraId="2F1D134D" w14:textId="77777777" w:rsidR="00D250AB" w:rsidRDefault="00BD6E04" w:rsidP="00D250AB">
      <w:pPr>
        <w:pStyle w:val="Poetry"/>
      </w:pPr>
      <w:r w:rsidRPr="00D250AB">
        <w:t xml:space="preserve">With flowers and trees, was clearly seen, </w:t>
      </w:r>
    </w:p>
    <w:p w14:paraId="2F2E11EE" w14:textId="77777777" w:rsidR="00D250AB" w:rsidRDefault="00BD6E04" w:rsidP="00D250AB">
      <w:pPr>
        <w:pStyle w:val="Poetry"/>
      </w:pPr>
      <w:r w:rsidRPr="00D250AB">
        <w:t xml:space="preserve">And every babbling brook that gave </w:t>
      </w:r>
    </w:p>
    <w:p w14:paraId="40171AF3" w14:textId="097A2D72" w:rsidR="00BD6E04" w:rsidRPr="00D250AB" w:rsidRDefault="00BD6E04" w:rsidP="00D250AB">
      <w:pPr>
        <w:pStyle w:val="Poetry"/>
      </w:pPr>
      <w:r w:rsidRPr="00D250AB">
        <w:t>Her lord the sea a tribute wave.</w:t>
      </w:r>
    </w:p>
    <w:p w14:paraId="6C98622D" w14:textId="77777777" w:rsidR="00D250AB" w:rsidRDefault="00BD6E04" w:rsidP="00D250AB">
      <w:pPr>
        <w:pStyle w:val="Poetry"/>
      </w:pPr>
      <w:r w:rsidRPr="00D250AB">
        <w:t xml:space="preserve">He lighted down on Lamba’s peak </w:t>
      </w:r>
    </w:p>
    <w:p w14:paraId="5171AE40" w14:textId="1572B50D" w:rsidR="00BD6E04" w:rsidRPr="00D250AB" w:rsidRDefault="00BD6E04" w:rsidP="00D250AB">
      <w:pPr>
        <w:pStyle w:val="Poetry"/>
      </w:pPr>
      <w:r w:rsidRPr="00D250AB">
        <w:t>Which tinted metals stain and streak,</w:t>
      </w:r>
    </w:p>
    <w:p w14:paraId="3F4D8451" w14:textId="77777777" w:rsidR="00D250AB" w:rsidRDefault="00BD6E04" w:rsidP="00D250AB">
      <w:pPr>
        <w:pStyle w:val="Poetry"/>
      </w:pPr>
      <w:r w:rsidRPr="00D250AB">
        <w:t xml:space="preserve">And looked where Lanka’s splendid town </w:t>
      </w:r>
    </w:p>
    <w:p w14:paraId="11369C27" w14:textId="2CFB49DE" w:rsidR="00BD6E04" w:rsidRPr="00D250AB" w:rsidRDefault="00BD6E04" w:rsidP="00D250AB">
      <w:pPr>
        <w:pStyle w:val="Poetry"/>
      </w:pPr>
      <w:r w:rsidRPr="00D250AB">
        <w:t>Shone on the mountain like a crown.</w:t>
      </w:r>
    </w:p>
    <w:p w14:paraId="771141E8" w14:textId="2C40193F" w:rsidR="00BD6E04" w:rsidRDefault="00BD6E04" w:rsidP="00D250AB">
      <w:pPr>
        <w:pStyle w:val="Poetry"/>
      </w:pPr>
    </w:p>
    <w:p w14:paraId="761F0A58" w14:textId="77777777" w:rsidR="00D250AB" w:rsidRDefault="00D250AB" w:rsidP="00D250AB">
      <w:pPr>
        <w:pStyle w:val="Heading4"/>
      </w:pPr>
      <w:r>
        <w:t>Canto XV</w:t>
      </w:r>
    </w:p>
    <w:p w14:paraId="321562B9" w14:textId="1FDCD7CB" w:rsidR="00D250AB" w:rsidRPr="00D250AB" w:rsidRDefault="00D250AB" w:rsidP="00D250AB">
      <w:pPr>
        <w:pStyle w:val="Bodynoindent"/>
        <w:jc w:val="left"/>
        <w:rPr>
          <w:i/>
          <w:iCs/>
        </w:rPr>
      </w:pPr>
      <w:r w:rsidRPr="00D250AB">
        <w:rPr>
          <w:i/>
          <w:iCs/>
        </w:rPr>
        <w:t>Sita.</w:t>
      </w:r>
    </w:p>
    <w:p w14:paraId="46CB8889" w14:textId="77777777" w:rsidR="00D250AB" w:rsidRDefault="00BD6E04" w:rsidP="00D250AB">
      <w:pPr>
        <w:pStyle w:val="Poetry"/>
      </w:pPr>
      <w:r w:rsidRPr="00D250AB">
        <w:t xml:space="preserve">Fair as Kailasa white with snow </w:t>
      </w:r>
    </w:p>
    <w:p w14:paraId="39B5704E" w14:textId="77777777" w:rsidR="00D250AB" w:rsidRDefault="00BD6E04" w:rsidP="00D250AB">
      <w:pPr>
        <w:pStyle w:val="Poetry"/>
      </w:pPr>
      <w:r w:rsidRPr="00D250AB">
        <w:t xml:space="preserve">He saw a palace flash and glow, </w:t>
      </w:r>
    </w:p>
    <w:p w14:paraId="69039483" w14:textId="77777777" w:rsidR="00D250AB" w:rsidRDefault="00BD6E04" w:rsidP="00D250AB">
      <w:pPr>
        <w:pStyle w:val="Poetry"/>
      </w:pPr>
      <w:r w:rsidRPr="00D250AB">
        <w:t xml:space="preserve">A crystal pavement gem-inlaid, </w:t>
      </w:r>
    </w:p>
    <w:p w14:paraId="6C1A54E5" w14:textId="00A22F77" w:rsidR="00BD6E04" w:rsidRPr="00D250AB" w:rsidRDefault="00BD6E04" w:rsidP="00D250AB">
      <w:pPr>
        <w:pStyle w:val="Poetry"/>
      </w:pPr>
      <w:r w:rsidRPr="00D250AB">
        <w:t>And coral steps and colonnade,</w:t>
      </w:r>
    </w:p>
    <w:p w14:paraId="4E41C4F2" w14:textId="77777777" w:rsidR="00D250AB" w:rsidRDefault="00BD6E04" w:rsidP="00D250AB">
      <w:pPr>
        <w:pStyle w:val="Poetry"/>
      </w:pPr>
      <w:r w:rsidRPr="00D250AB">
        <w:t xml:space="preserve">And glittering towers that kissed the skies, </w:t>
      </w:r>
    </w:p>
    <w:p w14:paraId="04D0C652" w14:textId="77777777" w:rsidR="00D250AB" w:rsidRDefault="00BD6E04" w:rsidP="00D250AB">
      <w:pPr>
        <w:pStyle w:val="Poetry"/>
      </w:pPr>
      <w:r w:rsidRPr="00D250AB">
        <w:t xml:space="preserve">Whose dazzling splendour charmed his eyes. </w:t>
      </w:r>
    </w:p>
    <w:p w14:paraId="4937B985" w14:textId="4C2D66E2" w:rsidR="00BD6E04" w:rsidRPr="00D250AB" w:rsidRDefault="00BD6E04" w:rsidP="00D250AB">
      <w:pPr>
        <w:pStyle w:val="Poetry"/>
      </w:pPr>
      <w:r w:rsidRPr="00D250AB">
        <w:t>There pallid, with neglected dress,</w:t>
      </w:r>
    </w:p>
    <w:p w14:paraId="4B11F58D" w14:textId="77777777" w:rsidR="00D250AB" w:rsidRDefault="00BD6E04" w:rsidP="00D250AB">
      <w:pPr>
        <w:pStyle w:val="Poetry"/>
      </w:pPr>
      <w:r w:rsidRPr="00D250AB">
        <w:t xml:space="preserve">Watched close by fiend and giantess, </w:t>
      </w:r>
    </w:p>
    <w:p w14:paraId="7E2E144B" w14:textId="77777777" w:rsidR="00D250AB" w:rsidRDefault="00BD6E04" w:rsidP="00D250AB">
      <w:pPr>
        <w:pStyle w:val="Poetry"/>
      </w:pPr>
      <w:r w:rsidRPr="00D250AB">
        <w:t xml:space="preserve">Her sweet face thin with constant flow </w:t>
      </w:r>
    </w:p>
    <w:p w14:paraId="0EA6EDA2" w14:textId="77777777" w:rsidR="00D250AB" w:rsidRDefault="00BD6E04" w:rsidP="00D250AB">
      <w:pPr>
        <w:pStyle w:val="Poetry"/>
      </w:pPr>
      <w:r w:rsidRPr="00D250AB">
        <w:t xml:space="preserve">Of tears, with fasting and with woe; </w:t>
      </w:r>
    </w:p>
    <w:p w14:paraId="043A7FE0" w14:textId="77777777" w:rsidR="00D250AB" w:rsidRDefault="00BD6E04" w:rsidP="00D250AB">
      <w:pPr>
        <w:pStyle w:val="Poetry"/>
      </w:pPr>
      <w:r w:rsidRPr="00D250AB">
        <w:t xml:space="preserve">Pale as the young moon’s crescent when </w:t>
      </w:r>
    </w:p>
    <w:p w14:paraId="79D5058B" w14:textId="34F709AA" w:rsidR="00BD6E04" w:rsidRPr="00D250AB" w:rsidRDefault="00BD6E04" w:rsidP="00D250AB">
      <w:pPr>
        <w:pStyle w:val="Poetry"/>
      </w:pPr>
      <w:r w:rsidRPr="00D250AB">
        <w:t>The first faint light returns to men:</w:t>
      </w:r>
    </w:p>
    <w:p w14:paraId="1AE1D216" w14:textId="77777777" w:rsidR="00D250AB" w:rsidRDefault="00BD6E04" w:rsidP="00D250AB">
      <w:pPr>
        <w:pStyle w:val="Poetry"/>
      </w:pPr>
      <w:r w:rsidRPr="00D250AB">
        <w:t xml:space="preserve">Dim as the flame when clouds of smoke </w:t>
      </w:r>
    </w:p>
    <w:p w14:paraId="7C42AAB7" w14:textId="534861EE" w:rsidR="00BD6E04" w:rsidRPr="00D250AB" w:rsidRDefault="00BD6E04" w:rsidP="00D250AB">
      <w:pPr>
        <w:pStyle w:val="Poetry"/>
      </w:pPr>
      <w:r w:rsidRPr="00D250AB">
        <w:t>The latent glory hide and choke;</w:t>
      </w:r>
    </w:p>
    <w:p w14:paraId="53DAD2D7" w14:textId="77777777" w:rsidR="00D250AB" w:rsidRDefault="00BD6E04" w:rsidP="00D250AB">
      <w:pPr>
        <w:pStyle w:val="Poetry"/>
      </w:pPr>
      <w:r w:rsidRPr="00D250AB">
        <w:lastRenderedPageBreak/>
        <w:t xml:space="preserve">Like Rohini the queen of stars </w:t>
      </w:r>
    </w:p>
    <w:p w14:paraId="1C476693" w14:textId="64455BAC" w:rsidR="00BD6E04" w:rsidRPr="00D250AB" w:rsidRDefault="00BD6E04" w:rsidP="00D250AB">
      <w:pPr>
        <w:pStyle w:val="Poetry"/>
      </w:pPr>
      <w:r w:rsidRPr="00D250AB">
        <w:t>Oppressed by the red planet Mars;</w:t>
      </w:r>
    </w:p>
    <w:p w14:paraId="3C458C37" w14:textId="77777777" w:rsidR="00D250AB" w:rsidRDefault="00BD6E04" w:rsidP="00D250AB">
      <w:pPr>
        <w:pStyle w:val="Poetry"/>
      </w:pPr>
      <w:r w:rsidRPr="00D250AB">
        <w:t xml:space="preserve">From her dear friends and husband torn, </w:t>
      </w:r>
    </w:p>
    <w:p w14:paraId="7A36C44E" w14:textId="0CD75787" w:rsidR="00BD6E04" w:rsidRPr="00D250AB" w:rsidRDefault="00BD6E04" w:rsidP="00D250AB">
      <w:pPr>
        <w:pStyle w:val="Poetry"/>
      </w:pPr>
      <w:r w:rsidRPr="00D250AB">
        <w:t>Amid the cruel fiends, forlorn,</w:t>
      </w:r>
    </w:p>
    <w:p w14:paraId="34169B5D" w14:textId="77777777" w:rsidR="00D250AB" w:rsidRDefault="00BD6E04" w:rsidP="00D250AB">
      <w:pPr>
        <w:pStyle w:val="Poetry"/>
      </w:pPr>
      <w:r w:rsidRPr="00D250AB">
        <w:t xml:space="preserve">Who fierce-eyed watch around her kept, </w:t>
      </w:r>
    </w:p>
    <w:p w14:paraId="2215D94D" w14:textId="53210055" w:rsidR="00BD6E04" w:rsidRPr="00D250AB" w:rsidRDefault="00BD6E04" w:rsidP="00D250AB">
      <w:pPr>
        <w:pStyle w:val="Poetry"/>
      </w:pPr>
      <w:r w:rsidRPr="00D250AB">
        <w:t>A tender woman sat and wept.</w:t>
      </w:r>
    </w:p>
    <w:p w14:paraId="292C6091" w14:textId="77777777" w:rsidR="00D250AB" w:rsidRDefault="00BD6E04" w:rsidP="00D250AB">
      <w:pPr>
        <w:pStyle w:val="Poetry"/>
      </w:pPr>
      <w:r w:rsidRPr="00D250AB">
        <w:t xml:space="preserve">Her sobs, her sighs, her mournful mien, </w:t>
      </w:r>
    </w:p>
    <w:p w14:paraId="4B5D8BCB" w14:textId="77777777" w:rsidR="00D250AB" w:rsidRDefault="00BD6E04" w:rsidP="00D250AB">
      <w:pPr>
        <w:pStyle w:val="Poetry"/>
      </w:pPr>
      <w:r w:rsidRPr="00D250AB">
        <w:t xml:space="preserve">Her glorious eyes, proclaimed the queen. </w:t>
      </w:r>
    </w:p>
    <w:p w14:paraId="3B3E2747" w14:textId="268159C4" w:rsidR="00BD6E04" w:rsidRPr="00D250AB" w:rsidRDefault="00BD6E04" w:rsidP="00D250AB">
      <w:pPr>
        <w:pStyle w:val="Poetry"/>
      </w:pPr>
      <w:r w:rsidRPr="00D250AB">
        <w:t>“This, this is she,” the Vanar cried,</w:t>
      </w:r>
    </w:p>
    <w:p w14:paraId="591BC9CA" w14:textId="77777777" w:rsidR="00D250AB" w:rsidRDefault="00BD6E04" w:rsidP="00D250AB">
      <w:pPr>
        <w:pStyle w:val="Poetry"/>
      </w:pPr>
      <w:r w:rsidRPr="00D250AB">
        <w:t xml:space="preserve">“Fair as the moon and lotus-eyed, </w:t>
      </w:r>
    </w:p>
    <w:p w14:paraId="5A75B37F" w14:textId="5EC8D18C" w:rsidR="00BD6E04" w:rsidRPr="00D250AB" w:rsidRDefault="00BD6E04" w:rsidP="00D250AB">
      <w:pPr>
        <w:pStyle w:val="Poetry"/>
      </w:pPr>
      <w:r w:rsidRPr="00D250AB">
        <w:t>I saw the giant Ravan bear</w:t>
      </w:r>
    </w:p>
    <w:p w14:paraId="53E2759C" w14:textId="77777777" w:rsidR="00D250AB" w:rsidRDefault="00BD6E04" w:rsidP="00D250AB">
      <w:pPr>
        <w:pStyle w:val="Poetry"/>
      </w:pPr>
      <w:r w:rsidRPr="00D250AB">
        <w:t xml:space="preserve">A captive through the fields of air. </w:t>
      </w:r>
    </w:p>
    <w:p w14:paraId="2EA752B0" w14:textId="77777777" w:rsidR="00D250AB" w:rsidRDefault="00BD6E04" w:rsidP="00D250AB">
      <w:pPr>
        <w:pStyle w:val="Poetry"/>
      </w:pPr>
      <w:r w:rsidRPr="00D250AB">
        <w:t xml:space="preserve">Such was the beauty of the dame; </w:t>
      </w:r>
    </w:p>
    <w:p w14:paraId="1FAA7369" w14:textId="77777777" w:rsidR="00D250AB" w:rsidRDefault="00BD6E04" w:rsidP="00D250AB">
      <w:pPr>
        <w:pStyle w:val="Poetry"/>
      </w:pPr>
      <w:r w:rsidRPr="00D250AB">
        <w:t xml:space="preserve">Her form, her lips, her eyes the same. </w:t>
      </w:r>
    </w:p>
    <w:p w14:paraId="2F5A902A" w14:textId="77777777" w:rsidR="00D250AB" w:rsidRDefault="00BD6E04" w:rsidP="00D250AB">
      <w:pPr>
        <w:pStyle w:val="Poetry"/>
      </w:pPr>
      <w:r w:rsidRPr="00D250AB">
        <w:t xml:space="preserve">This peerless queen whom I behold </w:t>
      </w:r>
    </w:p>
    <w:p w14:paraId="7073EDC5" w14:textId="691A41C8" w:rsidR="00BD6E04" w:rsidRPr="00D250AB" w:rsidRDefault="00BD6E04" w:rsidP="00D250AB">
      <w:pPr>
        <w:pStyle w:val="Poetry"/>
      </w:pPr>
      <w:r w:rsidRPr="00D250AB">
        <w:t>Is Rama’s wife with limbs of gold.</w:t>
      </w:r>
    </w:p>
    <w:p w14:paraId="42D432EB" w14:textId="77777777" w:rsidR="00D250AB" w:rsidRDefault="00BD6E04" w:rsidP="00D250AB">
      <w:pPr>
        <w:pStyle w:val="Poetry"/>
      </w:pPr>
      <w:r w:rsidRPr="00D250AB">
        <w:t xml:space="preserve">Best of the sons of men is he, </w:t>
      </w:r>
    </w:p>
    <w:p w14:paraId="2A758838" w14:textId="4059746C" w:rsidR="00BD6E04" w:rsidRPr="00D250AB" w:rsidRDefault="00BD6E04" w:rsidP="00D250AB">
      <w:pPr>
        <w:pStyle w:val="Poetry"/>
      </w:pPr>
      <w:r w:rsidRPr="00D250AB">
        <w:t>And worthy of her lord is she.”</w:t>
      </w:r>
    </w:p>
    <w:p w14:paraId="79F78450" w14:textId="77777777" w:rsidR="00BD6E04" w:rsidRPr="00D250AB" w:rsidRDefault="00BD6E04" w:rsidP="00D250AB">
      <w:pPr>
        <w:pStyle w:val="Poetry"/>
      </w:pPr>
    </w:p>
    <w:p w14:paraId="138CD89B" w14:textId="77777777" w:rsidR="00254249" w:rsidRDefault="00BD6E04" w:rsidP="00254249">
      <w:pPr>
        <w:pStyle w:val="Heading4"/>
      </w:pPr>
      <w:r>
        <w:t>Canto XVI</w:t>
      </w:r>
    </w:p>
    <w:p w14:paraId="279BE534" w14:textId="5A2333F3" w:rsidR="00BD6E04" w:rsidRPr="00254249" w:rsidRDefault="00BD6E04" w:rsidP="00254249">
      <w:pPr>
        <w:pStyle w:val="Bodynoindent"/>
        <w:jc w:val="left"/>
        <w:rPr>
          <w:i/>
          <w:iCs/>
        </w:rPr>
      </w:pPr>
      <w:r w:rsidRPr="00254249">
        <w:rPr>
          <w:i/>
          <w:iCs/>
        </w:rPr>
        <w:t>Hanuman’s Lament.</w:t>
      </w:r>
    </w:p>
    <w:p w14:paraId="4C39A1BF" w14:textId="77777777" w:rsidR="00254249" w:rsidRDefault="00BD6E04" w:rsidP="00254249">
      <w:pPr>
        <w:pStyle w:val="Poetry"/>
      </w:pPr>
      <w:r w:rsidRPr="00254249">
        <w:t xml:space="preserve">Then, all his thoughts on Sita bent, </w:t>
      </w:r>
    </w:p>
    <w:p w14:paraId="27D6A29C" w14:textId="77777777" w:rsidR="00254249" w:rsidRDefault="00BD6E04" w:rsidP="00254249">
      <w:pPr>
        <w:pStyle w:val="Poetry"/>
      </w:pPr>
      <w:r w:rsidRPr="00254249">
        <w:t xml:space="preserve">The Vanar chieftain made lament: </w:t>
      </w:r>
    </w:p>
    <w:p w14:paraId="72C859FA" w14:textId="77777777" w:rsidR="00254249" w:rsidRDefault="00BD6E04" w:rsidP="00254249">
      <w:pPr>
        <w:pStyle w:val="Poetry"/>
      </w:pPr>
      <w:r w:rsidRPr="00254249">
        <w:t xml:space="preserve">“The queen to Rama’s soul endeared, </w:t>
      </w:r>
    </w:p>
    <w:p w14:paraId="22B4C459" w14:textId="702912EF" w:rsidR="00BD6E04" w:rsidRPr="00254249" w:rsidRDefault="00BD6E04" w:rsidP="00254249">
      <w:pPr>
        <w:pStyle w:val="Poetry"/>
      </w:pPr>
      <w:r w:rsidRPr="00254249">
        <w:t>By Lakshman’s pious heart revered,</w:t>
      </w:r>
    </w:p>
    <w:p w14:paraId="65BA45D8" w14:textId="77777777" w:rsidR="00254249" w:rsidRDefault="00BD6E04" w:rsidP="00254249">
      <w:pPr>
        <w:pStyle w:val="Poetry"/>
      </w:pPr>
      <w:r w:rsidRPr="00254249">
        <w:t xml:space="preserve">Lies here,—for none may strive with Fate, </w:t>
      </w:r>
    </w:p>
    <w:p w14:paraId="0BDD569D" w14:textId="0B30AF1B" w:rsidR="00BD6E04" w:rsidRPr="00254249" w:rsidRDefault="00BD6E04" w:rsidP="00254249">
      <w:pPr>
        <w:pStyle w:val="Poetry"/>
      </w:pPr>
      <w:r w:rsidRPr="00254249">
        <w:t>A captive, sad and desolate.</w:t>
      </w:r>
    </w:p>
    <w:p w14:paraId="13AD6358" w14:textId="77777777" w:rsidR="00254249" w:rsidRDefault="00BD6E04" w:rsidP="00254249">
      <w:pPr>
        <w:pStyle w:val="Poetry"/>
      </w:pPr>
      <w:r w:rsidRPr="00254249">
        <w:t xml:space="preserve">The brothers’ might full well she knows, </w:t>
      </w:r>
    </w:p>
    <w:p w14:paraId="1DE1340B" w14:textId="77777777" w:rsidR="00254249" w:rsidRDefault="00BD6E04" w:rsidP="00254249">
      <w:pPr>
        <w:pStyle w:val="Poetry"/>
      </w:pPr>
      <w:r w:rsidRPr="00254249">
        <w:t xml:space="preserve">And bravely bears the storm of woes, </w:t>
      </w:r>
    </w:p>
    <w:p w14:paraId="45507510" w14:textId="7DC8DD5D" w:rsidR="00BD6E04" w:rsidRPr="00254249" w:rsidRDefault="00BD6E04" w:rsidP="00254249">
      <w:pPr>
        <w:pStyle w:val="Poetry"/>
      </w:pPr>
      <w:r w:rsidRPr="00254249">
        <w:t>As swelling Ganga in the rains</w:t>
      </w:r>
    </w:p>
    <w:p w14:paraId="1A5BA79C" w14:textId="77777777" w:rsidR="00254249" w:rsidRDefault="00BD6E04" w:rsidP="00254249">
      <w:pPr>
        <w:pStyle w:val="Poetry"/>
      </w:pPr>
      <w:r w:rsidRPr="00254249">
        <w:t xml:space="preserve">The rush of every flood sustains. </w:t>
      </w:r>
    </w:p>
    <w:p w14:paraId="3AA7D136" w14:textId="63965C31" w:rsidR="00BD6E04" w:rsidRPr="00254249" w:rsidRDefault="00BD6E04" w:rsidP="00254249">
      <w:pPr>
        <w:pStyle w:val="Poetry"/>
      </w:pPr>
      <w:r w:rsidRPr="00254249">
        <w:t>Her lord, for her, fierce Bali slew,</w:t>
      </w:r>
    </w:p>
    <w:p w14:paraId="47166A19" w14:textId="77777777" w:rsidR="00254249" w:rsidRDefault="00BD6E04" w:rsidP="00254249">
      <w:pPr>
        <w:pStyle w:val="Poetry"/>
      </w:pPr>
      <w:r w:rsidRPr="00254249">
        <w:t xml:space="preserve">Viradha’s monstrous might o’erthrew, </w:t>
      </w:r>
    </w:p>
    <w:p w14:paraId="599CE1AA" w14:textId="77777777" w:rsidR="00254249" w:rsidRDefault="00BD6E04" w:rsidP="00254249">
      <w:pPr>
        <w:pStyle w:val="Poetry"/>
      </w:pPr>
      <w:r w:rsidRPr="00254249">
        <w:lastRenderedPageBreak/>
        <w:t xml:space="preserve">For her the fourteen thousand slain </w:t>
      </w:r>
    </w:p>
    <w:p w14:paraId="5311DBC2" w14:textId="41F11AC5" w:rsidR="00BD6E04" w:rsidRPr="00254249" w:rsidRDefault="00BD6E04" w:rsidP="00254249">
      <w:pPr>
        <w:pStyle w:val="Poetry"/>
      </w:pPr>
      <w:r w:rsidRPr="00254249">
        <w:t>In Janasthan bedewed the plain.</w:t>
      </w:r>
    </w:p>
    <w:p w14:paraId="36D681CE" w14:textId="77777777" w:rsidR="00254249" w:rsidRDefault="00BD6E04" w:rsidP="00254249">
      <w:pPr>
        <w:pStyle w:val="Poetry"/>
      </w:pPr>
      <w:r w:rsidRPr="00254249">
        <w:t xml:space="preserve">And if for her Ikshvaku’s son </w:t>
      </w:r>
    </w:p>
    <w:p w14:paraId="20F86B6B" w14:textId="77777777" w:rsidR="00254249" w:rsidRDefault="00BD6E04" w:rsidP="00254249">
      <w:pPr>
        <w:pStyle w:val="Poetry"/>
      </w:pPr>
      <w:r w:rsidRPr="00254249">
        <w:t xml:space="preserve">Destroyed the world ‘twere nobly done. </w:t>
      </w:r>
    </w:p>
    <w:p w14:paraId="6F2884D4" w14:textId="5E3E8EC8" w:rsidR="00BD6E04" w:rsidRPr="00254249" w:rsidRDefault="00BD6E04" w:rsidP="00254249">
      <w:pPr>
        <w:pStyle w:val="Poetry"/>
      </w:pPr>
      <w:r w:rsidRPr="00254249">
        <w:t>This, this is she, so far renowned,</w:t>
      </w:r>
    </w:p>
    <w:p w14:paraId="5C7F7D53" w14:textId="745D0ACB" w:rsidR="00254249" w:rsidRDefault="00BD6E04" w:rsidP="00254249">
      <w:pPr>
        <w:pStyle w:val="Poetry"/>
      </w:pPr>
      <w:r w:rsidRPr="00254249">
        <w:t>Who sprang from out the furrowed ground,</w:t>
      </w:r>
      <w:r w:rsidR="00254249">
        <w:rPr>
          <w:rStyle w:val="FootnoteReference"/>
        </w:rPr>
        <w:footnoteReference w:id="48"/>
      </w:r>
      <w:r w:rsidRPr="00254249">
        <w:t xml:space="preserve"> </w:t>
      </w:r>
    </w:p>
    <w:p w14:paraId="370D86C6" w14:textId="77777777" w:rsidR="00254249" w:rsidRDefault="00BD6E04" w:rsidP="00254249">
      <w:pPr>
        <w:pStyle w:val="Poetry"/>
      </w:pPr>
      <w:r w:rsidRPr="00254249">
        <w:t>Child of the high-souled king whose sway</w:t>
      </w:r>
    </w:p>
    <w:p w14:paraId="007CB3AD" w14:textId="1CF827EF" w:rsidR="00BD6E04" w:rsidRPr="00254249" w:rsidRDefault="00BD6E04" w:rsidP="00254249">
      <w:pPr>
        <w:pStyle w:val="Poetry"/>
      </w:pPr>
      <w:r w:rsidRPr="00254249">
        <w:t>The men of Mithila obey:</w:t>
      </w:r>
    </w:p>
    <w:p w14:paraId="3C7348D3" w14:textId="77777777" w:rsidR="00254249" w:rsidRDefault="00BD6E04" w:rsidP="00254249">
      <w:pPr>
        <w:pStyle w:val="Poetry"/>
      </w:pPr>
      <w:r w:rsidRPr="00254249">
        <w:t xml:space="preserve">The glorious lady wooed and won </w:t>
      </w:r>
    </w:p>
    <w:p w14:paraId="4B05B4A9" w14:textId="7720B2AB" w:rsidR="00BD6E04" w:rsidRPr="00254249" w:rsidRDefault="00BD6E04" w:rsidP="00254249">
      <w:pPr>
        <w:pStyle w:val="Poetry"/>
      </w:pPr>
      <w:r w:rsidRPr="00254249">
        <w:t>By Daśaratha’s noblest son;</w:t>
      </w:r>
    </w:p>
    <w:p w14:paraId="5FA8C919" w14:textId="77777777" w:rsidR="00254249" w:rsidRDefault="00BD6E04" w:rsidP="00254249">
      <w:pPr>
        <w:pStyle w:val="Poetry"/>
      </w:pPr>
      <w:r w:rsidRPr="00254249">
        <w:t xml:space="preserve">And now these sad eyes look on her </w:t>
      </w:r>
    </w:p>
    <w:p w14:paraId="34F095CE" w14:textId="2DBDA67D" w:rsidR="00BD6E04" w:rsidRPr="00254249" w:rsidRDefault="00BD6E04" w:rsidP="00254249">
      <w:pPr>
        <w:pStyle w:val="Poetry"/>
      </w:pPr>
      <w:r w:rsidRPr="00254249">
        <w:t>Mid hostile fiends a prisoner.</w:t>
      </w:r>
    </w:p>
    <w:p w14:paraId="17F6DE49" w14:textId="77777777" w:rsidR="00254249" w:rsidRDefault="00BD6E04" w:rsidP="00254249">
      <w:pPr>
        <w:pStyle w:val="Poetry"/>
      </w:pPr>
      <w:r w:rsidRPr="00254249">
        <w:t xml:space="preserve">From home and every bliss she fled </w:t>
      </w:r>
    </w:p>
    <w:p w14:paraId="0CAFE00C" w14:textId="6937AD0E" w:rsidR="00BD6E04" w:rsidRPr="00254249" w:rsidRDefault="00BD6E04" w:rsidP="00254249">
      <w:pPr>
        <w:pStyle w:val="Poetry"/>
      </w:pPr>
      <w:r w:rsidRPr="00254249">
        <w:t>By wifely love and duty led,</w:t>
      </w:r>
    </w:p>
    <w:p w14:paraId="2B5EFA2C" w14:textId="77777777" w:rsidR="00254249" w:rsidRDefault="00BD6E04" w:rsidP="00254249">
      <w:pPr>
        <w:pStyle w:val="Poetry"/>
      </w:pPr>
      <w:r w:rsidRPr="00254249">
        <w:t xml:space="preserve">And heedless of a wanderer’s woes, </w:t>
      </w:r>
    </w:p>
    <w:p w14:paraId="5232E887" w14:textId="74BA5515" w:rsidR="00BD6E04" w:rsidRPr="00254249" w:rsidRDefault="00BD6E04" w:rsidP="00254249">
      <w:pPr>
        <w:pStyle w:val="Poetry"/>
      </w:pPr>
      <w:r w:rsidRPr="00254249">
        <w:t>A life in lonely forests chose.</w:t>
      </w:r>
    </w:p>
    <w:p w14:paraId="060F576B" w14:textId="77777777" w:rsidR="00BD6E04" w:rsidRPr="00254249" w:rsidRDefault="00BD6E04" w:rsidP="00254249">
      <w:pPr>
        <w:pStyle w:val="Poetry"/>
      </w:pPr>
      <w:r w:rsidRPr="00254249">
        <w:t>This, this is she so fair of mould.</w:t>
      </w:r>
    </w:p>
    <w:p w14:paraId="00F10356" w14:textId="77777777" w:rsidR="00254249" w:rsidRDefault="00BD6E04" w:rsidP="00254249">
      <w:pPr>
        <w:pStyle w:val="Poetry"/>
      </w:pPr>
      <w:r w:rsidRPr="00254249">
        <w:t xml:space="preserve">Whose limbs are bright as burnished gold. </w:t>
      </w:r>
    </w:p>
    <w:p w14:paraId="15994538" w14:textId="75B0210E" w:rsidR="00BD6E04" w:rsidRPr="00254249" w:rsidRDefault="00BD6E04" w:rsidP="00254249">
      <w:pPr>
        <w:pStyle w:val="Poetry"/>
      </w:pPr>
      <w:r w:rsidRPr="00254249">
        <w:t>Whose voice was ever soft and mild,</w:t>
      </w:r>
    </w:p>
    <w:p w14:paraId="2838C862" w14:textId="77777777" w:rsidR="00254249" w:rsidRDefault="00BD6E04" w:rsidP="00254249">
      <w:pPr>
        <w:pStyle w:val="Poetry"/>
      </w:pPr>
      <w:r w:rsidRPr="00254249">
        <w:t xml:space="preserve">Who sweetly spoke and sweetly smiled. </w:t>
      </w:r>
    </w:p>
    <w:p w14:paraId="3401224D" w14:textId="3919A76D" w:rsidR="00BD6E04" w:rsidRPr="00254249" w:rsidRDefault="00BD6E04" w:rsidP="00254249">
      <w:pPr>
        <w:pStyle w:val="Poetry"/>
      </w:pPr>
      <w:r w:rsidRPr="00254249">
        <w:t>O, what is Rama’s misery! how</w:t>
      </w:r>
    </w:p>
    <w:p w14:paraId="3EBADB60" w14:textId="77777777" w:rsidR="00254249" w:rsidRDefault="00BD6E04" w:rsidP="00254249">
      <w:pPr>
        <w:pStyle w:val="Poetry"/>
      </w:pPr>
      <w:r w:rsidRPr="00254249">
        <w:t xml:space="preserve">He longs to see his darling now! </w:t>
      </w:r>
    </w:p>
    <w:p w14:paraId="17D2E33C" w14:textId="77777777" w:rsidR="00254249" w:rsidRDefault="00BD6E04" w:rsidP="00254249">
      <w:pPr>
        <w:pStyle w:val="Poetry"/>
      </w:pPr>
      <w:r w:rsidRPr="00254249">
        <w:t xml:space="preserve">Pining for one of her fond looks </w:t>
      </w:r>
    </w:p>
    <w:p w14:paraId="6DA074A4" w14:textId="77777777" w:rsidR="00254249" w:rsidRDefault="00BD6E04" w:rsidP="00254249">
      <w:pPr>
        <w:pStyle w:val="Poetry"/>
      </w:pPr>
      <w:r w:rsidRPr="00254249">
        <w:t xml:space="preserve">As one athirst for water brooks. </w:t>
      </w:r>
    </w:p>
    <w:p w14:paraId="2A8DBD37" w14:textId="106429B3" w:rsidR="00BD6E04" w:rsidRPr="00254249" w:rsidRDefault="00BD6E04" w:rsidP="00254249">
      <w:pPr>
        <w:pStyle w:val="Poetry"/>
      </w:pPr>
      <w:r w:rsidRPr="00254249">
        <w:t>Absorbed in woe the lady sees</w:t>
      </w:r>
    </w:p>
    <w:p w14:paraId="3860AB16" w14:textId="77777777" w:rsidR="00254249" w:rsidRDefault="00BD6E04" w:rsidP="00254249">
      <w:pPr>
        <w:pStyle w:val="Poetry"/>
      </w:pPr>
      <w:r w:rsidRPr="00254249">
        <w:t xml:space="preserve">No Rakshas guard, no blooming trees. </w:t>
      </w:r>
    </w:p>
    <w:p w14:paraId="0DB0256A" w14:textId="77777777" w:rsidR="00254249" w:rsidRDefault="00BD6E04" w:rsidP="00254249">
      <w:pPr>
        <w:pStyle w:val="Poetry"/>
      </w:pPr>
      <w:r w:rsidRPr="00254249">
        <w:t xml:space="preserve">Her eyes are with her thoughts, and they </w:t>
      </w:r>
    </w:p>
    <w:p w14:paraId="02507032" w14:textId="6F904B92" w:rsidR="00BD6E04" w:rsidRPr="00254249" w:rsidRDefault="00BD6E04" w:rsidP="00254249">
      <w:pPr>
        <w:pStyle w:val="Poetry"/>
      </w:pPr>
      <w:r w:rsidRPr="00254249">
        <w:t>Are fixed on Rama far away.”</w:t>
      </w:r>
    </w:p>
    <w:p w14:paraId="62ECF1F9" w14:textId="6D9B4B8A" w:rsidR="00BD6E04" w:rsidRDefault="00BD6E04" w:rsidP="00254249">
      <w:pPr>
        <w:pStyle w:val="Poetry"/>
      </w:pPr>
    </w:p>
    <w:p w14:paraId="1E68C595" w14:textId="77777777" w:rsidR="00254249" w:rsidRDefault="00254249" w:rsidP="00254249">
      <w:pPr>
        <w:pStyle w:val="Heading4"/>
      </w:pPr>
      <w:r>
        <w:t>Canto XVII</w:t>
      </w:r>
    </w:p>
    <w:p w14:paraId="79ADDF9F" w14:textId="6255990B" w:rsidR="00254249" w:rsidRPr="00254249" w:rsidRDefault="00254249" w:rsidP="00254249">
      <w:pPr>
        <w:pStyle w:val="Bodynoindent"/>
        <w:jc w:val="left"/>
        <w:rPr>
          <w:i/>
          <w:iCs/>
        </w:rPr>
      </w:pPr>
      <w:r w:rsidRPr="00254249">
        <w:rPr>
          <w:i/>
          <w:iCs/>
        </w:rPr>
        <w:t>Sita’s Guard.</w:t>
      </w:r>
    </w:p>
    <w:p w14:paraId="3F1E90BF" w14:textId="77777777" w:rsidR="00254249" w:rsidRDefault="00BD6E04" w:rsidP="00254249">
      <w:pPr>
        <w:pStyle w:val="Poetry"/>
      </w:pPr>
      <w:r w:rsidRPr="00254249">
        <w:lastRenderedPageBreak/>
        <w:t xml:space="preserve">His pitying eyes with tears bedewed, </w:t>
      </w:r>
    </w:p>
    <w:p w14:paraId="324012AA" w14:textId="77777777" w:rsidR="00254249" w:rsidRDefault="00BD6E04" w:rsidP="00254249">
      <w:pPr>
        <w:pStyle w:val="Poetry"/>
      </w:pPr>
      <w:r w:rsidRPr="00254249">
        <w:t xml:space="preserve">The weeping queen again he viewed, </w:t>
      </w:r>
    </w:p>
    <w:p w14:paraId="54FA8AC8" w14:textId="77777777" w:rsidR="00254249" w:rsidRDefault="00BD6E04" w:rsidP="00254249">
      <w:pPr>
        <w:pStyle w:val="Poetry"/>
      </w:pPr>
      <w:r w:rsidRPr="00254249">
        <w:t xml:space="preserve">And saw around the prisoner stand </w:t>
      </w:r>
    </w:p>
    <w:p w14:paraId="370BC60F" w14:textId="5F18C997" w:rsidR="00BD6E04" w:rsidRPr="00254249" w:rsidRDefault="00BD6E04" w:rsidP="00254249">
      <w:pPr>
        <w:pStyle w:val="Poetry"/>
      </w:pPr>
      <w:r w:rsidRPr="00254249">
        <w:t>Her demon guard, a fearful band.</w:t>
      </w:r>
    </w:p>
    <w:p w14:paraId="7F4C7172" w14:textId="77777777" w:rsidR="00254249" w:rsidRDefault="00BD6E04" w:rsidP="00254249">
      <w:pPr>
        <w:pStyle w:val="Poetry"/>
      </w:pPr>
      <w:r w:rsidRPr="00254249">
        <w:t xml:space="preserve">Some earless, some with ears that hung </w:t>
      </w:r>
    </w:p>
    <w:p w14:paraId="1E73AFA2" w14:textId="77777777" w:rsidR="00254249" w:rsidRDefault="00BD6E04" w:rsidP="00254249">
      <w:pPr>
        <w:pStyle w:val="Poetry"/>
      </w:pPr>
      <w:r w:rsidRPr="00254249">
        <w:t xml:space="preserve">Low as their feet and loosely swung: </w:t>
      </w:r>
    </w:p>
    <w:p w14:paraId="5783377D" w14:textId="77777777" w:rsidR="00254249" w:rsidRDefault="00BD6E04" w:rsidP="00254249">
      <w:pPr>
        <w:pStyle w:val="Poetry"/>
      </w:pPr>
      <w:r w:rsidRPr="00254249">
        <w:t xml:space="preserve">Some fierce with single ears and eyes, </w:t>
      </w:r>
    </w:p>
    <w:p w14:paraId="43EA1D73" w14:textId="77777777" w:rsidR="00254249" w:rsidRDefault="00BD6E04" w:rsidP="00254249">
      <w:pPr>
        <w:pStyle w:val="Poetry"/>
      </w:pPr>
      <w:r w:rsidRPr="00254249">
        <w:t xml:space="preserve">Some dwarfish, some of monstrous size: </w:t>
      </w:r>
    </w:p>
    <w:p w14:paraId="37F715C1" w14:textId="77777777" w:rsidR="00254249" w:rsidRDefault="00BD6E04" w:rsidP="00254249">
      <w:pPr>
        <w:pStyle w:val="Poetry"/>
      </w:pPr>
      <w:r w:rsidRPr="00254249">
        <w:t xml:space="preserve">Some with their dark necks long and thin </w:t>
      </w:r>
    </w:p>
    <w:p w14:paraId="59BA0DCE" w14:textId="077894F4" w:rsidR="00BD6E04" w:rsidRPr="00254249" w:rsidRDefault="00BD6E04" w:rsidP="00254249">
      <w:pPr>
        <w:pStyle w:val="Poetry"/>
      </w:pPr>
      <w:r w:rsidRPr="00254249">
        <w:t>With hair upon the knotty skin:</w:t>
      </w:r>
    </w:p>
    <w:p w14:paraId="32395A88" w14:textId="77777777" w:rsidR="00254249" w:rsidRDefault="00BD6E04" w:rsidP="00254249">
      <w:pPr>
        <w:pStyle w:val="Poetry"/>
      </w:pPr>
      <w:r w:rsidRPr="00254249">
        <w:t xml:space="preserve">Some with wild locks, some bald and bare, </w:t>
      </w:r>
    </w:p>
    <w:p w14:paraId="51B0884D" w14:textId="1D0A6109" w:rsidR="00BD6E04" w:rsidRPr="00254249" w:rsidRDefault="00BD6E04" w:rsidP="00254249">
      <w:pPr>
        <w:pStyle w:val="Poetry"/>
      </w:pPr>
      <w:r w:rsidRPr="00254249">
        <w:t>Some covered o’er with bristly hair:</w:t>
      </w:r>
    </w:p>
    <w:p w14:paraId="4E5F1E59" w14:textId="77777777" w:rsidR="00254249" w:rsidRDefault="00BD6E04" w:rsidP="00254249">
      <w:pPr>
        <w:pStyle w:val="Poetry"/>
      </w:pPr>
      <w:r w:rsidRPr="00254249">
        <w:t xml:space="preserve">Some tall and straight, some bowed and bent </w:t>
      </w:r>
    </w:p>
    <w:p w14:paraId="231870BB" w14:textId="5D52D917" w:rsidR="00BD6E04" w:rsidRPr="00254249" w:rsidRDefault="00BD6E04" w:rsidP="00254249">
      <w:pPr>
        <w:pStyle w:val="Poetry"/>
      </w:pPr>
      <w:r w:rsidRPr="00254249">
        <w:t>With every foul disfigurement:</w:t>
      </w:r>
    </w:p>
    <w:p w14:paraId="03BA674B" w14:textId="77777777" w:rsidR="00254249" w:rsidRDefault="00254249" w:rsidP="00254249">
      <w:pPr>
        <w:pStyle w:val="Poetry"/>
      </w:pPr>
    </w:p>
    <w:p w14:paraId="6664A86B" w14:textId="77777777" w:rsidR="00254249" w:rsidRDefault="00BD6E04" w:rsidP="00254249">
      <w:pPr>
        <w:pStyle w:val="Poetry"/>
      </w:pPr>
      <w:r w:rsidRPr="00254249">
        <w:t xml:space="preserve">All black and fierce with eyes of fire, </w:t>
      </w:r>
    </w:p>
    <w:p w14:paraId="4E0DD996" w14:textId="77777777" w:rsidR="00254249" w:rsidRDefault="00BD6E04" w:rsidP="00254249">
      <w:pPr>
        <w:pStyle w:val="Poetry"/>
      </w:pPr>
      <w:r w:rsidRPr="00254249">
        <w:t xml:space="preserve">Ruthless and stern and swift to ire: </w:t>
      </w:r>
    </w:p>
    <w:p w14:paraId="1FDD03A5" w14:textId="77777777" w:rsidR="00254249" w:rsidRDefault="00BD6E04" w:rsidP="00254249">
      <w:pPr>
        <w:pStyle w:val="Poetry"/>
      </w:pPr>
      <w:r w:rsidRPr="00254249">
        <w:t xml:space="preserve">Some with the jackal’s jaw and nose, </w:t>
      </w:r>
    </w:p>
    <w:p w14:paraId="7716FB33" w14:textId="77777777" w:rsidR="00254249" w:rsidRDefault="00BD6E04" w:rsidP="00254249">
      <w:pPr>
        <w:pStyle w:val="Poetry"/>
      </w:pPr>
      <w:r w:rsidRPr="00254249">
        <w:t xml:space="preserve">Some faced like boars and buffaloes: </w:t>
      </w:r>
    </w:p>
    <w:p w14:paraId="3B94AA22" w14:textId="0CED4713" w:rsidR="00254249" w:rsidRDefault="00BD6E04" w:rsidP="00254249">
      <w:pPr>
        <w:pStyle w:val="Poetry"/>
      </w:pPr>
      <w:r w:rsidRPr="00254249">
        <w:t>Some with the heads of goats and kine,</w:t>
      </w:r>
      <w:r w:rsidR="00254249">
        <w:rPr>
          <w:rStyle w:val="FootnoteReference"/>
        </w:rPr>
        <w:footnoteReference w:id="49"/>
      </w:r>
      <w:r w:rsidRPr="00254249">
        <w:t xml:space="preserve"> </w:t>
      </w:r>
    </w:p>
    <w:p w14:paraId="7B449C03" w14:textId="77777777" w:rsidR="00254249" w:rsidRDefault="00BD6E04" w:rsidP="00254249">
      <w:pPr>
        <w:pStyle w:val="Poetry"/>
      </w:pPr>
      <w:r w:rsidRPr="00254249">
        <w:t xml:space="preserve">Of elephants, and dogs, and swine: </w:t>
      </w:r>
    </w:p>
    <w:p w14:paraId="7BA98D85" w14:textId="514FBE4E" w:rsidR="00BD6E04" w:rsidRPr="00254249" w:rsidRDefault="00BD6E04" w:rsidP="00254249">
      <w:pPr>
        <w:pStyle w:val="Poetry"/>
      </w:pPr>
      <w:r w:rsidRPr="00254249">
        <w:t>With lions’ lips and horses’ brows,</w:t>
      </w:r>
    </w:p>
    <w:p w14:paraId="3F2353EE" w14:textId="77777777" w:rsidR="00254249" w:rsidRDefault="00BD6E04" w:rsidP="00254249">
      <w:pPr>
        <w:pStyle w:val="Poetry"/>
      </w:pPr>
      <w:r w:rsidRPr="00254249">
        <w:t xml:space="preserve">They walked with feet of mules and cows: </w:t>
      </w:r>
    </w:p>
    <w:p w14:paraId="44B50ABD" w14:textId="77777777" w:rsidR="00254249" w:rsidRDefault="00BD6E04" w:rsidP="00254249">
      <w:pPr>
        <w:pStyle w:val="Poetry"/>
      </w:pPr>
      <w:r w:rsidRPr="00254249">
        <w:t xml:space="preserve">Swords, maces, clubs, and spears they bore </w:t>
      </w:r>
    </w:p>
    <w:p w14:paraId="24D9450C" w14:textId="77777777" w:rsidR="00254249" w:rsidRDefault="00BD6E04" w:rsidP="00254249">
      <w:pPr>
        <w:pStyle w:val="Poetry"/>
      </w:pPr>
      <w:r w:rsidRPr="00254249">
        <w:t xml:space="preserve">In hideous hands that reeked with gore, </w:t>
      </w:r>
    </w:p>
    <w:p w14:paraId="32A7347C" w14:textId="7069C5E1" w:rsidR="00BD6E04" w:rsidRPr="00254249" w:rsidRDefault="00BD6E04" w:rsidP="00254249">
      <w:pPr>
        <w:pStyle w:val="Poetry"/>
      </w:pPr>
      <w:r w:rsidRPr="00254249">
        <w:t>And, never sated, turned afresh</w:t>
      </w:r>
    </w:p>
    <w:p w14:paraId="69CD1CA7" w14:textId="77777777" w:rsidR="00254249" w:rsidRDefault="00BD6E04" w:rsidP="00254249">
      <w:pPr>
        <w:pStyle w:val="Poetry"/>
      </w:pPr>
      <w:r w:rsidRPr="00254249">
        <w:t xml:space="preserve">To bowls of wine and piles of flesh. </w:t>
      </w:r>
    </w:p>
    <w:p w14:paraId="7B526377" w14:textId="77777777" w:rsidR="00254249" w:rsidRDefault="00BD6E04" w:rsidP="00254249">
      <w:pPr>
        <w:pStyle w:val="Poetry"/>
      </w:pPr>
      <w:r w:rsidRPr="00254249">
        <w:t xml:space="preserve">Such were the awful guards who stood </w:t>
      </w:r>
    </w:p>
    <w:p w14:paraId="5395349D" w14:textId="7CD10FA7" w:rsidR="00BD6E04" w:rsidRPr="00254249" w:rsidRDefault="00BD6E04" w:rsidP="00254249">
      <w:pPr>
        <w:pStyle w:val="Poetry"/>
      </w:pPr>
      <w:r w:rsidRPr="00254249">
        <w:t>Round Sita in that lovely wood,</w:t>
      </w:r>
    </w:p>
    <w:p w14:paraId="09B332BC" w14:textId="77777777" w:rsidR="00254249" w:rsidRDefault="00BD6E04" w:rsidP="00254249">
      <w:pPr>
        <w:pStyle w:val="Poetry"/>
      </w:pPr>
      <w:r w:rsidRPr="00254249">
        <w:t xml:space="preserve">While in her lonely sorrow she </w:t>
      </w:r>
    </w:p>
    <w:p w14:paraId="1E105463" w14:textId="22BEB85B" w:rsidR="00BD6E04" w:rsidRPr="00254249" w:rsidRDefault="00BD6E04" w:rsidP="00254249">
      <w:pPr>
        <w:pStyle w:val="Poetry"/>
      </w:pPr>
      <w:r w:rsidRPr="00254249">
        <w:t>Wept sadly neath a spreading tree.</w:t>
      </w:r>
    </w:p>
    <w:p w14:paraId="417D6551" w14:textId="77777777" w:rsidR="00254249" w:rsidRDefault="00BD6E04" w:rsidP="00254249">
      <w:pPr>
        <w:pStyle w:val="Poetry"/>
      </w:pPr>
      <w:r w:rsidRPr="00254249">
        <w:t xml:space="preserve">He watched the spouse of Rama there </w:t>
      </w:r>
    </w:p>
    <w:p w14:paraId="73821C46" w14:textId="3AAE0833" w:rsidR="00BD6E04" w:rsidRPr="00254249" w:rsidRDefault="00BD6E04" w:rsidP="00254249">
      <w:pPr>
        <w:pStyle w:val="Poetry"/>
      </w:pPr>
      <w:r w:rsidRPr="00254249">
        <w:lastRenderedPageBreak/>
        <w:t>Regardless of her tangled hair,</w:t>
      </w:r>
    </w:p>
    <w:p w14:paraId="04258837" w14:textId="77777777" w:rsidR="00254249" w:rsidRDefault="00BD6E04" w:rsidP="00254249">
      <w:pPr>
        <w:pStyle w:val="Poetry"/>
      </w:pPr>
      <w:r w:rsidRPr="00254249">
        <w:t xml:space="preserve">Her jewels stripped from neck and limb, </w:t>
      </w:r>
    </w:p>
    <w:p w14:paraId="11A26DF3" w14:textId="02A4B7A3" w:rsidR="00BD6E04" w:rsidRPr="00254249" w:rsidRDefault="00BD6E04" w:rsidP="00254249">
      <w:pPr>
        <w:pStyle w:val="Poetry"/>
      </w:pPr>
      <w:r w:rsidRPr="00254249">
        <w:t>Decked only with her love of him.</w:t>
      </w:r>
    </w:p>
    <w:p w14:paraId="671C66B9" w14:textId="53437410" w:rsidR="00254249" w:rsidRDefault="00254249" w:rsidP="00254249">
      <w:pPr>
        <w:pStyle w:val="Poetry"/>
      </w:pPr>
    </w:p>
    <w:p w14:paraId="6E974FE4" w14:textId="77777777" w:rsidR="00254249" w:rsidRDefault="00254249" w:rsidP="00254249">
      <w:pPr>
        <w:pStyle w:val="Heading4"/>
      </w:pPr>
      <w:r>
        <w:t>Canto XVIII</w:t>
      </w:r>
    </w:p>
    <w:p w14:paraId="5DC86A8B" w14:textId="3DE0D1F8" w:rsidR="00254249" w:rsidRPr="00254249" w:rsidRDefault="00254249" w:rsidP="00254249">
      <w:pPr>
        <w:pStyle w:val="Bodynoindent"/>
        <w:jc w:val="left"/>
        <w:rPr>
          <w:i/>
          <w:iCs/>
        </w:rPr>
      </w:pPr>
      <w:r w:rsidRPr="00254249">
        <w:rPr>
          <w:i/>
          <w:iCs/>
        </w:rPr>
        <w:t>Ravan.</w:t>
      </w:r>
    </w:p>
    <w:p w14:paraId="79D90344" w14:textId="3D8309D1" w:rsidR="00254249" w:rsidRDefault="00BD6E04" w:rsidP="00254249">
      <w:pPr>
        <w:pStyle w:val="Poetry"/>
      </w:pPr>
      <w:r w:rsidRPr="00254249">
        <w:t xml:space="preserve">While from his shelter in the boughs </w:t>
      </w:r>
    </w:p>
    <w:p w14:paraId="009A707C" w14:textId="77777777" w:rsidR="00254249" w:rsidRDefault="00BD6E04" w:rsidP="00254249">
      <w:pPr>
        <w:pStyle w:val="Poetry"/>
      </w:pPr>
      <w:r w:rsidRPr="00254249">
        <w:t xml:space="preserve">The Vanar looked on Rama’s spouse </w:t>
      </w:r>
    </w:p>
    <w:p w14:paraId="1F60CEF5" w14:textId="155F35AA" w:rsidR="00BD6E04" w:rsidRPr="00254249" w:rsidRDefault="00BD6E04" w:rsidP="00254249">
      <w:pPr>
        <w:pStyle w:val="Poetry"/>
      </w:pPr>
      <w:r w:rsidRPr="00254249">
        <w:t>He heard the gathered giants raise</w:t>
      </w:r>
    </w:p>
    <w:p w14:paraId="297BCEB5" w14:textId="77777777" w:rsidR="00254249" w:rsidRDefault="00BD6E04" w:rsidP="00254249">
      <w:pPr>
        <w:pStyle w:val="Poetry"/>
      </w:pPr>
      <w:r w:rsidRPr="00254249">
        <w:t xml:space="preserve">The solemn hymn of prayer and praise.— </w:t>
      </w:r>
    </w:p>
    <w:p w14:paraId="5FF05203" w14:textId="3FDA0197" w:rsidR="00BD6E04" w:rsidRPr="00254249" w:rsidRDefault="00BD6E04" w:rsidP="00254249">
      <w:pPr>
        <w:pStyle w:val="Poetry"/>
      </w:pPr>
      <w:r w:rsidRPr="00254249">
        <w:t>Priests skilled in rite and ritual, who</w:t>
      </w:r>
    </w:p>
    <w:p w14:paraId="0ED37AF8" w14:textId="4816F939" w:rsidR="00254249" w:rsidRDefault="00BD6E04" w:rsidP="00254249">
      <w:pPr>
        <w:pStyle w:val="Poetry"/>
      </w:pPr>
      <w:r w:rsidRPr="00254249">
        <w:t>The Vedas and their branches</w:t>
      </w:r>
      <w:r w:rsidR="00254249">
        <w:rPr>
          <w:rStyle w:val="FootnoteReference"/>
        </w:rPr>
        <w:footnoteReference w:id="50"/>
      </w:r>
      <w:r w:rsidRPr="00254249">
        <w:t xml:space="preserve"> knew. </w:t>
      </w:r>
    </w:p>
    <w:p w14:paraId="2EAEFFC3" w14:textId="77777777" w:rsidR="00254249" w:rsidRDefault="00BD6E04" w:rsidP="00254249">
      <w:pPr>
        <w:pStyle w:val="Poetry"/>
      </w:pPr>
      <w:r w:rsidRPr="00254249">
        <w:t xml:space="preserve">Then, as loud strains of music broke </w:t>
      </w:r>
    </w:p>
    <w:p w14:paraId="5309A2C7" w14:textId="77777777" w:rsidR="00254249" w:rsidRDefault="00BD6E04" w:rsidP="00254249">
      <w:pPr>
        <w:pStyle w:val="Poetry"/>
      </w:pPr>
      <w:r w:rsidRPr="00254249">
        <w:t xml:space="preserve">His sleep, the giant monarch woke. </w:t>
      </w:r>
    </w:p>
    <w:p w14:paraId="7EA03CDD" w14:textId="77777777" w:rsidR="00254249" w:rsidRDefault="00BD6E04" w:rsidP="00254249">
      <w:pPr>
        <w:pStyle w:val="Poetry"/>
      </w:pPr>
      <w:r w:rsidRPr="00254249">
        <w:t xml:space="preserve">Swift to his heart the thought returned </w:t>
      </w:r>
    </w:p>
    <w:p w14:paraId="4C2834EB" w14:textId="77777777" w:rsidR="00254249" w:rsidRDefault="00BD6E04" w:rsidP="00254249">
      <w:pPr>
        <w:pStyle w:val="Poetry"/>
      </w:pPr>
      <w:r w:rsidRPr="00254249">
        <w:t xml:space="preserve">Of the fair queen for whom he burned; </w:t>
      </w:r>
    </w:p>
    <w:p w14:paraId="2990348D" w14:textId="62130CD0" w:rsidR="00BD6E04" w:rsidRPr="00254249" w:rsidRDefault="00BD6E04" w:rsidP="00254249">
      <w:pPr>
        <w:pStyle w:val="Poetry"/>
      </w:pPr>
      <w:r w:rsidRPr="00254249">
        <w:t>Nor could the amorous fiend control</w:t>
      </w:r>
    </w:p>
    <w:p w14:paraId="6503F07F" w14:textId="77777777" w:rsidR="00254249" w:rsidRDefault="00BD6E04" w:rsidP="00254249">
      <w:pPr>
        <w:pStyle w:val="Poetry"/>
      </w:pPr>
      <w:r w:rsidRPr="00254249">
        <w:t xml:space="preserve">The passion that absorbed his soul. </w:t>
      </w:r>
    </w:p>
    <w:p w14:paraId="69271118" w14:textId="74E3DF8C" w:rsidR="00BD6E04" w:rsidRPr="00254249" w:rsidRDefault="00BD6E04" w:rsidP="00254249">
      <w:pPr>
        <w:pStyle w:val="Poetry"/>
      </w:pPr>
      <w:r w:rsidRPr="00254249">
        <w:t>In all his brightest garb arrayed</w:t>
      </w:r>
    </w:p>
    <w:p w14:paraId="1AC7AAF3" w14:textId="77777777" w:rsidR="00BD6E04" w:rsidRPr="00254249" w:rsidRDefault="00BD6E04" w:rsidP="00254249">
      <w:pPr>
        <w:pStyle w:val="Poetry"/>
      </w:pPr>
      <w:r w:rsidRPr="00254249">
        <w:t>He hastened to that lovely shade,</w:t>
      </w:r>
    </w:p>
    <w:p w14:paraId="7EB5B8F7" w14:textId="77777777" w:rsidR="00254249" w:rsidRDefault="00BD6E04" w:rsidP="00254249">
      <w:pPr>
        <w:pStyle w:val="Poetry"/>
      </w:pPr>
      <w:r w:rsidRPr="00254249">
        <w:t xml:space="preserve">Where glowed each choicest flower and fruit, </w:t>
      </w:r>
    </w:p>
    <w:p w14:paraId="78F5EEF6" w14:textId="632E350A" w:rsidR="00BD6E04" w:rsidRPr="00254249" w:rsidRDefault="00BD6E04" w:rsidP="00254249">
      <w:pPr>
        <w:pStyle w:val="Poetry"/>
      </w:pPr>
      <w:r w:rsidRPr="00254249">
        <w:t>And the sweet birds were never mute,</w:t>
      </w:r>
    </w:p>
    <w:p w14:paraId="54AF8474" w14:textId="77777777" w:rsidR="00254249" w:rsidRDefault="00BD6E04" w:rsidP="00254249">
      <w:pPr>
        <w:pStyle w:val="Poetry"/>
      </w:pPr>
      <w:r w:rsidRPr="00254249">
        <w:t xml:space="preserve">And tall deer bent their heads to drink </w:t>
      </w:r>
    </w:p>
    <w:p w14:paraId="0DDD4689" w14:textId="1C85D0FF" w:rsidR="00BD6E04" w:rsidRPr="00254249" w:rsidRDefault="00BD6E04" w:rsidP="00254249">
      <w:pPr>
        <w:pStyle w:val="Poetry"/>
      </w:pPr>
      <w:r w:rsidRPr="00254249">
        <w:t>On the fair streamlet’s grassy brink.</w:t>
      </w:r>
    </w:p>
    <w:p w14:paraId="7F5AEB8D" w14:textId="77777777" w:rsidR="00254249" w:rsidRDefault="00BD6E04" w:rsidP="00254249">
      <w:pPr>
        <w:pStyle w:val="Poetry"/>
      </w:pPr>
      <w:r w:rsidRPr="00254249">
        <w:t xml:space="preserve">Near that Aśoka grove he drew,— </w:t>
      </w:r>
    </w:p>
    <w:p w14:paraId="7CE7B049" w14:textId="6C792A5C" w:rsidR="00BD6E04" w:rsidRPr="00254249" w:rsidRDefault="00BD6E04" w:rsidP="00254249">
      <w:pPr>
        <w:pStyle w:val="Poetry"/>
      </w:pPr>
      <w:r w:rsidRPr="00254249">
        <w:t>A hundred dames his retinue.</w:t>
      </w:r>
    </w:p>
    <w:p w14:paraId="7A8FA43D" w14:textId="77777777" w:rsidR="00254249" w:rsidRDefault="00BD6E04" w:rsidP="00254249">
      <w:pPr>
        <w:pStyle w:val="Poetry"/>
      </w:pPr>
      <w:r w:rsidRPr="00254249">
        <w:t xml:space="preserve">Like Indra with the thousand eyes </w:t>
      </w:r>
    </w:p>
    <w:p w14:paraId="5C00D4A2" w14:textId="77777777" w:rsidR="00254249" w:rsidRDefault="00BD6E04" w:rsidP="00254249">
      <w:pPr>
        <w:pStyle w:val="Poetry"/>
      </w:pPr>
      <w:r w:rsidRPr="00254249">
        <w:t xml:space="preserve">Girt with the beauties of the skies. </w:t>
      </w:r>
    </w:p>
    <w:p w14:paraId="042EB6B2" w14:textId="77777777" w:rsidR="00254249" w:rsidRDefault="00BD6E04" w:rsidP="00254249">
      <w:pPr>
        <w:pStyle w:val="Poetry"/>
      </w:pPr>
      <w:r w:rsidRPr="00254249">
        <w:t xml:space="preserve">Some walked beside their lord to hold </w:t>
      </w:r>
    </w:p>
    <w:p w14:paraId="5E1E4E98" w14:textId="77777777" w:rsidR="00254249" w:rsidRDefault="00BD6E04" w:rsidP="00254249">
      <w:pPr>
        <w:pStyle w:val="Poetry"/>
      </w:pPr>
      <w:r w:rsidRPr="00254249">
        <w:t xml:space="preserve">The chouries, fans, and lamps of gold. </w:t>
      </w:r>
    </w:p>
    <w:p w14:paraId="5F62DB66" w14:textId="0F2373CE" w:rsidR="00BD6E04" w:rsidRPr="00254249" w:rsidRDefault="00BD6E04" w:rsidP="00254249">
      <w:pPr>
        <w:pStyle w:val="Poetry"/>
      </w:pPr>
      <w:r w:rsidRPr="00254249">
        <w:lastRenderedPageBreak/>
        <w:t>And others purest water bore</w:t>
      </w:r>
    </w:p>
    <w:p w14:paraId="3CF39652" w14:textId="77777777" w:rsidR="00254249" w:rsidRDefault="00BD6E04" w:rsidP="00254249">
      <w:pPr>
        <w:pStyle w:val="Poetry"/>
      </w:pPr>
      <w:r w:rsidRPr="00254249">
        <w:t xml:space="preserve">In golden urns, and paced before. </w:t>
      </w:r>
    </w:p>
    <w:p w14:paraId="4B321B3E" w14:textId="77777777" w:rsidR="00254249" w:rsidRDefault="00BD6E04" w:rsidP="00254249">
      <w:pPr>
        <w:pStyle w:val="Poetry"/>
      </w:pPr>
      <w:r w:rsidRPr="00254249">
        <w:t xml:space="preserve">Some carried, piled on golden plates, </w:t>
      </w:r>
    </w:p>
    <w:p w14:paraId="6E87D40F" w14:textId="67DAAD2A" w:rsidR="00BD6E04" w:rsidRPr="00254249" w:rsidRDefault="00BD6E04" w:rsidP="00254249">
      <w:pPr>
        <w:pStyle w:val="Poetry"/>
      </w:pPr>
      <w:r w:rsidRPr="00254249">
        <w:t>Delicious food of dainty cates;</w:t>
      </w:r>
    </w:p>
    <w:p w14:paraId="6B536AF8" w14:textId="77777777" w:rsidR="00254249" w:rsidRDefault="00BD6E04" w:rsidP="00254249">
      <w:pPr>
        <w:pStyle w:val="Poetry"/>
      </w:pPr>
      <w:r w:rsidRPr="00254249">
        <w:t xml:space="preserve">Some wine in massive bowls whereon </w:t>
      </w:r>
    </w:p>
    <w:p w14:paraId="5B6812B9" w14:textId="77777777" w:rsidR="00254249" w:rsidRDefault="00BD6E04" w:rsidP="00254249">
      <w:pPr>
        <w:pStyle w:val="Poetry"/>
      </w:pPr>
      <w:r w:rsidRPr="00254249">
        <w:t xml:space="preserve">The fairest gems resplendent shone. </w:t>
      </w:r>
    </w:p>
    <w:p w14:paraId="05F76E89" w14:textId="77777777" w:rsidR="00254249" w:rsidRDefault="00BD6E04" w:rsidP="00254249">
      <w:pPr>
        <w:pStyle w:val="Poetry"/>
      </w:pPr>
      <w:r w:rsidRPr="00254249">
        <w:t xml:space="preserve">Some by the monarch’s side displayed, </w:t>
      </w:r>
    </w:p>
    <w:p w14:paraId="53A80113" w14:textId="77777777" w:rsidR="00254249" w:rsidRDefault="00BD6E04" w:rsidP="00254249">
      <w:pPr>
        <w:pStyle w:val="Poetry"/>
      </w:pPr>
      <w:r w:rsidRPr="00254249">
        <w:t xml:space="preserve">Wrought like a swan, a silken shade: </w:t>
      </w:r>
    </w:p>
    <w:p w14:paraId="6BDF34E3" w14:textId="005839A4" w:rsidR="00BD6E04" w:rsidRPr="00254249" w:rsidRDefault="00BD6E04" w:rsidP="00254249">
      <w:pPr>
        <w:pStyle w:val="Poetry"/>
      </w:pPr>
      <w:r w:rsidRPr="00254249">
        <w:t>Another beauty walked behind,</w:t>
      </w:r>
    </w:p>
    <w:p w14:paraId="6CFCE8F7" w14:textId="77777777" w:rsidR="00BD6E04" w:rsidRPr="00254249" w:rsidRDefault="00BD6E04" w:rsidP="00254249">
      <w:pPr>
        <w:pStyle w:val="Poetry"/>
      </w:pPr>
      <w:r w:rsidRPr="00254249">
        <w:t>The sceptre to her care assigned.</w:t>
      </w:r>
    </w:p>
    <w:p w14:paraId="3AAF8EED" w14:textId="77777777" w:rsidR="00254249" w:rsidRDefault="00BD6E04" w:rsidP="00254249">
      <w:pPr>
        <w:pStyle w:val="Poetry"/>
      </w:pPr>
      <w:r w:rsidRPr="00254249">
        <w:t xml:space="preserve">Around the monarch gleamed the crowd </w:t>
      </w:r>
    </w:p>
    <w:p w14:paraId="3D82395A" w14:textId="6F3E0E18" w:rsidR="00BD6E04" w:rsidRPr="00254249" w:rsidRDefault="00BD6E04" w:rsidP="00254249">
      <w:pPr>
        <w:pStyle w:val="Poetry"/>
      </w:pPr>
      <w:r w:rsidRPr="00254249">
        <w:t>As lightnings flash about a cloud,</w:t>
      </w:r>
    </w:p>
    <w:p w14:paraId="4C8A80DB" w14:textId="77777777" w:rsidR="00254249" w:rsidRDefault="00BD6E04" w:rsidP="00254249">
      <w:pPr>
        <w:pStyle w:val="Poetry"/>
      </w:pPr>
      <w:r w:rsidRPr="00254249">
        <w:t xml:space="preserve">And each made music as she went </w:t>
      </w:r>
    </w:p>
    <w:p w14:paraId="1E61968D" w14:textId="77777777" w:rsidR="00254249" w:rsidRDefault="00BD6E04" w:rsidP="00254249">
      <w:pPr>
        <w:pStyle w:val="Poetry"/>
      </w:pPr>
      <w:r w:rsidRPr="00254249">
        <w:t xml:space="preserve">With zone and tinkling ornament. </w:t>
      </w:r>
    </w:p>
    <w:p w14:paraId="47DF01A5" w14:textId="787E3FC6" w:rsidR="00BD6E04" w:rsidRPr="00254249" w:rsidRDefault="00BD6E04" w:rsidP="00254249">
      <w:pPr>
        <w:pStyle w:val="Poetry"/>
      </w:pPr>
      <w:r w:rsidRPr="00254249">
        <w:t>Attended thus in royal state</w:t>
      </w:r>
    </w:p>
    <w:p w14:paraId="50B8BB7C" w14:textId="77777777" w:rsidR="00254249" w:rsidRDefault="00BD6E04" w:rsidP="00254249">
      <w:pPr>
        <w:pStyle w:val="Poetry"/>
      </w:pPr>
      <w:r w:rsidRPr="00254249">
        <w:t xml:space="preserve">The monarch reached the garden gate, </w:t>
      </w:r>
    </w:p>
    <w:p w14:paraId="6A9CC164" w14:textId="77777777" w:rsidR="00254249" w:rsidRDefault="00BD6E04" w:rsidP="00254249">
      <w:pPr>
        <w:pStyle w:val="Poetry"/>
      </w:pPr>
      <w:r w:rsidRPr="00254249">
        <w:t xml:space="preserve">While gold and silver torches, fed </w:t>
      </w:r>
    </w:p>
    <w:p w14:paraId="062277AD" w14:textId="24990A25" w:rsidR="00254249" w:rsidRDefault="00BD6E04" w:rsidP="00254249">
      <w:pPr>
        <w:pStyle w:val="Poetry"/>
      </w:pPr>
      <w:r w:rsidRPr="00254249">
        <w:t>With scented oil a soft light shed.</w:t>
      </w:r>
      <w:r w:rsidR="00254249">
        <w:rPr>
          <w:rStyle w:val="FootnoteReference"/>
        </w:rPr>
        <w:footnoteReference w:id="51"/>
      </w:r>
      <w:r w:rsidRPr="00254249">
        <w:t xml:space="preserve"> </w:t>
      </w:r>
    </w:p>
    <w:p w14:paraId="3D08B0A4" w14:textId="77777777" w:rsidR="00254249" w:rsidRDefault="00BD6E04" w:rsidP="00254249">
      <w:pPr>
        <w:pStyle w:val="Poetry"/>
      </w:pPr>
      <w:r w:rsidRPr="00254249">
        <w:t xml:space="preserve">He, while the flame of fierce desire </w:t>
      </w:r>
    </w:p>
    <w:p w14:paraId="28474A58" w14:textId="77777777" w:rsidR="00254249" w:rsidRDefault="00BD6E04" w:rsidP="00254249">
      <w:pPr>
        <w:pStyle w:val="Poetry"/>
      </w:pPr>
      <w:r w:rsidRPr="00254249">
        <w:t xml:space="preserve">Burnt in his eyes like kindled fire, </w:t>
      </w:r>
    </w:p>
    <w:p w14:paraId="440EA9DC" w14:textId="77777777" w:rsidR="00254249" w:rsidRDefault="00BD6E04" w:rsidP="00254249">
      <w:pPr>
        <w:pStyle w:val="Poetry"/>
      </w:pPr>
      <w:r w:rsidRPr="00254249">
        <w:t xml:space="preserve">Seemed Love incarnate in his pride, </w:t>
      </w:r>
    </w:p>
    <w:p w14:paraId="514EE983" w14:textId="784548CC" w:rsidR="00BD6E04" w:rsidRPr="00254249" w:rsidRDefault="00BD6E04" w:rsidP="00254249">
      <w:pPr>
        <w:pStyle w:val="Poetry"/>
      </w:pPr>
      <w:r w:rsidRPr="00254249">
        <w:t>His bow and arrows laid aside.</w:t>
      </w:r>
      <w:r w:rsidR="00254249">
        <w:rPr>
          <w:rStyle w:val="FootnoteReference"/>
        </w:rPr>
        <w:footnoteReference w:id="52"/>
      </w:r>
    </w:p>
    <w:p w14:paraId="22199D22" w14:textId="77777777" w:rsidR="00254249" w:rsidRDefault="00BD6E04" w:rsidP="00254249">
      <w:pPr>
        <w:pStyle w:val="Poetry"/>
      </w:pPr>
      <w:r w:rsidRPr="00254249">
        <w:t xml:space="preserve">His robe, from spot and blemish free </w:t>
      </w:r>
    </w:p>
    <w:p w14:paraId="69DE42C0" w14:textId="5636FDF3" w:rsidR="00254249" w:rsidRDefault="00BD6E04" w:rsidP="00254249">
      <w:pPr>
        <w:pStyle w:val="Poetry"/>
      </w:pPr>
      <w:r w:rsidRPr="00254249">
        <w:t>Like Amrit foamy from the sea,</w:t>
      </w:r>
      <w:r w:rsidR="00254249">
        <w:rPr>
          <w:rStyle w:val="FootnoteReference"/>
        </w:rPr>
        <w:footnoteReference w:id="53"/>
      </w:r>
      <w:r w:rsidRPr="00254249">
        <w:t xml:space="preserve"> </w:t>
      </w:r>
    </w:p>
    <w:p w14:paraId="5B6126DF" w14:textId="4BADE95C" w:rsidR="00BD6E04" w:rsidRPr="00254249" w:rsidRDefault="00BD6E04" w:rsidP="00254249">
      <w:pPr>
        <w:pStyle w:val="Poetry"/>
      </w:pPr>
      <w:r w:rsidRPr="00254249">
        <w:t>Hung down in many a loosened fold</w:t>
      </w:r>
    </w:p>
    <w:p w14:paraId="2078E995" w14:textId="77777777" w:rsidR="00254249" w:rsidRDefault="00BD6E04" w:rsidP="00254249">
      <w:pPr>
        <w:pStyle w:val="Poetry"/>
      </w:pPr>
      <w:r w:rsidRPr="00254249">
        <w:t xml:space="preserve">Inwrought with flowers and bright with gold. </w:t>
      </w:r>
    </w:p>
    <w:p w14:paraId="391D2283" w14:textId="0EB3BD7C" w:rsidR="00BD6E04" w:rsidRPr="00254249" w:rsidRDefault="00BD6E04" w:rsidP="00254249">
      <w:pPr>
        <w:pStyle w:val="Poetry"/>
      </w:pPr>
      <w:r w:rsidRPr="00254249">
        <w:t>The Vanar from his station viewed,</w:t>
      </w:r>
    </w:p>
    <w:p w14:paraId="46EC44AD" w14:textId="77777777" w:rsidR="00254249" w:rsidRDefault="00BD6E04" w:rsidP="00254249">
      <w:pPr>
        <w:pStyle w:val="Poetry"/>
      </w:pPr>
      <w:r w:rsidRPr="00254249">
        <w:t xml:space="preserve">Amazed, the wondrous multitude, </w:t>
      </w:r>
    </w:p>
    <w:p w14:paraId="116539FC" w14:textId="77777777" w:rsidR="00254249" w:rsidRDefault="00BD6E04" w:rsidP="00254249">
      <w:pPr>
        <w:pStyle w:val="Poetry"/>
      </w:pPr>
      <w:r w:rsidRPr="00254249">
        <w:lastRenderedPageBreak/>
        <w:t xml:space="preserve">Where, in the centre of that ring </w:t>
      </w:r>
    </w:p>
    <w:p w14:paraId="2DC1CBD7" w14:textId="71136DB9" w:rsidR="00BD6E04" w:rsidRPr="00254249" w:rsidRDefault="00BD6E04" w:rsidP="00254249">
      <w:pPr>
        <w:pStyle w:val="Poetry"/>
      </w:pPr>
      <w:r w:rsidRPr="00254249">
        <w:t>Of noblest women, stood the king,</w:t>
      </w:r>
    </w:p>
    <w:p w14:paraId="67E8CDD4" w14:textId="77777777" w:rsidR="00254249" w:rsidRDefault="00BD6E04" w:rsidP="00254249">
      <w:pPr>
        <w:pStyle w:val="Poetry"/>
      </w:pPr>
      <w:r w:rsidRPr="00254249">
        <w:t xml:space="preserve">As stands the full moon fair to view, </w:t>
      </w:r>
    </w:p>
    <w:p w14:paraId="7EB5BF2F" w14:textId="736E420C" w:rsidR="00BD6E04" w:rsidRPr="00254249" w:rsidRDefault="00BD6E04" w:rsidP="00254249">
      <w:pPr>
        <w:pStyle w:val="Poetry"/>
      </w:pPr>
      <w:r w:rsidRPr="00254249">
        <w:t>Girt by his starry retinue.</w:t>
      </w:r>
    </w:p>
    <w:p w14:paraId="1D74643D" w14:textId="1AB6B16B" w:rsidR="00BD6E04" w:rsidRDefault="00BD6E04" w:rsidP="00254249">
      <w:pPr>
        <w:pStyle w:val="Poetry"/>
      </w:pPr>
    </w:p>
    <w:p w14:paraId="79BCF89F" w14:textId="77777777" w:rsidR="0012643D" w:rsidRDefault="0012643D" w:rsidP="0012643D">
      <w:pPr>
        <w:pStyle w:val="Heading4"/>
      </w:pPr>
      <w:r>
        <w:t>Canto XIX</w:t>
      </w:r>
    </w:p>
    <w:p w14:paraId="6DC10F44" w14:textId="619ADCD4" w:rsidR="0012643D" w:rsidRPr="0012643D" w:rsidRDefault="0012643D" w:rsidP="0012643D">
      <w:pPr>
        <w:pStyle w:val="Bodynoindent"/>
        <w:jc w:val="left"/>
        <w:rPr>
          <w:i/>
          <w:iCs/>
        </w:rPr>
      </w:pPr>
      <w:r w:rsidRPr="0012643D">
        <w:rPr>
          <w:i/>
          <w:iCs/>
        </w:rPr>
        <w:t>Sita’s Fear.</w:t>
      </w:r>
    </w:p>
    <w:p w14:paraId="2B30F05C" w14:textId="77777777" w:rsidR="0012643D" w:rsidRDefault="00BD6E04" w:rsidP="00254249">
      <w:pPr>
        <w:pStyle w:val="Poetry"/>
      </w:pPr>
      <w:r w:rsidRPr="00254249">
        <w:t xml:space="preserve">Then o’er the lady’s soul and frame </w:t>
      </w:r>
    </w:p>
    <w:p w14:paraId="15363CDF" w14:textId="35697EC4" w:rsidR="00BD6E04" w:rsidRPr="00254249" w:rsidRDefault="00BD6E04" w:rsidP="00254249">
      <w:pPr>
        <w:pStyle w:val="Poetry"/>
      </w:pPr>
      <w:r w:rsidRPr="00254249">
        <w:t>A sudden fear and trembling came,</w:t>
      </w:r>
    </w:p>
    <w:p w14:paraId="7DE3D8F0" w14:textId="77777777" w:rsidR="0012643D" w:rsidRDefault="00BD6E04" w:rsidP="0012643D">
      <w:pPr>
        <w:pStyle w:val="Poetry"/>
      </w:pPr>
      <w:r w:rsidRPr="00254249">
        <w:t xml:space="preserve">When, glowing in his youthful pride, </w:t>
      </w:r>
    </w:p>
    <w:p w14:paraId="0573F6D7" w14:textId="0F81B405" w:rsidR="00BD6E04" w:rsidRDefault="00BD6E04" w:rsidP="0012643D">
      <w:pPr>
        <w:pStyle w:val="Poetry"/>
      </w:pPr>
      <w:r w:rsidRPr="00254249">
        <w:t>She saw the monarch by her side.</w:t>
      </w:r>
    </w:p>
    <w:p w14:paraId="75AD0F5A" w14:textId="77777777" w:rsidR="0012643D" w:rsidRDefault="00BD6E04" w:rsidP="0012643D">
      <w:pPr>
        <w:pStyle w:val="Poetry"/>
      </w:pPr>
      <w:r w:rsidRPr="0012643D">
        <w:t xml:space="preserve">Silent she sat, her eyes depressed, </w:t>
      </w:r>
    </w:p>
    <w:p w14:paraId="4CD1538C" w14:textId="29066713" w:rsidR="00BD6E04" w:rsidRPr="0012643D" w:rsidRDefault="00BD6E04" w:rsidP="0012643D">
      <w:pPr>
        <w:pStyle w:val="Poetry"/>
      </w:pPr>
      <w:r w:rsidRPr="0012643D">
        <w:t>Her soft arms folded o’er her breast,</w:t>
      </w:r>
    </w:p>
    <w:p w14:paraId="3BA8C232" w14:textId="77777777" w:rsidR="0012643D" w:rsidRDefault="00BD6E04" w:rsidP="0012643D">
      <w:pPr>
        <w:pStyle w:val="Poetry"/>
      </w:pPr>
      <w:r w:rsidRPr="0012643D">
        <w:t xml:space="preserve">And,—all she could,—her beauties screened </w:t>
      </w:r>
    </w:p>
    <w:p w14:paraId="157EF99A" w14:textId="0B32EC88" w:rsidR="00BD6E04" w:rsidRPr="0012643D" w:rsidRDefault="00BD6E04" w:rsidP="0012643D">
      <w:pPr>
        <w:pStyle w:val="Poetry"/>
      </w:pPr>
      <w:r w:rsidRPr="0012643D">
        <w:t>From the bold gazes of the fiend.</w:t>
      </w:r>
    </w:p>
    <w:p w14:paraId="244C55C0" w14:textId="77777777" w:rsidR="0012643D" w:rsidRDefault="00BD6E04" w:rsidP="0012643D">
      <w:pPr>
        <w:pStyle w:val="Poetry"/>
      </w:pPr>
      <w:r w:rsidRPr="0012643D">
        <w:t xml:space="preserve">There where the wild she-demons kept </w:t>
      </w:r>
    </w:p>
    <w:p w14:paraId="6B4CE0E1" w14:textId="77777777" w:rsidR="0012643D" w:rsidRDefault="00BD6E04" w:rsidP="0012643D">
      <w:pPr>
        <w:pStyle w:val="Poetry"/>
      </w:pPr>
      <w:r w:rsidRPr="0012643D">
        <w:t xml:space="preserve">Their watch around, she sighed and wept. </w:t>
      </w:r>
    </w:p>
    <w:p w14:paraId="433A5752" w14:textId="1F827846" w:rsidR="00BD6E04" w:rsidRPr="0012643D" w:rsidRDefault="00BD6E04" w:rsidP="0012643D">
      <w:pPr>
        <w:pStyle w:val="Poetry"/>
      </w:pPr>
      <w:r w:rsidRPr="0012643D">
        <w:t>Then, like a severed bough, she lay</w:t>
      </w:r>
    </w:p>
    <w:p w14:paraId="3034BE7B" w14:textId="77777777" w:rsidR="00BD6E04" w:rsidRPr="0012643D" w:rsidRDefault="00BD6E04" w:rsidP="0012643D">
      <w:pPr>
        <w:pStyle w:val="Poetry"/>
      </w:pPr>
      <w:r w:rsidRPr="0012643D">
        <w:t>Prone on the bare earth in dismay.</w:t>
      </w:r>
    </w:p>
    <w:p w14:paraId="0A8DF032" w14:textId="77777777" w:rsidR="0012643D" w:rsidRDefault="00BD6E04" w:rsidP="0012643D">
      <w:pPr>
        <w:pStyle w:val="Poetry"/>
      </w:pPr>
      <w:r w:rsidRPr="0012643D">
        <w:t xml:space="preserve">The while her thoughts on love’s fleet wings </w:t>
      </w:r>
    </w:p>
    <w:p w14:paraId="727C386B" w14:textId="7F5C1491" w:rsidR="00BD6E04" w:rsidRPr="0012643D" w:rsidRDefault="00BD6E04" w:rsidP="0012643D">
      <w:pPr>
        <w:pStyle w:val="Poetry"/>
      </w:pPr>
      <w:r w:rsidRPr="0012643D">
        <w:t>Flew to her lord the best of kings.</w:t>
      </w:r>
    </w:p>
    <w:p w14:paraId="157695D6" w14:textId="77777777" w:rsidR="0012643D" w:rsidRDefault="00BD6E04" w:rsidP="0012643D">
      <w:pPr>
        <w:pStyle w:val="Poetry"/>
      </w:pPr>
      <w:r w:rsidRPr="0012643D">
        <w:t xml:space="preserve">She fell upon the ground, and there </w:t>
      </w:r>
    </w:p>
    <w:p w14:paraId="34956E46" w14:textId="77777777" w:rsidR="0012643D" w:rsidRDefault="00BD6E04" w:rsidP="0012643D">
      <w:pPr>
        <w:pStyle w:val="Poetry"/>
      </w:pPr>
      <w:r w:rsidRPr="0012643D">
        <w:t xml:space="preserve">Lay struggling with her wild despair, </w:t>
      </w:r>
    </w:p>
    <w:p w14:paraId="228D4281" w14:textId="015F0026" w:rsidR="00BD6E04" w:rsidRPr="0012643D" w:rsidRDefault="00BD6E04" w:rsidP="0012643D">
      <w:pPr>
        <w:pStyle w:val="Poetry"/>
      </w:pPr>
      <w:r w:rsidRPr="0012643D">
        <w:t>Sad as a lady born again</w:t>
      </w:r>
    </w:p>
    <w:p w14:paraId="203D1C6B" w14:textId="77777777" w:rsidR="00BD6E04" w:rsidRPr="0012643D" w:rsidRDefault="00BD6E04" w:rsidP="0012643D">
      <w:pPr>
        <w:pStyle w:val="Poetry"/>
      </w:pPr>
      <w:r w:rsidRPr="0012643D">
        <w:t>To misery and woe and pain,</w:t>
      </w:r>
    </w:p>
    <w:p w14:paraId="14A0E8CA" w14:textId="77777777" w:rsidR="0012643D" w:rsidRDefault="00BD6E04" w:rsidP="0012643D">
      <w:pPr>
        <w:pStyle w:val="Poetry"/>
      </w:pPr>
      <w:r w:rsidRPr="0012643D">
        <w:t xml:space="preserve">Now doomed to grief and low estate, </w:t>
      </w:r>
    </w:p>
    <w:p w14:paraId="6377E845" w14:textId="63B43D4F" w:rsidR="00BD6E04" w:rsidRPr="0012643D" w:rsidRDefault="00BD6E04" w:rsidP="0012643D">
      <w:pPr>
        <w:pStyle w:val="Poetry"/>
      </w:pPr>
      <w:r w:rsidRPr="0012643D">
        <w:t>Once noble fair and delicate:</w:t>
      </w:r>
    </w:p>
    <w:p w14:paraId="0A169023" w14:textId="77777777" w:rsidR="00BD6E04" w:rsidRPr="0012643D" w:rsidRDefault="00BD6E04" w:rsidP="0012643D">
      <w:pPr>
        <w:pStyle w:val="Poetry"/>
      </w:pPr>
      <w:r w:rsidRPr="0012643D">
        <w:t>Like faded light of holy lore,</w:t>
      </w:r>
    </w:p>
    <w:p w14:paraId="71AAD8E8" w14:textId="77777777" w:rsidR="0012643D" w:rsidRDefault="00BD6E04" w:rsidP="0012643D">
      <w:pPr>
        <w:pStyle w:val="Poetry"/>
      </w:pPr>
      <w:r w:rsidRPr="0012643D">
        <w:t xml:space="preserve">Like Hope when all her dreams are o’er; </w:t>
      </w:r>
    </w:p>
    <w:p w14:paraId="1BF0AA01" w14:textId="77777777" w:rsidR="0012643D" w:rsidRDefault="00BD6E04" w:rsidP="0012643D">
      <w:pPr>
        <w:pStyle w:val="Poetry"/>
      </w:pPr>
      <w:r w:rsidRPr="0012643D">
        <w:t xml:space="preserve">Like ruined power and rank debased, </w:t>
      </w:r>
    </w:p>
    <w:p w14:paraId="1EA445DD" w14:textId="42504194" w:rsidR="00BD6E04" w:rsidRPr="0012643D" w:rsidRDefault="00BD6E04" w:rsidP="0012643D">
      <w:pPr>
        <w:pStyle w:val="Poetry"/>
      </w:pPr>
      <w:r w:rsidRPr="0012643D">
        <w:t>Like majesty of kings disgraced:</w:t>
      </w:r>
    </w:p>
    <w:p w14:paraId="49BF01B3" w14:textId="77777777" w:rsidR="0012643D" w:rsidRDefault="00BD6E04" w:rsidP="0012643D">
      <w:pPr>
        <w:pStyle w:val="Poetry"/>
      </w:pPr>
      <w:r w:rsidRPr="0012643D">
        <w:t xml:space="preserve">Like worship foiled by erring slips, </w:t>
      </w:r>
    </w:p>
    <w:p w14:paraId="082480AF" w14:textId="77777777" w:rsidR="0012643D" w:rsidRDefault="00BD6E04" w:rsidP="0012643D">
      <w:pPr>
        <w:pStyle w:val="Poetry"/>
      </w:pPr>
      <w:r w:rsidRPr="0012643D">
        <w:t xml:space="preserve">The moon that labours in eclipse; </w:t>
      </w:r>
    </w:p>
    <w:p w14:paraId="1F18FD23" w14:textId="3FB1194D" w:rsidR="00BD6E04" w:rsidRPr="0012643D" w:rsidRDefault="00BD6E04" w:rsidP="0012643D">
      <w:pPr>
        <w:pStyle w:val="Poetry"/>
      </w:pPr>
      <w:r w:rsidRPr="0012643D">
        <w:lastRenderedPageBreak/>
        <w:t>A pool with all her lilies dead,</w:t>
      </w:r>
    </w:p>
    <w:p w14:paraId="15BA66B5" w14:textId="77777777" w:rsidR="0012643D" w:rsidRDefault="00BD6E04" w:rsidP="0012643D">
      <w:pPr>
        <w:pStyle w:val="Poetry"/>
      </w:pPr>
      <w:r w:rsidRPr="0012643D">
        <w:t xml:space="preserve">An army when its king has fled: </w:t>
      </w:r>
    </w:p>
    <w:p w14:paraId="2CB4B5FF" w14:textId="77777777" w:rsidR="0012643D" w:rsidRDefault="00BD6E04" w:rsidP="0012643D">
      <w:pPr>
        <w:pStyle w:val="Poetry"/>
      </w:pPr>
      <w:r w:rsidRPr="0012643D">
        <w:t xml:space="preserve">So sad and helpless wan and worn, </w:t>
      </w:r>
    </w:p>
    <w:p w14:paraId="1CB3F6FE" w14:textId="2B02FD1B" w:rsidR="00BD6E04" w:rsidRPr="0012643D" w:rsidRDefault="00BD6E04" w:rsidP="0012643D">
      <w:pPr>
        <w:pStyle w:val="Poetry"/>
      </w:pPr>
      <w:r w:rsidRPr="0012643D">
        <w:t>She lay among the fiends forlorn.</w:t>
      </w:r>
    </w:p>
    <w:p w14:paraId="3F17287E" w14:textId="77777777" w:rsidR="00BD6E04" w:rsidRDefault="00BD6E04" w:rsidP="00BD6E04">
      <w:pPr>
        <w:pStyle w:val="BodyText"/>
        <w:spacing w:before="10"/>
        <w:rPr>
          <w:sz w:val="10"/>
        </w:rPr>
      </w:pPr>
    </w:p>
    <w:p w14:paraId="1FB7452F" w14:textId="122105D3" w:rsidR="0012643D" w:rsidRDefault="00BD6E04" w:rsidP="0012643D">
      <w:pPr>
        <w:pStyle w:val="Heading4"/>
      </w:pPr>
      <w:r>
        <w:t>Canto XX</w:t>
      </w:r>
    </w:p>
    <w:p w14:paraId="767948C8" w14:textId="2BB6D287" w:rsidR="00BD6E04" w:rsidRPr="0012643D" w:rsidRDefault="00BD6E04" w:rsidP="0012643D">
      <w:pPr>
        <w:pStyle w:val="Bodynoindent"/>
        <w:jc w:val="left"/>
        <w:rPr>
          <w:i/>
          <w:iCs/>
        </w:rPr>
      </w:pPr>
      <w:r w:rsidRPr="0012643D">
        <w:rPr>
          <w:i/>
          <w:iCs/>
        </w:rPr>
        <w:t>Ravan’s Wooing.</w:t>
      </w:r>
    </w:p>
    <w:p w14:paraId="67F523A3" w14:textId="77777777" w:rsidR="0012643D" w:rsidRDefault="00BD6E04" w:rsidP="0012643D">
      <w:pPr>
        <w:pStyle w:val="Poetry"/>
      </w:pPr>
      <w:r w:rsidRPr="0012643D">
        <w:t xml:space="preserve">With amorous look and soft address </w:t>
      </w:r>
    </w:p>
    <w:p w14:paraId="3C6F7756" w14:textId="77777777" w:rsidR="0012643D" w:rsidRDefault="00BD6E04" w:rsidP="0012643D">
      <w:pPr>
        <w:pStyle w:val="Poetry"/>
      </w:pPr>
      <w:r w:rsidRPr="0012643D">
        <w:t xml:space="preserve">The fiend began his suit to press: </w:t>
      </w:r>
    </w:p>
    <w:p w14:paraId="25EA06C9" w14:textId="42651F52" w:rsidR="00BD6E04" w:rsidRPr="0012643D" w:rsidRDefault="00BD6E04" w:rsidP="0012643D">
      <w:pPr>
        <w:pStyle w:val="Poetry"/>
      </w:pPr>
      <w:r w:rsidRPr="0012643D">
        <w:t>“Why wouldst thou, lady lotus-eyed,</w:t>
      </w:r>
    </w:p>
    <w:p w14:paraId="4E863BE7" w14:textId="77777777" w:rsidR="0012643D" w:rsidRDefault="00BD6E04" w:rsidP="0012643D">
      <w:pPr>
        <w:pStyle w:val="Poetry"/>
      </w:pPr>
      <w:r w:rsidRPr="0012643D">
        <w:t xml:space="preserve">From my fond glance those beauties hide? </w:t>
      </w:r>
    </w:p>
    <w:p w14:paraId="1E1316AD" w14:textId="1B420353" w:rsidR="00BD6E04" w:rsidRPr="0012643D" w:rsidRDefault="00BD6E04" w:rsidP="0012643D">
      <w:pPr>
        <w:pStyle w:val="Poetry"/>
      </w:pPr>
      <w:r w:rsidRPr="0012643D">
        <w:t>Mine eager suit no more repel:</w:t>
      </w:r>
    </w:p>
    <w:p w14:paraId="4C4D7A6D" w14:textId="77777777" w:rsidR="0012643D" w:rsidRDefault="00BD6E04" w:rsidP="0012643D">
      <w:pPr>
        <w:pStyle w:val="Poetry"/>
      </w:pPr>
      <w:r w:rsidRPr="0012643D">
        <w:t xml:space="preserve">But love me, for I love thee well. </w:t>
      </w:r>
    </w:p>
    <w:p w14:paraId="6ACF4069" w14:textId="77777777" w:rsidR="0012643D" w:rsidRDefault="00BD6E04" w:rsidP="0012643D">
      <w:pPr>
        <w:pStyle w:val="Poetry"/>
      </w:pPr>
      <w:r w:rsidRPr="0012643D">
        <w:t xml:space="preserve">Dismiss, sweet dame, dismiss thy fear; </w:t>
      </w:r>
    </w:p>
    <w:p w14:paraId="5D59B387" w14:textId="535E7C31" w:rsidR="00BD6E04" w:rsidRPr="0012643D" w:rsidRDefault="00BD6E04" w:rsidP="0012643D">
      <w:pPr>
        <w:pStyle w:val="Poetry"/>
      </w:pPr>
      <w:r w:rsidRPr="0012643D">
        <w:t>No giant and no man is near.</w:t>
      </w:r>
    </w:p>
    <w:p w14:paraId="549754AB" w14:textId="77777777" w:rsidR="0012643D" w:rsidRDefault="00BD6E04" w:rsidP="0012643D">
      <w:pPr>
        <w:pStyle w:val="Poetry"/>
      </w:pPr>
      <w:r w:rsidRPr="0012643D">
        <w:t xml:space="preserve">Ours is the right by force to seize </w:t>
      </w:r>
    </w:p>
    <w:p w14:paraId="7F582821" w14:textId="0B6AC152" w:rsidR="0012643D" w:rsidRDefault="00BD6E04" w:rsidP="0012643D">
      <w:pPr>
        <w:pStyle w:val="Poetry"/>
      </w:pPr>
      <w:r w:rsidRPr="0012643D">
        <w:t>What dames soe’er our fancy please.</w:t>
      </w:r>
      <w:r w:rsidR="0012643D">
        <w:rPr>
          <w:rStyle w:val="FootnoteReference"/>
        </w:rPr>
        <w:footnoteReference w:id="54"/>
      </w:r>
      <w:r w:rsidRPr="0012643D">
        <w:t xml:space="preserve"> </w:t>
      </w:r>
    </w:p>
    <w:p w14:paraId="02F9EA59" w14:textId="77777777" w:rsidR="0012643D" w:rsidRDefault="00BD6E04" w:rsidP="0012643D">
      <w:pPr>
        <w:pStyle w:val="Poetry"/>
      </w:pPr>
      <w:r w:rsidRPr="0012643D">
        <w:t xml:space="preserve">But I with rude hands will not touch </w:t>
      </w:r>
    </w:p>
    <w:p w14:paraId="55492339" w14:textId="74087192" w:rsidR="00BD6E04" w:rsidRPr="0012643D" w:rsidRDefault="00BD6E04" w:rsidP="0012643D">
      <w:pPr>
        <w:pStyle w:val="Poetry"/>
      </w:pPr>
      <w:r w:rsidRPr="0012643D">
        <w:t>A lady whom I love so much.</w:t>
      </w:r>
    </w:p>
    <w:p w14:paraId="40EBBF1D" w14:textId="77777777" w:rsidR="0012643D" w:rsidRDefault="00BD6E04" w:rsidP="0012643D">
      <w:pPr>
        <w:pStyle w:val="Poetry"/>
      </w:pPr>
      <w:r w:rsidRPr="0012643D">
        <w:t xml:space="preserve">Fear not, dear queen: no fear is nigh: </w:t>
      </w:r>
    </w:p>
    <w:p w14:paraId="71D93219" w14:textId="48A018FF" w:rsidR="00BD6E04" w:rsidRPr="0012643D" w:rsidRDefault="00BD6E04" w:rsidP="0012643D">
      <w:pPr>
        <w:pStyle w:val="Poetry"/>
      </w:pPr>
      <w:r w:rsidRPr="0012643D">
        <w:t>Come, on thy lover’s love rely,</w:t>
      </w:r>
    </w:p>
    <w:p w14:paraId="020DCAA2" w14:textId="77777777" w:rsidR="0012643D" w:rsidRDefault="00BD6E04" w:rsidP="0012643D">
      <w:pPr>
        <w:pStyle w:val="Poetry"/>
      </w:pPr>
      <w:r w:rsidRPr="0012643D">
        <w:t xml:space="preserve">Some little sign of favor show, </w:t>
      </w:r>
    </w:p>
    <w:p w14:paraId="3463D49B" w14:textId="2F0F892A" w:rsidR="00BD6E04" w:rsidRPr="0012643D" w:rsidRDefault="00BD6E04" w:rsidP="0012643D">
      <w:pPr>
        <w:pStyle w:val="Poetry"/>
      </w:pPr>
      <w:r w:rsidRPr="0012643D">
        <w:t>Nor lie enamoured of thy woe.</w:t>
      </w:r>
    </w:p>
    <w:p w14:paraId="72B7156C" w14:textId="77777777" w:rsidR="0012643D" w:rsidRDefault="00BD6E04" w:rsidP="0012643D">
      <w:pPr>
        <w:pStyle w:val="Poetry"/>
      </w:pPr>
      <w:r w:rsidRPr="0012643D">
        <w:t xml:space="preserve">Those limbs upon that cold earth laid, </w:t>
      </w:r>
    </w:p>
    <w:p w14:paraId="32119D81" w14:textId="0002622D" w:rsidR="0012643D" w:rsidRDefault="00BD6E04" w:rsidP="0012643D">
      <w:pPr>
        <w:pStyle w:val="Poetry"/>
      </w:pPr>
      <w:r w:rsidRPr="0012643D">
        <w:t>Those tresses twined in single braid,</w:t>
      </w:r>
      <w:r w:rsidR="0012643D">
        <w:rPr>
          <w:rStyle w:val="FootnoteReference"/>
        </w:rPr>
        <w:footnoteReference w:id="55"/>
      </w:r>
      <w:r w:rsidRPr="0012643D">
        <w:t xml:space="preserve"> </w:t>
      </w:r>
    </w:p>
    <w:p w14:paraId="2D226BD4" w14:textId="77777777" w:rsidR="0012643D" w:rsidRDefault="00BD6E04" w:rsidP="0012643D">
      <w:pPr>
        <w:pStyle w:val="Poetry"/>
      </w:pPr>
      <w:r w:rsidRPr="0012643D">
        <w:t xml:space="preserve">The fast and woe that wear thy frame, </w:t>
      </w:r>
    </w:p>
    <w:p w14:paraId="442776E8" w14:textId="77777777" w:rsidR="0012643D" w:rsidRDefault="00BD6E04" w:rsidP="0012643D">
      <w:pPr>
        <w:pStyle w:val="Poetry"/>
      </w:pPr>
      <w:r w:rsidRPr="0012643D">
        <w:t xml:space="preserve">Beseem not thee, O beauteous dame. </w:t>
      </w:r>
    </w:p>
    <w:p w14:paraId="3E6F65F7" w14:textId="77777777" w:rsidR="0012643D" w:rsidRDefault="00BD6E04" w:rsidP="0012643D">
      <w:pPr>
        <w:pStyle w:val="Poetry"/>
      </w:pPr>
      <w:r w:rsidRPr="0012643D">
        <w:t xml:space="preserve">For thee the fairest wreaths were meant, </w:t>
      </w:r>
    </w:p>
    <w:p w14:paraId="74E00AF5" w14:textId="39098CE8" w:rsidR="00BD6E04" w:rsidRPr="0012643D" w:rsidRDefault="00BD6E04" w:rsidP="0012643D">
      <w:pPr>
        <w:pStyle w:val="Poetry"/>
      </w:pPr>
      <w:r w:rsidRPr="0012643D">
        <w:t>The sandal and the aloe’s scent,</w:t>
      </w:r>
    </w:p>
    <w:p w14:paraId="00A80DA1" w14:textId="77777777" w:rsidR="0012643D" w:rsidRDefault="00BD6E04" w:rsidP="0012643D">
      <w:pPr>
        <w:pStyle w:val="Poetry"/>
      </w:pPr>
      <w:r w:rsidRPr="0012643D">
        <w:t xml:space="preserve">Rich ornaments and pearls of price, </w:t>
      </w:r>
    </w:p>
    <w:p w14:paraId="5211523D" w14:textId="52A78BB9" w:rsidR="00BD6E04" w:rsidRPr="0012643D" w:rsidRDefault="00BD6E04" w:rsidP="0012643D">
      <w:pPr>
        <w:pStyle w:val="Poetry"/>
      </w:pPr>
      <w:r w:rsidRPr="0012643D">
        <w:t>And vesture meet for Paradise.</w:t>
      </w:r>
    </w:p>
    <w:p w14:paraId="37D72CC0" w14:textId="77777777" w:rsidR="0012643D" w:rsidRDefault="00BD6E04" w:rsidP="0012643D">
      <w:pPr>
        <w:pStyle w:val="Poetry"/>
      </w:pPr>
      <w:r w:rsidRPr="0012643D">
        <w:lastRenderedPageBreak/>
        <w:t xml:space="preserve">With dainty cates shouldst thou be fed, </w:t>
      </w:r>
    </w:p>
    <w:p w14:paraId="3D64265A" w14:textId="7F64CD53" w:rsidR="00BD6E04" w:rsidRDefault="00BD6E04" w:rsidP="0012643D">
      <w:pPr>
        <w:pStyle w:val="Poetry"/>
      </w:pPr>
      <w:r w:rsidRPr="0012643D">
        <w:t>And rest upon a sumptuous bed.</w:t>
      </w:r>
    </w:p>
    <w:p w14:paraId="462016D3" w14:textId="77777777" w:rsidR="00BD6E04" w:rsidRPr="0012643D" w:rsidRDefault="00BD6E04" w:rsidP="0012643D">
      <w:pPr>
        <w:pStyle w:val="Poetry"/>
      </w:pPr>
      <w:r w:rsidRPr="0012643D">
        <w:t>And festive joys to thee belong,</w:t>
      </w:r>
    </w:p>
    <w:p w14:paraId="1FA3EC27" w14:textId="77777777" w:rsidR="0012643D" w:rsidRDefault="00BD6E04" w:rsidP="0012643D">
      <w:pPr>
        <w:pStyle w:val="Poetry"/>
      </w:pPr>
      <w:r w:rsidRPr="0012643D">
        <w:t xml:space="preserve">The music, and the dance and song. </w:t>
      </w:r>
    </w:p>
    <w:p w14:paraId="5818651B" w14:textId="5925F139" w:rsidR="00BD6E04" w:rsidRPr="0012643D" w:rsidRDefault="00BD6E04" w:rsidP="0012643D">
      <w:pPr>
        <w:pStyle w:val="Poetry"/>
      </w:pPr>
      <w:r w:rsidRPr="0012643D">
        <w:t>Rise, pearl of women, rise and deck</w:t>
      </w:r>
    </w:p>
    <w:p w14:paraId="2687C7AB" w14:textId="77777777" w:rsidR="0012643D" w:rsidRDefault="00BD6E04" w:rsidP="0012643D">
      <w:pPr>
        <w:pStyle w:val="Poetry"/>
      </w:pPr>
      <w:r w:rsidRPr="0012643D">
        <w:t xml:space="preserve">With gems and chains thine arms and neck. </w:t>
      </w:r>
    </w:p>
    <w:p w14:paraId="3AEBAF73" w14:textId="6EA762D7" w:rsidR="00BD6E04" w:rsidRPr="0012643D" w:rsidRDefault="00BD6E04" w:rsidP="0012643D">
      <w:pPr>
        <w:pStyle w:val="Poetry"/>
      </w:pPr>
      <w:r w:rsidRPr="0012643D">
        <w:t>Shall not the dame I love be seen</w:t>
      </w:r>
    </w:p>
    <w:p w14:paraId="7EB6A52B" w14:textId="77777777" w:rsidR="00BD6E04" w:rsidRPr="0012643D" w:rsidRDefault="00BD6E04" w:rsidP="0012643D">
      <w:pPr>
        <w:pStyle w:val="Poetry"/>
      </w:pPr>
      <w:r w:rsidRPr="0012643D">
        <w:t>In vesture worthy of a queen?</w:t>
      </w:r>
    </w:p>
    <w:p w14:paraId="6A49A3FF" w14:textId="77777777" w:rsidR="0012643D" w:rsidRDefault="00BD6E04" w:rsidP="0012643D">
      <w:pPr>
        <w:pStyle w:val="Poetry"/>
      </w:pPr>
      <w:r w:rsidRPr="0012643D">
        <w:t xml:space="preserve">Methinks when thy sweet form was made </w:t>
      </w:r>
    </w:p>
    <w:p w14:paraId="3FEB4D05" w14:textId="5830FC3D" w:rsidR="00BD6E04" w:rsidRPr="0012643D" w:rsidRDefault="00BD6E04" w:rsidP="0012643D">
      <w:pPr>
        <w:pStyle w:val="Poetry"/>
      </w:pPr>
      <w:r w:rsidRPr="0012643D">
        <w:t>His hand the wise Creator stayed;</w:t>
      </w:r>
    </w:p>
    <w:p w14:paraId="03E56EF0" w14:textId="77777777" w:rsidR="0012643D" w:rsidRDefault="00BD6E04" w:rsidP="0012643D">
      <w:pPr>
        <w:pStyle w:val="Poetry"/>
      </w:pPr>
      <w:r w:rsidRPr="0012643D">
        <w:t xml:space="preserve">For never more did he design </w:t>
      </w:r>
    </w:p>
    <w:p w14:paraId="40F68FF5" w14:textId="262566CC" w:rsidR="00BD6E04" w:rsidRPr="0012643D" w:rsidRDefault="00BD6E04" w:rsidP="0012643D">
      <w:pPr>
        <w:pStyle w:val="Poetry"/>
      </w:pPr>
      <w:r w:rsidRPr="0012643D">
        <w:t>A beauty meet to rival thine.</w:t>
      </w:r>
    </w:p>
    <w:p w14:paraId="38E7E5BD" w14:textId="77777777" w:rsidR="0012643D" w:rsidRDefault="00BD6E04" w:rsidP="0012643D">
      <w:pPr>
        <w:pStyle w:val="Poetry"/>
      </w:pPr>
      <w:r w:rsidRPr="0012643D">
        <w:t xml:space="preserve">Come, let us love while yet we may, </w:t>
      </w:r>
    </w:p>
    <w:p w14:paraId="5441F7D7" w14:textId="77777777" w:rsidR="0012643D" w:rsidRDefault="00BD6E04" w:rsidP="0012643D">
      <w:pPr>
        <w:pStyle w:val="Poetry"/>
      </w:pPr>
      <w:r w:rsidRPr="0012643D">
        <w:t xml:space="preserve">For youth will fly and charms decay, </w:t>
      </w:r>
    </w:p>
    <w:p w14:paraId="52A60A45" w14:textId="77777777" w:rsidR="0012643D" w:rsidRDefault="00BD6E04" w:rsidP="0012643D">
      <w:pPr>
        <w:pStyle w:val="Poetry"/>
      </w:pPr>
      <w:r w:rsidRPr="0012643D">
        <w:t xml:space="preserve">Come cast thy grief and fear aside, </w:t>
      </w:r>
    </w:p>
    <w:p w14:paraId="5564A0F8" w14:textId="77777777" w:rsidR="0012643D" w:rsidRDefault="00BD6E04" w:rsidP="0012643D">
      <w:pPr>
        <w:pStyle w:val="Poetry"/>
      </w:pPr>
      <w:r w:rsidRPr="0012643D">
        <w:t xml:space="preserve">And be my love, my chosen bride. </w:t>
      </w:r>
    </w:p>
    <w:p w14:paraId="21C0D90A" w14:textId="77777777" w:rsidR="0012643D" w:rsidRDefault="00BD6E04" w:rsidP="0012643D">
      <w:pPr>
        <w:pStyle w:val="Poetry"/>
      </w:pPr>
      <w:r w:rsidRPr="0012643D">
        <w:t xml:space="preserve">The gems and jewels that my hand </w:t>
      </w:r>
    </w:p>
    <w:p w14:paraId="52904A29" w14:textId="77777777" w:rsidR="0012643D" w:rsidRDefault="00BD6E04" w:rsidP="0012643D">
      <w:pPr>
        <w:pStyle w:val="Poetry"/>
      </w:pPr>
      <w:r w:rsidRPr="0012643D">
        <w:t xml:space="preserve">Has reft from every plundered land,— </w:t>
      </w:r>
    </w:p>
    <w:p w14:paraId="4DFD8D5C" w14:textId="7E530914" w:rsidR="00BD6E04" w:rsidRPr="0012643D" w:rsidRDefault="00BD6E04" w:rsidP="0012643D">
      <w:pPr>
        <w:pStyle w:val="Poetry"/>
      </w:pPr>
      <w:r w:rsidRPr="0012643D">
        <w:t>To thee I give them all this day,</w:t>
      </w:r>
    </w:p>
    <w:p w14:paraId="561936A7" w14:textId="77777777" w:rsidR="0012643D" w:rsidRDefault="00BD6E04" w:rsidP="0012643D">
      <w:pPr>
        <w:pStyle w:val="Poetry"/>
      </w:pPr>
      <w:r w:rsidRPr="0012643D">
        <w:t xml:space="preserve">And at thy feet my kingdom lay. </w:t>
      </w:r>
    </w:p>
    <w:p w14:paraId="1324D6B8" w14:textId="0479F784" w:rsidR="00BD6E04" w:rsidRPr="0012643D" w:rsidRDefault="00BD6E04" w:rsidP="0012643D">
      <w:pPr>
        <w:pStyle w:val="Poetry"/>
      </w:pPr>
      <w:r w:rsidRPr="0012643D">
        <w:t>The broad rich earth will I o’errun,</w:t>
      </w:r>
    </w:p>
    <w:p w14:paraId="19B4BCEA" w14:textId="77777777" w:rsidR="0012643D" w:rsidRDefault="00BD6E04" w:rsidP="0012643D">
      <w:pPr>
        <w:pStyle w:val="Poetry"/>
      </w:pPr>
      <w:r w:rsidRPr="0012643D">
        <w:t xml:space="preserve">And leave no town unconquered, none; </w:t>
      </w:r>
    </w:p>
    <w:p w14:paraId="074E1196" w14:textId="20528B3F" w:rsidR="00BD6E04" w:rsidRPr="0012643D" w:rsidRDefault="00BD6E04" w:rsidP="0012643D">
      <w:pPr>
        <w:pStyle w:val="Poetry"/>
      </w:pPr>
      <w:r w:rsidRPr="0012643D">
        <w:t>Then of the whole an offering make</w:t>
      </w:r>
    </w:p>
    <w:p w14:paraId="7872869B" w14:textId="27A61C1E" w:rsidR="0012643D" w:rsidRDefault="00BD6E04" w:rsidP="0012643D">
      <w:pPr>
        <w:pStyle w:val="Poetry"/>
      </w:pPr>
      <w:r w:rsidRPr="0012643D">
        <w:t>To Janak,</w:t>
      </w:r>
      <w:r w:rsidR="0012643D">
        <w:rPr>
          <w:rStyle w:val="FootnoteReference"/>
        </w:rPr>
        <w:footnoteReference w:id="56"/>
      </w:r>
      <w:r w:rsidRPr="0012643D">
        <w:t xml:space="preserve"> dear, for thy sweet sake. </w:t>
      </w:r>
    </w:p>
    <w:p w14:paraId="59055892" w14:textId="45C02C5B" w:rsidR="00BD6E04" w:rsidRPr="0012643D" w:rsidRDefault="00BD6E04" w:rsidP="0012643D">
      <w:pPr>
        <w:pStyle w:val="Poetry"/>
      </w:pPr>
      <w:r w:rsidRPr="0012643D">
        <w:t>In all the world no power I see</w:t>
      </w:r>
    </w:p>
    <w:p w14:paraId="70E6F986" w14:textId="77777777" w:rsidR="0012643D" w:rsidRDefault="00BD6E04" w:rsidP="0012643D">
      <w:pPr>
        <w:pStyle w:val="Poetry"/>
      </w:pPr>
      <w:r w:rsidRPr="0012643D">
        <w:t xml:space="preserve">Of God or man can strive with me. </w:t>
      </w:r>
    </w:p>
    <w:p w14:paraId="3D23B1E8" w14:textId="5CA2E98F" w:rsidR="00BD6E04" w:rsidRPr="0012643D" w:rsidRDefault="00BD6E04" w:rsidP="0012643D">
      <w:pPr>
        <w:pStyle w:val="Poetry"/>
      </w:pPr>
      <w:r w:rsidRPr="0012643D">
        <w:t>Of old the Gods and Asurs set</w:t>
      </w:r>
    </w:p>
    <w:p w14:paraId="1D6CD518" w14:textId="77777777" w:rsidR="00BD6E04" w:rsidRPr="0012643D" w:rsidRDefault="00BD6E04" w:rsidP="0012643D">
      <w:pPr>
        <w:pStyle w:val="Poetry"/>
      </w:pPr>
      <w:r w:rsidRPr="0012643D">
        <w:t>In terrible array I met:</w:t>
      </w:r>
    </w:p>
    <w:p w14:paraId="4F6DEAE3" w14:textId="77777777" w:rsidR="0012643D" w:rsidRDefault="00BD6E04" w:rsidP="0012643D">
      <w:pPr>
        <w:pStyle w:val="Poetry"/>
      </w:pPr>
      <w:r w:rsidRPr="0012643D">
        <w:t xml:space="preserve">Their scattered hosts to earth I beat, </w:t>
      </w:r>
    </w:p>
    <w:p w14:paraId="0B2FEA58" w14:textId="77777777" w:rsidR="0012643D" w:rsidRDefault="00BD6E04" w:rsidP="0012643D">
      <w:pPr>
        <w:pStyle w:val="Poetry"/>
      </w:pPr>
      <w:r w:rsidRPr="0012643D">
        <w:t xml:space="preserve">And trod their flags beneath my feet. </w:t>
      </w:r>
    </w:p>
    <w:p w14:paraId="0B7DE23C" w14:textId="77777777" w:rsidR="0012643D" w:rsidRDefault="00BD6E04" w:rsidP="0012643D">
      <w:pPr>
        <w:pStyle w:val="Poetry"/>
      </w:pPr>
      <w:r w:rsidRPr="0012643D">
        <w:t xml:space="preserve">Come, taste of bliss and drink thy fill, </w:t>
      </w:r>
    </w:p>
    <w:p w14:paraId="3CFAB918" w14:textId="77777777" w:rsidR="0012643D" w:rsidRDefault="00BD6E04" w:rsidP="0012643D">
      <w:pPr>
        <w:pStyle w:val="Poetry"/>
      </w:pPr>
      <w:r w:rsidRPr="0012643D">
        <w:t xml:space="preserve">And rule the slave who serves thy will. </w:t>
      </w:r>
    </w:p>
    <w:p w14:paraId="7337BBF4" w14:textId="775CC4E7" w:rsidR="00BD6E04" w:rsidRPr="0012643D" w:rsidRDefault="00BD6E04" w:rsidP="0012643D">
      <w:pPr>
        <w:pStyle w:val="Poetry"/>
      </w:pPr>
      <w:r w:rsidRPr="0012643D">
        <w:lastRenderedPageBreak/>
        <w:t>Think not of wretched Rama: he</w:t>
      </w:r>
    </w:p>
    <w:p w14:paraId="642A229A" w14:textId="77777777" w:rsidR="0012643D" w:rsidRDefault="00BD6E04" w:rsidP="0012643D">
      <w:pPr>
        <w:pStyle w:val="Poetry"/>
      </w:pPr>
      <w:r w:rsidRPr="0012643D">
        <w:t xml:space="preserve">Is less than nothing now to thee. </w:t>
      </w:r>
    </w:p>
    <w:p w14:paraId="6C77A5F6" w14:textId="77777777" w:rsidR="0012643D" w:rsidRDefault="00BD6E04" w:rsidP="0012643D">
      <w:pPr>
        <w:pStyle w:val="Poetry"/>
      </w:pPr>
      <w:r w:rsidRPr="0012643D">
        <w:t xml:space="preserve">Stript of his glory, poor, dethroned, </w:t>
      </w:r>
    </w:p>
    <w:p w14:paraId="7C794CAA" w14:textId="77777777" w:rsidR="0012643D" w:rsidRDefault="00BD6E04" w:rsidP="0012643D">
      <w:pPr>
        <w:pStyle w:val="Poetry"/>
      </w:pPr>
      <w:r w:rsidRPr="0012643D">
        <w:t xml:space="preserve">A wanderer by his friends disowned, </w:t>
      </w:r>
    </w:p>
    <w:p w14:paraId="26FC5843" w14:textId="77777777" w:rsidR="0012643D" w:rsidRDefault="00BD6E04" w:rsidP="0012643D">
      <w:pPr>
        <w:pStyle w:val="Poetry"/>
      </w:pPr>
      <w:r w:rsidRPr="0012643D">
        <w:t xml:space="preserve">On the cold earth he lays his head, </w:t>
      </w:r>
    </w:p>
    <w:p w14:paraId="3C326F5C" w14:textId="547EFEA8" w:rsidR="00BD6E04" w:rsidRPr="0012643D" w:rsidRDefault="00BD6E04" w:rsidP="0012643D">
      <w:pPr>
        <w:pStyle w:val="Poetry"/>
      </w:pPr>
      <w:r w:rsidRPr="0012643D">
        <w:t>Or is with toil and misery dead.</w:t>
      </w:r>
    </w:p>
    <w:p w14:paraId="65DD6A58" w14:textId="77777777" w:rsidR="0012643D" w:rsidRDefault="00BD6E04" w:rsidP="0012643D">
      <w:pPr>
        <w:pStyle w:val="Poetry"/>
      </w:pPr>
      <w:r w:rsidRPr="0012643D">
        <w:t xml:space="preserve">And if perchance he lingers yet, </w:t>
      </w:r>
    </w:p>
    <w:p w14:paraId="75E6EFAA" w14:textId="39D2C507" w:rsidR="00BD6E04" w:rsidRPr="0012643D" w:rsidRDefault="00BD6E04" w:rsidP="0012643D">
      <w:pPr>
        <w:pStyle w:val="Poetry"/>
      </w:pPr>
      <w:r w:rsidRPr="0012643D">
        <w:t>His eyes on thee shall ne’er be set.</w:t>
      </w:r>
    </w:p>
    <w:p w14:paraId="5A1CA9D8" w14:textId="77777777" w:rsidR="0012643D" w:rsidRDefault="00BD6E04" w:rsidP="0012643D">
      <w:pPr>
        <w:pStyle w:val="Poetry"/>
      </w:pPr>
      <w:r w:rsidRPr="0012643D">
        <w:t xml:space="preserve">Could he, that mighty monarch, who </w:t>
      </w:r>
    </w:p>
    <w:p w14:paraId="37854565" w14:textId="7A4592C6" w:rsidR="00BD6E04" w:rsidRPr="0012643D" w:rsidRDefault="00BD6E04" w:rsidP="0012643D">
      <w:pPr>
        <w:pStyle w:val="Poetry"/>
      </w:pPr>
      <w:r w:rsidRPr="0012643D">
        <w:t>Was named Hiranyakaśipu,</w:t>
      </w:r>
    </w:p>
    <w:p w14:paraId="311BB15F" w14:textId="77777777" w:rsidR="0012643D" w:rsidRDefault="00BD6E04" w:rsidP="0012643D">
      <w:pPr>
        <w:pStyle w:val="Poetry"/>
      </w:pPr>
      <w:r w:rsidRPr="0012643D">
        <w:t xml:space="preserve">Could he who wore the garb of gold </w:t>
      </w:r>
    </w:p>
    <w:p w14:paraId="088F0626" w14:textId="1184A667" w:rsidR="0012643D" w:rsidRDefault="00BD6E04" w:rsidP="0012643D">
      <w:pPr>
        <w:pStyle w:val="Poetry"/>
      </w:pPr>
      <w:r w:rsidRPr="0012643D">
        <w:t>Win Glory back from Indra’s hold?</w:t>
      </w:r>
      <w:r w:rsidR="0012643D">
        <w:rPr>
          <w:rStyle w:val="FootnoteReference"/>
        </w:rPr>
        <w:footnoteReference w:id="57"/>
      </w:r>
      <w:r w:rsidRPr="0012643D">
        <w:t xml:space="preserve"> </w:t>
      </w:r>
    </w:p>
    <w:p w14:paraId="0EC3F841" w14:textId="0E7062E8" w:rsidR="00BD6E04" w:rsidRPr="0012643D" w:rsidRDefault="00BD6E04" w:rsidP="0012643D">
      <w:pPr>
        <w:pStyle w:val="Poetry"/>
      </w:pPr>
      <w:r w:rsidRPr="0012643D">
        <w:t>O lady of the lovely smile,</w:t>
      </w:r>
    </w:p>
    <w:p w14:paraId="73619B23" w14:textId="77777777" w:rsidR="0012643D" w:rsidRDefault="00BD6E04" w:rsidP="0012643D">
      <w:pPr>
        <w:pStyle w:val="Poetry"/>
      </w:pPr>
      <w:r w:rsidRPr="0012643D">
        <w:t xml:space="preserve">Whose eyes the sternest heart beguile, </w:t>
      </w:r>
    </w:p>
    <w:p w14:paraId="0F1790CF" w14:textId="71EB8531" w:rsidR="00BD6E04" w:rsidRPr="0012643D" w:rsidRDefault="00BD6E04" w:rsidP="0012643D">
      <w:pPr>
        <w:pStyle w:val="Poetry"/>
      </w:pPr>
      <w:r w:rsidRPr="0012643D">
        <w:t>In all thy radiant beauty dressed</w:t>
      </w:r>
    </w:p>
    <w:p w14:paraId="161B1BB6" w14:textId="77777777" w:rsidR="00BD6E04" w:rsidRPr="0012643D" w:rsidRDefault="00BD6E04" w:rsidP="0012643D">
      <w:pPr>
        <w:pStyle w:val="Poetry"/>
      </w:pPr>
      <w:r w:rsidRPr="0012643D">
        <w:t>My heart and soul thou ravishest.</w:t>
      </w:r>
    </w:p>
    <w:p w14:paraId="732A35B3" w14:textId="77777777" w:rsidR="0012643D" w:rsidRDefault="00BD6E04" w:rsidP="0012643D">
      <w:pPr>
        <w:pStyle w:val="Poetry"/>
      </w:pPr>
      <w:r w:rsidRPr="0012643D">
        <w:t xml:space="preserve">What though thy robe is soiled and worn, </w:t>
      </w:r>
    </w:p>
    <w:p w14:paraId="01522DA1" w14:textId="77777777" w:rsidR="0012643D" w:rsidRDefault="00BD6E04" w:rsidP="0012643D">
      <w:pPr>
        <w:pStyle w:val="Poetry"/>
      </w:pPr>
      <w:r w:rsidRPr="0012643D">
        <w:t xml:space="preserve">And no bright gems thy limbs adorn, </w:t>
      </w:r>
    </w:p>
    <w:p w14:paraId="2902C5AC" w14:textId="355B0EC3" w:rsidR="00BD6E04" w:rsidRPr="0012643D" w:rsidRDefault="00BD6E04" w:rsidP="0012643D">
      <w:pPr>
        <w:pStyle w:val="Poetry"/>
      </w:pPr>
      <w:r w:rsidRPr="0012643D">
        <w:t>Thou unadorned art dearer far</w:t>
      </w:r>
    </w:p>
    <w:p w14:paraId="35584047" w14:textId="77777777" w:rsidR="0012643D" w:rsidRDefault="00BD6E04" w:rsidP="0012643D">
      <w:pPr>
        <w:pStyle w:val="Poetry"/>
      </w:pPr>
      <w:r w:rsidRPr="0012643D">
        <w:t xml:space="preserve">Than all my loveliest consorts are. </w:t>
      </w:r>
    </w:p>
    <w:p w14:paraId="6A6625EF" w14:textId="48AD2459" w:rsidR="00BD6E04" w:rsidRPr="0012643D" w:rsidRDefault="00BD6E04" w:rsidP="0012643D">
      <w:pPr>
        <w:pStyle w:val="Poetry"/>
      </w:pPr>
      <w:r w:rsidRPr="0012643D">
        <w:t>My royal home is bright and fair;</w:t>
      </w:r>
    </w:p>
    <w:p w14:paraId="36B4D952" w14:textId="77777777" w:rsidR="0012643D" w:rsidRDefault="00BD6E04" w:rsidP="0012643D">
      <w:pPr>
        <w:pStyle w:val="Poetry"/>
      </w:pPr>
      <w:r w:rsidRPr="0012643D">
        <w:t xml:space="preserve">A thousand beauties meet me there, </w:t>
      </w:r>
    </w:p>
    <w:p w14:paraId="0C41DA75" w14:textId="77777777" w:rsidR="0012643D" w:rsidRDefault="00BD6E04" w:rsidP="0012643D">
      <w:pPr>
        <w:pStyle w:val="Poetry"/>
      </w:pPr>
      <w:r w:rsidRPr="0012643D">
        <w:t xml:space="preserve">But come, my glorious love, and be </w:t>
      </w:r>
    </w:p>
    <w:p w14:paraId="4499AEA9" w14:textId="15B92A9E" w:rsidR="00BD6E04" w:rsidRPr="001A4325" w:rsidRDefault="00BD6E04" w:rsidP="001A4325">
      <w:pPr>
        <w:pStyle w:val="Poetry"/>
      </w:pPr>
      <w:r w:rsidRPr="0012643D">
        <w:t>The queen of all those dames and me.”</w:t>
      </w:r>
    </w:p>
    <w:p w14:paraId="075D016D" w14:textId="77777777" w:rsidR="00BD6E04" w:rsidRDefault="00BD6E04" w:rsidP="00BD6E04">
      <w:pPr>
        <w:pStyle w:val="BodyText"/>
        <w:spacing w:before="10"/>
        <w:rPr>
          <w:sz w:val="25"/>
        </w:rPr>
      </w:pPr>
    </w:p>
    <w:p w14:paraId="79817515" w14:textId="19631894" w:rsidR="001A4325" w:rsidRDefault="00BD6E04" w:rsidP="001A4325">
      <w:pPr>
        <w:pStyle w:val="Heading4"/>
      </w:pPr>
      <w:r>
        <w:t>Canto XXI</w:t>
      </w:r>
    </w:p>
    <w:p w14:paraId="160C6301" w14:textId="7BA4BA06" w:rsidR="00BD6E04" w:rsidRPr="001A4325" w:rsidRDefault="00BD6E04" w:rsidP="001A4325">
      <w:pPr>
        <w:pStyle w:val="Bodynoindent"/>
        <w:jc w:val="left"/>
        <w:rPr>
          <w:i/>
          <w:iCs/>
        </w:rPr>
      </w:pPr>
      <w:r w:rsidRPr="001A4325">
        <w:rPr>
          <w:i/>
          <w:iCs/>
        </w:rPr>
        <w:t>Sita’s Scorn.</w:t>
      </w:r>
    </w:p>
    <w:p w14:paraId="6E1F7FB6" w14:textId="77777777" w:rsidR="002227F5" w:rsidRDefault="00BD6E04" w:rsidP="002227F5">
      <w:pPr>
        <w:pStyle w:val="Poetry"/>
      </w:pPr>
      <w:r w:rsidRPr="002227F5">
        <w:t xml:space="preserve">She thought upon her lord and sighed, </w:t>
      </w:r>
    </w:p>
    <w:p w14:paraId="6AD8C954" w14:textId="77777777" w:rsidR="002227F5" w:rsidRDefault="00BD6E04" w:rsidP="002227F5">
      <w:pPr>
        <w:pStyle w:val="Poetry"/>
      </w:pPr>
      <w:r w:rsidRPr="002227F5">
        <w:t xml:space="preserve">And thus in gentle tones replied: </w:t>
      </w:r>
    </w:p>
    <w:p w14:paraId="743EDDE0" w14:textId="49736439" w:rsidR="00BD6E04" w:rsidRPr="002227F5" w:rsidRDefault="00BD6E04" w:rsidP="002227F5">
      <w:pPr>
        <w:pStyle w:val="Poetry"/>
      </w:pPr>
      <w:r w:rsidRPr="002227F5">
        <w:t>“Beseems thee not, O King, to woo</w:t>
      </w:r>
    </w:p>
    <w:p w14:paraId="244D7675" w14:textId="77777777" w:rsidR="002227F5" w:rsidRDefault="00BD6E04" w:rsidP="002227F5">
      <w:pPr>
        <w:pStyle w:val="Poetry"/>
      </w:pPr>
      <w:r w:rsidRPr="002227F5">
        <w:lastRenderedPageBreak/>
        <w:t xml:space="preserve">A matron, to her husband true. </w:t>
      </w:r>
    </w:p>
    <w:p w14:paraId="2E4C936F" w14:textId="77777777" w:rsidR="002227F5" w:rsidRDefault="00BD6E04" w:rsidP="002227F5">
      <w:pPr>
        <w:pStyle w:val="Poetry"/>
      </w:pPr>
      <w:r w:rsidRPr="002227F5">
        <w:t xml:space="preserve">Thus vainly one might hope by sin </w:t>
      </w:r>
    </w:p>
    <w:p w14:paraId="2AD2C347" w14:textId="4AC6237F" w:rsidR="00BD6E04" w:rsidRPr="002227F5" w:rsidRDefault="00BD6E04" w:rsidP="002227F5">
      <w:pPr>
        <w:pStyle w:val="Poetry"/>
      </w:pPr>
      <w:r w:rsidRPr="002227F5">
        <w:t>And evil deeds success to win.</w:t>
      </w:r>
    </w:p>
    <w:p w14:paraId="729A39A8" w14:textId="77777777" w:rsidR="00BD6E04" w:rsidRPr="002227F5" w:rsidRDefault="00BD6E04" w:rsidP="002227F5">
      <w:pPr>
        <w:pStyle w:val="Poetry"/>
      </w:pPr>
      <w:r w:rsidRPr="002227F5">
        <w:t>Shall I, so highly born, disgrace</w:t>
      </w:r>
    </w:p>
    <w:p w14:paraId="61149F41" w14:textId="77777777" w:rsidR="002227F5" w:rsidRDefault="00BD6E04" w:rsidP="002227F5">
      <w:pPr>
        <w:pStyle w:val="Poetry"/>
      </w:pPr>
      <w:r w:rsidRPr="002227F5">
        <w:t xml:space="preserve">My husband’s house, my royal race? </w:t>
      </w:r>
    </w:p>
    <w:p w14:paraId="21A2CB15" w14:textId="4AC0CA10" w:rsidR="00BD6E04" w:rsidRPr="002227F5" w:rsidRDefault="00BD6E04" w:rsidP="002227F5">
      <w:pPr>
        <w:pStyle w:val="Poetry"/>
      </w:pPr>
      <w:r w:rsidRPr="002227F5">
        <w:t>Shall I, a true and loyal dame,</w:t>
      </w:r>
    </w:p>
    <w:p w14:paraId="7D55B194" w14:textId="77777777" w:rsidR="00BD6E04" w:rsidRPr="002227F5" w:rsidRDefault="00BD6E04" w:rsidP="002227F5">
      <w:pPr>
        <w:pStyle w:val="Poetry"/>
      </w:pPr>
      <w:r w:rsidRPr="002227F5">
        <w:t>Defile my soul with deed of shame?”</w:t>
      </w:r>
    </w:p>
    <w:p w14:paraId="602B877E" w14:textId="77777777" w:rsidR="002227F5" w:rsidRDefault="002227F5" w:rsidP="002227F5">
      <w:pPr>
        <w:pStyle w:val="Poetry"/>
      </w:pPr>
    </w:p>
    <w:p w14:paraId="5B8A6982" w14:textId="6F2E597A" w:rsidR="00BD6E04" w:rsidRPr="002227F5" w:rsidRDefault="00BD6E04" w:rsidP="002227F5">
      <w:pPr>
        <w:pStyle w:val="Poetry"/>
      </w:pPr>
      <w:r w:rsidRPr="002227F5">
        <w:t>Then on the king her back she turned,</w:t>
      </w:r>
    </w:p>
    <w:p w14:paraId="0B7E6D1B" w14:textId="77777777" w:rsidR="002227F5" w:rsidRDefault="00BD6E04" w:rsidP="002227F5">
      <w:pPr>
        <w:pStyle w:val="Poetry"/>
      </w:pPr>
      <w:r w:rsidRPr="002227F5">
        <w:t xml:space="preserve">And answered thus the prayer she spurned: </w:t>
      </w:r>
    </w:p>
    <w:p w14:paraId="67FE8C0C" w14:textId="00F9D574" w:rsidR="00BD6E04" w:rsidRPr="002227F5" w:rsidRDefault="00BD6E04" w:rsidP="002227F5">
      <w:pPr>
        <w:pStyle w:val="Poetry"/>
      </w:pPr>
      <w:r w:rsidRPr="002227F5">
        <w:t>“Turn, Ravan, turn thee from thy sin;</w:t>
      </w:r>
    </w:p>
    <w:p w14:paraId="1AA5D852" w14:textId="77777777" w:rsidR="002227F5" w:rsidRDefault="00BD6E04" w:rsidP="002227F5">
      <w:pPr>
        <w:pStyle w:val="Poetry"/>
      </w:pPr>
      <w:r w:rsidRPr="002227F5">
        <w:t xml:space="preserve">Seek virtue’s paths and walk therein. </w:t>
      </w:r>
    </w:p>
    <w:p w14:paraId="2B4F90D0" w14:textId="0C2C4D80" w:rsidR="00BD6E04" w:rsidRPr="002227F5" w:rsidRDefault="00BD6E04" w:rsidP="002227F5">
      <w:pPr>
        <w:pStyle w:val="Poetry"/>
      </w:pPr>
      <w:r w:rsidRPr="002227F5">
        <w:t>To others dames be honour shown;</w:t>
      </w:r>
    </w:p>
    <w:p w14:paraId="2C7A5E0C" w14:textId="77777777" w:rsidR="002227F5" w:rsidRDefault="00BD6E04" w:rsidP="002227F5">
      <w:pPr>
        <w:pStyle w:val="Poetry"/>
      </w:pPr>
      <w:r w:rsidRPr="002227F5">
        <w:t xml:space="preserve">Protect them as thou wouldst thine own. </w:t>
      </w:r>
    </w:p>
    <w:p w14:paraId="267336FC" w14:textId="67686F15" w:rsidR="00BD6E04" w:rsidRPr="002227F5" w:rsidRDefault="00BD6E04" w:rsidP="002227F5">
      <w:pPr>
        <w:pStyle w:val="Poetry"/>
      </w:pPr>
      <w:r w:rsidRPr="002227F5">
        <w:t>Taught by thyself, from wrong abstain</w:t>
      </w:r>
    </w:p>
    <w:p w14:paraId="7DC75D43" w14:textId="17074881" w:rsidR="002227F5" w:rsidRDefault="00BD6E04" w:rsidP="002227F5">
      <w:pPr>
        <w:pStyle w:val="Poetry"/>
      </w:pPr>
      <w:r w:rsidRPr="002227F5">
        <w:t>Which, wrought on thee, thy heart would pain.</w:t>
      </w:r>
      <w:r w:rsidR="002227F5">
        <w:rPr>
          <w:rStyle w:val="FootnoteReference"/>
        </w:rPr>
        <w:footnoteReference w:id="58"/>
      </w:r>
      <w:r w:rsidRPr="002227F5">
        <w:t xml:space="preserve"> </w:t>
      </w:r>
    </w:p>
    <w:p w14:paraId="2D111699" w14:textId="6D76B33F" w:rsidR="00BD6E04" w:rsidRPr="002227F5" w:rsidRDefault="00BD6E04" w:rsidP="002227F5">
      <w:pPr>
        <w:pStyle w:val="Poetry"/>
      </w:pPr>
      <w:r w:rsidRPr="002227F5">
        <w:t>Beware: this lawless love of thine</w:t>
      </w:r>
    </w:p>
    <w:p w14:paraId="30CE9D06" w14:textId="77777777" w:rsidR="002227F5" w:rsidRDefault="00BD6E04" w:rsidP="002227F5">
      <w:pPr>
        <w:pStyle w:val="Poetry"/>
      </w:pPr>
      <w:r w:rsidRPr="002227F5">
        <w:t xml:space="preserve">Will ruin thee and all thy line; </w:t>
      </w:r>
    </w:p>
    <w:p w14:paraId="74842677" w14:textId="77777777" w:rsidR="002227F5" w:rsidRDefault="00BD6E04" w:rsidP="002227F5">
      <w:pPr>
        <w:pStyle w:val="Poetry"/>
      </w:pPr>
      <w:r w:rsidRPr="002227F5">
        <w:t xml:space="preserve">And for thy sin, thy sin alone, </w:t>
      </w:r>
    </w:p>
    <w:p w14:paraId="039CB624" w14:textId="016AAD39" w:rsidR="00BD6E04" w:rsidRPr="002227F5" w:rsidRDefault="00BD6E04" w:rsidP="002227F5">
      <w:pPr>
        <w:pStyle w:val="Poetry"/>
      </w:pPr>
      <w:r w:rsidRPr="002227F5">
        <w:t>Will Lanka perish overthrown.</w:t>
      </w:r>
    </w:p>
    <w:p w14:paraId="6DD5E102" w14:textId="77777777" w:rsidR="002227F5" w:rsidRDefault="00BD6E04" w:rsidP="002227F5">
      <w:pPr>
        <w:pStyle w:val="Poetry"/>
      </w:pPr>
      <w:r w:rsidRPr="002227F5">
        <w:t xml:space="preserve">Dream not that wealth and power can sway </w:t>
      </w:r>
    </w:p>
    <w:p w14:paraId="2E042C4A" w14:textId="0CC49D5E" w:rsidR="00BD6E04" w:rsidRPr="002227F5" w:rsidRDefault="00BD6E04" w:rsidP="002227F5">
      <w:pPr>
        <w:pStyle w:val="Poetry"/>
      </w:pPr>
      <w:r w:rsidRPr="002227F5">
        <w:t>My heart from duty’s path to stray.</w:t>
      </w:r>
    </w:p>
    <w:p w14:paraId="696677A7" w14:textId="77777777" w:rsidR="002227F5" w:rsidRDefault="00BD6E04" w:rsidP="002227F5">
      <w:pPr>
        <w:pStyle w:val="Poetry"/>
      </w:pPr>
      <w:r w:rsidRPr="002227F5">
        <w:t xml:space="preserve">Linked like the Day-God and his shine, </w:t>
      </w:r>
    </w:p>
    <w:p w14:paraId="7123E8F9" w14:textId="4125FCF7" w:rsidR="00BD6E04" w:rsidRPr="002227F5" w:rsidRDefault="00BD6E04" w:rsidP="002227F5">
      <w:pPr>
        <w:pStyle w:val="Poetry"/>
      </w:pPr>
      <w:r w:rsidRPr="002227F5">
        <w:t>I am my lord’s and he is mine.</w:t>
      </w:r>
    </w:p>
    <w:p w14:paraId="4CD1FDF3" w14:textId="77777777" w:rsidR="002227F5" w:rsidRDefault="00BD6E04" w:rsidP="002227F5">
      <w:pPr>
        <w:pStyle w:val="Poetry"/>
      </w:pPr>
      <w:r w:rsidRPr="002227F5">
        <w:t xml:space="preserve">Repent thee of thine impious deed; </w:t>
      </w:r>
    </w:p>
    <w:p w14:paraId="09AD8D59" w14:textId="1B093F66" w:rsidR="00BD6E04" w:rsidRPr="002227F5" w:rsidRDefault="00BD6E04" w:rsidP="002227F5">
      <w:pPr>
        <w:pStyle w:val="Poetry"/>
      </w:pPr>
      <w:r w:rsidRPr="002227F5">
        <w:t>To Rama’s side his consort lead.</w:t>
      </w:r>
    </w:p>
    <w:p w14:paraId="6AC86643" w14:textId="77777777" w:rsidR="002227F5" w:rsidRDefault="00BD6E04" w:rsidP="002227F5">
      <w:pPr>
        <w:pStyle w:val="Poetry"/>
      </w:pPr>
      <w:r w:rsidRPr="002227F5">
        <w:t xml:space="preserve">Be wise; the hero’s friendship gain, </w:t>
      </w:r>
    </w:p>
    <w:p w14:paraId="62145098" w14:textId="2F084193" w:rsidR="00BD6E04" w:rsidRPr="002227F5" w:rsidRDefault="00BD6E04" w:rsidP="002227F5">
      <w:pPr>
        <w:pStyle w:val="Poetry"/>
      </w:pPr>
      <w:r w:rsidRPr="002227F5">
        <w:t>Nor perish in his fury slain.</w:t>
      </w:r>
    </w:p>
    <w:p w14:paraId="40B114B1" w14:textId="77777777" w:rsidR="002227F5" w:rsidRDefault="00BD6E04" w:rsidP="002227F5">
      <w:pPr>
        <w:pStyle w:val="Poetry"/>
      </w:pPr>
      <w:r w:rsidRPr="002227F5">
        <w:t xml:space="preserve">Go, ask the God of Death to spare, </w:t>
      </w:r>
    </w:p>
    <w:p w14:paraId="430DEF05" w14:textId="77777777" w:rsidR="002227F5" w:rsidRDefault="00BD6E04" w:rsidP="002227F5">
      <w:pPr>
        <w:pStyle w:val="Poetry"/>
      </w:pPr>
      <w:r w:rsidRPr="002227F5">
        <w:t xml:space="preserve">Or red bolt flashing through the air, </w:t>
      </w:r>
    </w:p>
    <w:p w14:paraId="3181399D" w14:textId="77777777" w:rsidR="002227F5" w:rsidRDefault="00BD6E04" w:rsidP="002227F5">
      <w:pPr>
        <w:pStyle w:val="Poetry"/>
      </w:pPr>
      <w:r w:rsidRPr="002227F5">
        <w:t xml:space="preserve">But look in vain for spell or charm </w:t>
      </w:r>
    </w:p>
    <w:p w14:paraId="4064B913" w14:textId="08975AC0" w:rsidR="00BD6E04" w:rsidRPr="002227F5" w:rsidRDefault="00BD6E04" w:rsidP="002227F5">
      <w:pPr>
        <w:pStyle w:val="Poetry"/>
      </w:pPr>
      <w:r w:rsidRPr="002227F5">
        <w:lastRenderedPageBreak/>
        <w:t>To stay my Rama’s vengeful arm.</w:t>
      </w:r>
    </w:p>
    <w:p w14:paraId="283EBA6C" w14:textId="77777777" w:rsidR="002227F5" w:rsidRDefault="00BD6E04" w:rsidP="002227F5">
      <w:pPr>
        <w:pStyle w:val="Poetry"/>
      </w:pPr>
      <w:r w:rsidRPr="002227F5">
        <w:t xml:space="preserve">Thou, when the hero bends his bow, </w:t>
      </w:r>
    </w:p>
    <w:p w14:paraId="700E75E5" w14:textId="77777777" w:rsidR="002227F5" w:rsidRDefault="00BD6E04" w:rsidP="002227F5">
      <w:pPr>
        <w:pStyle w:val="Poetry"/>
      </w:pPr>
      <w:r w:rsidRPr="002227F5">
        <w:t xml:space="preserve">Shalt hear the clang that heralds woe, </w:t>
      </w:r>
    </w:p>
    <w:p w14:paraId="71417EB6" w14:textId="77777777" w:rsidR="002227F5" w:rsidRDefault="00BD6E04" w:rsidP="002227F5">
      <w:pPr>
        <w:pStyle w:val="Poetry"/>
      </w:pPr>
      <w:r w:rsidRPr="002227F5">
        <w:t xml:space="preserve">Loud as the clash when clouds are rent </w:t>
      </w:r>
    </w:p>
    <w:p w14:paraId="731CF048" w14:textId="75CDBFBC" w:rsidR="00BD6E04" w:rsidRPr="002227F5" w:rsidRDefault="00BD6E04" w:rsidP="002227F5">
      <w:pPr>
        <w:pStyle w:val="Poetry"/>
      </w:pPr>
      <w:r w:rsidRPr="002227F5">
        <w:t>And Indra’s bolt to earth is sent.</w:t>
      </w:r>
    </w:p>
    <w:p w14:paraId="3C25F0D0" w14:textId="77777777" w:rsidR="002227F5" w:rsidRDefault="00BD6E04" w:rsidP="002227F5">
      <w:pPr>
        <w:pStyle w:val="Poetry"/>
      </w:pPr>
      <w:r w:rsidRPr="002227F5">
        <w:t xml:space="preserve">Then shall his furious shafts be sped, </w:t>
      </w:r>
    </w:p>
    <w:p w14:paraId="383AE6F4" w14:textId="78A71036" w:rsidR="00BD6E04" w:rsidRPr="002227F5" w:rsidRDefault="00BD6E04" w:rsidP="002227F5">
      <w:pPr>
        <w:pStyle w:val="Poetry"/>
      </w:pPr>
      <w:r w:rsidRPr="002227F5">
        <w:t>Each like a snake with fiery head,</w:t>
      </w:r>
    </w:p>
    <w:p w14:paraId="4C701D82" w14:textId="77777777" w:rsidR="002227F5" w:rsidRDefault="00BD6E04" w:rsidP="002227F5">
      <w:pPr>
        <w:pStyle w:val="Poetry"/>
      </w:pPr>
      <w:r w:rsidRPr="002227F5">
        <w:t>And in their flight shall hiss and flame</w:t>
      </w:r>
    </w:p>
    <w:p w14:paraId="2D7D53A0" w14:textId="194BE47F" w:rsidR="002227F5" w:rsidRDefault="00BD6E04" w:rsidP="002227F5">
      <w:pPr>
        <w:pStyle w:val="Poetry"/>
      </w:pPr>
      <w:r w:rsidRPr="002227F5">
        <w:t xml:space="preserve"> Marked with the mighty archer’s name.</w:t>
      </w:r>
      <w:r w:rsidR="002227F5">
        <w:rPr>
          <w:rStyle w:val="FootnoteReference"/>
        </w:rPr>
        <w:footnoteReference w:id="59"/>
      </w:r>
      <w:r w:rsidRPr="002227F5">
        <w:t xml:space="preserve"> </w:t>
      </w:r>
    </w:p>
    <w:p w14:paraId="46BAEE97" w14:textId="0428D4EE" w:rsidR="00BD6E04" w:rsidRPr="002227F5" w:rsidRDefault="00BD6E04" w:rsidP="002227F5">
      <w:pPr>
        <w:pStyle w:val="Poetry"/>
      </w:pPr>
      <w:r w:rsidRPr="002227F5">
        <w:t>Then in the fiery deluge all</w:t>
      </w:r>
    </w:p>
    <w:p w14:paraId="568ADAE1" w14:textId="3BFDFE90" w:rsidR="00BD6E04" w:rsidRPr="002227F5" w:rsidRDefault="00BD6E04" w:rsidP="002227F5">
      <w:pPr>
        <w:pStyle w:val="Poetry"/>
      </w:pPr>
      <w:r w:rsidRPr="002227F5">
        <w:t>Thy giants round their king shall fall.”</w:t>
      </w:r>
    </w:p>
    <w:p w14:paraId="27FBD33D" w14:textId="77777777" w:rsidR="00BD6E04" w:rsidRDefault="00BD6E04" w:rsidP="00BD6E04">
      <w:pPr>
        <w:pStyle w:val="BodyText"/>
        <w:spacing w:before="4"/>
      </w:pPr>
    </w:p>
    <w:p w14:paraId="4ACE4BAB" w14:textId="00DBB9B1" w:rsidR="002227F5" w:rsidRDefault="00BD6E04" w:rsidP="007E74A7">
      <w:pPr>
        <w:pStyle w:val="Heading4"/>
      </w:pPr>
      <w:r>
        <w:t>Canto XXII</w:t>
      </w:r>
    </w:p>
    <w:p w14:paraId="02E39B6A" w14:textId="1AFF2F82" w:rsidR="00BD6E04" w:rsidRPr="007E74A7" w:rsidRDefault="00BD6E04" w:rsidP="007E74A7">
      <w:pPr>
        <w:pStyle w:val="Bodynoindent"/>
        <w:jc w:val="left"/>
        <w:rPr>
          <w:i/>
          <w:iCs/>
        </w:rPr>
      </w:pPr>
      <w:r w:rsidRPr="007E74A7">
        <w:rPr>
          <w:i/>
          <w:iCs/>
        </w:rPr>
        <w:t>Ravan’s Threat.</w:t>
      </w:r>
    </w:p>
    <w:p w14:paraId="35BD3CAF" w14:textId="77777777" w:rsidR="007E74A7" w:rsidRDefault="00BD6E04" w:rsidP="007E74A7">
      <w:pPr>
        <w:pStyle w:val="Poetry"/>
      </w:pPr>
      <w:r w:rsidRPr="007E74A7">
        <w:t xml:space="preserve">Then anger swelled in Ravan’s breast, </w:t>
      </w:r>
    </w:p>
    <w:p w14:paraId="0D423FBA" w14:textId="086F6D35" w:rsidR="00BD6E04" w:rsidRPr="007E74A7" w:rsidRDefault="00BD6E04" w:rsidP="007E74A7">
      <w:pPr>
        <w:pStyle w:val="Poetry"/>
      </w:pPr>
      <w:r w:rsidRPr="007E74A7">
        <w:t>Who fiercely thus the dame addressed:</w:t>
      </w:r>
    </w:p>
    <w:p w14:paraId="6D618556" w14:textId="77777777" w:rsidR="007E74A7" w:rsidRDefault="00BD6E04" w:rsidP="007E74A7">
      <w:pPr>
        <w:pStyle w:val="Poetry"/>
      </w:pPr>
      <w:r w:rsidRPr="007E74A7">
        <w:t xml:space="preserve">“‘Tis ever thus: in vain we sue </w:t>
      </w:r>
    </w:p>
    <w:p w14:paraId="66DD0C74" w14:textId="77777777" w:rsidR="007E74A7" w:rsidRDefault="00BD6E04" w:rsidP="007E74A7">
      <w:pPr>
        <w:pStyle w:val="Poetry"/>
      </w:pPr>
      <w:r w:rsidRPr="007E74A7">
        <w:t xml:space="preserve">To woman, and her favour woo. </w:t>
      </w:r>
    </w:p>
    <w:p w14:paraId="5CC199B0" w14:textId="77777777" w:rsidR="007E74A7" w:rsidRDefault="00BD6E04" w:rsidP="007E74A7">
      <w:pPr>
        <w:pStyle w:val="Poetry"/>
      </w:pPr>
      <w:r w:rsidRPr="007E74A7">
        <w:t>A lover’s humble words impel</w:t>
      </w:r>
    </w:p>
    <w:p w14:paraId="41938688" w14:textId="0A31E449" w:rsidR="00BD6E04" w:rsidRPr="007E74A7" w:rsidRDefault="00BD6E04" w:rsidP="007E74A7">
      <w:pPr>
        <w:pStyle w:val="Poetry"/>
      </w:pPr>
      <w:r w:rsidRPr="007E74A7">
        <w:t>Her wayward spirit to rebel.</w:t>
      </w:r>
    </w:p>
    <w:p w14:paraId="670288BD" w14:textId="77777777" w:rsidR="007E74A7" w:rsidRDefault="00BD6E04" w:rsidP="007E74A7">
      <w:pPr>
        <w:pStyle w:val="Poetry"/>
      </w:pPr>
      <w:r w:rsidRPr="007E74A7">
        <w:t xml:space="preserve">The love of thee that fills my soul </w:t>
      </w:r>
    </w:p>
    <w:p w14:paraId="4FE1A310" w14:textId="77777777" w:rsidR="007E74A7" w:rsidRDefault="00BD6E04" w:rsidP="007E74A7">
      <w:pPr>
        <w:pStyle w:val="Poetry"/>
      </w:pPr>
      <w:r w:rsidRPr="007E74A7">
        <w:t xml:space="preserve">Still keeps my anger in control, </w:t>
      </w:r>
    </w:p>
    <w:p w14:paraId="539CDF94" w14:textId="6744A7AE" w:rsidR="00BD6E04" w:rsidRPr="007E74A7" w:rsidRDefault="00BD6E04" w:rsidP="007E74A7">
      <w:pPr>
        <w:pStyle w:val="Poetry"/>
      </w:pPr>
      <w:r w:rsidRPr="007E74A7">
        <w:t>As charioteers with bit and rein</w:t>
      </w:r>
    </w:p>
    <w:p w14:paraId="604EC60C" w14:textId="77777777" w:rsidR="007E74A7" w:rsidRDefault="00BD6E04" w:rsidP="007E74A7">
      <w:pPr>
        <w:pStyle w:val="Poetry"/>
      </w:pPr>
      <w:r w:rsidRPr="007E74A7">
        <w:t xml:space="preserve">The swerving of the steed restrain. </w:t>
      </w:r>
    </w:p>
    <w:p w14:paraId="1D2BED87" w14:textId="77777777" w:rsidR="007E74A7" w:rsidRDefault="00BD6E04" w:rsidP="007E74A7">
      <w:pPr>
        <w:pStyle w:val="Poetry"/>
      </w:pPr>
      <w:r w:rsidRPr="007E74A7">
        <w:t xml:space="preserve">The love that rules me bids me spare </w:t>
      </w:r>
    </w:p>
    <w:p w14:paraId="443A183E" w14:textId="49109B8B" w:rsidR="00BD6E04" w:rsidRPr="007E74A7" w:rsidRDefault="00BD6E04" w:rsidP="007E74A7">
      <w:pPr>
        <w:pStyle w:val="Poetry"/>
      </w:pPr>
      <w:r w:rsidRPr="007E74A7">
        <w:t>Thy forfeit life, O thou most fair.</w:t>
      </w:r>
    </w:p>
    <w:p w14:paraId="03C0D672" w14:textId="77777777" w:rsidR="00BD6E04" w:rsidRPr="007E74A7" w:rsidRDefault="00BD6E04" w:rsidP="007E74A7">
      <w:pPr>
        <w:pStyle w:val="Poetry"/>
      </w:pPr>
      <w:r w:rsidRPr="007E74A7">
        <w:t>For this, O Sita, have I borne</w:t>
      </w:r>
    </w:p>
    <w:p w14:paraId="0487AC79" w14:textId="77777777" w:rsidR="007E74A7" w:rsidRDefault="00BD6E04" w:rsidP="007E74A7">
      <w:pPr>
        <w:pStyle w:val="Poetry"/>
      </w:pPr>
      <w:r w:rsidRPr="007E74A7">
        <w:t xml:space="preserve">The keen reproach, the bitter scorn, </w:t>
      </w:r>
    </w:p>
    <w:p w14:paraId="135A390E" w14:textId="77777777" w:rsidR="007E74A7" w:rsidRDefault="00BD6E04" w:rsidP="007E74A7">
      <w:pPr>
        <w:pStyle w:val="Poetry"/>
      </w:pPr>
      <w:r w:rsidRPr="007E74A7">
        <w:t xml:space="preserve">And the fond love thou boastest yet </w:t>
      </w:r>
    </w:p>
    <w:p w14:paraId="17EF97AD" w14:textId="63F0437F" w:rsidR="00BD6E04" w:rsidRPr="007E74A7" w:rsidRDefault="00BD6E04" w:rsidP="007E74A7">
      <w:pPr>
        <w:pStyle w:val="Poetry"/>
      </w:pPr>
      <w:r w:rsidRPr="007E74A7">
        <w:lastRenderedPageBreak/>
        <w:t>For that poor wandering anchoret;</w:t>
      </w:r>
    </w:p>
    <w:p w14:paraId="7688450D" w14:textId="77777777" w:rsidR="007E74A7" w:rsidRDefault="00BD6E04" w:rsidP="007E74A7">
      <w:pPr>
        <w:pStyle w:val="Poetry"/>
      </w:pPr>
      <w:r w:rsidRPr="007E74A7">
        <w:t xml:space="preserve">Else had the words which thou hast said </w:t>
      </w:r>
    </w:p>
    <w:p w14:paraId="5D9A8D88" w14:textId="074B805E" w:rsidR="00BD6E04" w:rsidRPr="007E74A7" w:rsidRDefault="00BD6E04" w:rsidP="007E74A7">
      <w:pPr>
        <w:pStyle w:val="Poetry"/>
      </w:pPr>
      <w:r w:rsidRPr="007E74A7">
        <w:t>Brought death upon thy guilty head.</w:t>
      </w:r>
    </w:p>
    <w:p w14:paraId="4CCA403E" w14:textId="77777777" w:rsidR="007E74A7" w:rsidRDefault="00BD6E04" w:rsidP="007E74A7">
      <w:pPr>
        <w:pStyle w:val="Poetry"/>
      </w:pPr>
      <w:r w:rsidRPr="007E74A7">
        <w:t xml:space="preserve">Two months, fair dame, I grant thee still </w:t>
      </w:r>
    </w:p>
    <w:p w14:paraId="0D347167" w14:textId="64CDF8AF" w:rsidR="00BD6E04" w:rsidRPr="007E74A7" w:rsidRDefault="00BD6E04" w:rsidP="007E74A7">
      <w:pPr>
        <w:pStyle w:val="Poetry"/>
      </w:pPr>
      <w:r w:rsidRPr="007E74A7">
        <w:t>To bend thee to thy lover’s will.</w:t>
      </w:r>
    </w:p>
    <w:p w14:paraId="192AE2B5" w14:textId="77777777" w:rsidR="007E74A7" w:rsidRDefault="00BD6E04" w:rsidP="007E74A7">
      <w:pPr>
        <w:pStyle w:val="Poetry"/>
      </w:pPr>
      <w:r w:rsidRPr="007E74A7">
        <w:t xml:space="preserve">If when that respite time is fled </w:t>
      </w:r>
    </w:p>
    <w:p w14:paraId="2FEF2B79" w14:textId="060F6F3B" w:rsidR="00BD6E04" w:rsidRPr="007E74A7" w:rsidRDefault="00BD6E04" w:rsidP="007E74A7">
      <w:pPr>
        <w:pStyle w:val="Poetry"/>
      </w:pPr>
      <w:r w:rsidRPr="007E74A7">
        <w:t>Thou still refuse to share my bed,</w:t>
      </w:r>
    </w:p>
    <w:p w14:paraId="6DC346D1" w14:textId="77777777" w:rsidR="007E74A7" w:rsidRDefault="00BD6E04" w:rsidP="007E74A7">
      <w:pPr>
        <w:pStyle w:val="Poetry"/>
      </w:pPr>
      <w:r w:rsidRPr="007E74A7">
        <w:t xml:space="preserve">My cooks shall mince thy limbs with steel </w:t>
      </w:r>
    </w:p>
    <w:p w14:paraId="05639D7F" w14:textId="4232DD18" w:rsidR="00BD6E04" w:rsidRPr="007E74A7" w:rsidRDefault="00BD6E04" w:rsidP="007E74A7">
      <w:pPr>
        <w:pStyle w:val="Poetry"/>
      </w:pPr>
      <w:r w:rsidRPr="007E74A7">
        <w:t>And serve thee for my morning meal.”</w:t>
      </w:r>
      <w:r w:rsidR="007E74A7">
        <w:rPr>
          <w:rStyle w:val="FootnoteReference"/>
        </w:rPr>
        <w:footnoteReference w:id="60"/>
      </w:r>
    </w:p>
    <w:p w14:paraId="47D0CE81" w14:textId="77777777" w:rsidR="007E74A7" w:rsidRDefault="007E74A7" w:rsidP="007E74A7">
      <w:pPr>
        <w:pStyle w:val="Poetry"/>
      </w:pPr>
    </w:p>
    <w:p w14:paraId="1D72108A" w14:textId="372CAC0A" w:rsidR="007E74A7" w:rsidRDefault="00BD6E04" w:rsidP="007E74A7">
      <w:pPr>
        <w:pStyle w:val="Poetry"/>
      </w:pPr>
      <w:r w:rsidRPr="007E74A7">
        <w:t xml:space="preserve">The minstrel daughters of the skies </w:t>
      </w:r>
    </w:p>
    <w:p w14:paraId="308FEDC2" w14:textId="77777777" w:rsidR="007E74A7" w:rsidRDefault="00BD6E04" w:rsidP="007E74A7">
      <w:pPr>
        <w:pStyle w:val="Poetry"/>
      </w:pPr>
      <w:r w:rsidRPr="007E74A7">
        <w:t xml:space="preserve">Looked on her woe with pitying eyes, </w:t>
      </w:r>
    </w:p>
    <w:p w14:paraId="64C3AF39" w14:textId="0BFDE6CF" w:rsidR="007E74A7" w:rsidRDefault="00BD6E04" w:rsidP="007E74A7">
      <w:pPr>
        <w:pStyle w:val="Poetry"/>
      </w:pPr>
      <w:r w:rsidRPr="007E74A7">
        <w:t>And sun-bright children of the Gods</w:t>
      </w:r>
      <w:r w:rsidR="007E74A7">
        <w:rPr>
          <w:rStyle w:val="FootnoteReference"/>
        </w:rPr>
        <w:footnoteReference w:id="61"/>
      </w:r>
      <w:r w:rsidRPr="007E74A7">
        <w:t xml:space="preserve"> </w:t>
      </w:r>
    </w:p>
    <w:p w14:paraId="4670FDB4" w14:textId="77777777" w:rsidR="007E74A7" w:rsidRDefault="00BD6E04" w:rsidP="007E74A7">
      <w:pPr>
        <w:pStyle w:val="Poetry"/>
      </w:pPr>
      <w:r w:rsidRPr="007E74A7">
        <w:t xml:space="preserve">Consoled the queen with smiles and nods. </w:t>
      </w:r>
    </w:p>
    <w:p w14:paraId="5D5C40BE" w14:textId="77777777" w:rsidR="007E74A7" w:rsidRDefault="00BD6E04" w:rsidP="007E74A7">
      <w:pPr>
        <w:pStyle w:val="Poetry"/>
      </w:pPr>
      <w:r w:rsidRPr="007E74A7">
        <w:t xml:space="preserve">She saw, and with her heart at ease, </w:t>
      </w:r>
    </w:p>
    <w:p w14:paraId="7919060B" w14:textId="77777777" w:rsidR="007E74A7" w:rsidRDefault="00BD6E04" w:rsidP="007E74A7">
      <w:pPr>
        <w:pStyle w:val="Poetry"/>
      </w:pPr>
      <w:r w:rsidRPr="007E74A7">
        <w:t xml:space="preserve">Addressed the fiend in words like these; </w:t>
      </w:r>
    </w:p>
    <w:p w14:paraId="599DD120" w14:textId="308F00A8" w:rsidR="00BD6E04" w:rsidRPr="007E74A7" w:rsidRDefault="00BD6E04" w:rsidP="007E74A7">
      <w:pPr>
        <w:pStyle w:val="Poetry"/>
      </w:pPr>
      <w:r w:rsidRPr="007E74A7">
        <w:t>“Hast thou no friend to love thee, none</w:t>
      </w:r>
    </w:p>
    <w:p w14:paraId="166C971D" w14:textId="77777777" w:rsidR="00BD6E04" w:rsidRPr="007E74A7" w:rsidRDefault="00BD6E04" w:rsidP="007E74A7">
      <w:pPr>
        <w:pStyle w:val="Poetry"/>
      </w:pPr>
      <w:r w:rsidRPr="007E74A7">
        <w:t>In all this isle to bid thee shun</w:t>
      </w:r>
    </w:p>
    <w:p w14:paraId="22E8083E" w14:textId="77777777" w:rsidR="007E74A7" w:rsidRDefault="00BD6E04" w:rsidP="007E74A7">
      <w:pPr>
        <w:pStyle w:val="Poetry"/>
      </w:pPr>
      <w:r w:rsidRPr="007E74A7">
        <w:t xml:space="preserve">The ruin which thy crime will bring </w:t>
      </w:r>
    </w:p>
    <w:p w14:paraId="6843CC96" w14:textId="77777777" w:rsidR="007E74A7" w:rsidRDefault="00BD6E04" w:rsidP="007E74A7">
      <w:pPr>
        <w:pStyle w:val="Poetry"/>
      </w:pPr>
      <w:r w:rsidRPr="007E74A7">
        <w:t xml:space="preserve">On thee and thine, O impious King? </w:t>
      </w:r>
    </w:p>
    <w:p w14:paraId="577179B1" w14:textId="77777777" w:rsidR="007E74A7" w:rsidRDefault="00BD6E04" w:rsidP="007E74A7">
      <w:pPr>
        <w:pStyle w:val="Poetry"/>
      </w:pPr>
      <w:r w:rsidRPr="007E74A7">
        <w:t xml:space="preserve">Who in all worlds save thee could woo </w:t>
      </w:r>
    </w:p>
    <w:p w14:paraId="5EEDE8E2" w14:textId="0C0C85B0" w:rsidR="00BD6E04" w:rsidRPr="007E74A7" w:rsidRDefault="00BD6E04" w:rsidP="007E74A7">
      <w:pPr>
        <w:pStyle w:val="Poetry"/>
      </w:pPr>
      <w:r w:rsidRPr="007E74A7">
        <w:t>Me, Rama’s consort pure and true,</w:t>
      </w:r>
    </w:p>
    <w:p w14:paraId="08321F0D" w14:textId="77777777" w:rsidR="007E74A7" w:rsidRDefault="00BD6E04" w:rsidP="007E74A7">
      <w:pPr>
        <w:pStyle w:val="Poetry"/>
      </w:pPr>
      <w:r w:rsidRPr="007E74A7">
        <w:t xml:space="preserve">As though he tempted with his love </w:t>
      </w:r>
    </w:p>
    <w:p w14:paraId="2FFCDC08" w14:textId="48D81A9F" w:rsidR="007E74A7" w:rsidRDefault="00BD6E04" w:rsidP="007E74A7">
      <w:pPr>
        <w:pStyle w:val="Poetry"/>
      </w:pPr>
      <w:r w:rsidRPr="007E74A7">
        <w:t>Queen Śachi</w:t>
      </w:r>
      <w:r w:rsidR="007E74A7">
        <w:rPr>
          <w:rStyle w:val="FootnoteReference"/>
        </w:rPr>
        <w:footnoteReference w:id="62"/>
      </w:r>
      <w:r w:rsidRPr="007E74A7">
        <w:t xml:space="preserve"> on her throne above? </w:t>
      </w:r>
    </w:p>
    <w:p w14:paraId="05932278" w14:textId="77777777" w:rsidR="007E74A7" w:rsidRDefault="00BD6E04" w:rsidP="007E74A7">
      <w:pPr>
        <w:pStyle w:val="Poetry"/>
      </w:pPr>
      <w:r w:rsidRPr="007E74A7">
        <w:t xml:space="preserve">How canst thou hope, vile wretch, to fly </w:t>
      </w:r>
    </w:p>
    <w:p w14:paraId="680C0C87" w14:textId="1291FC92" w:rsidR="00BD6E04" w:rsidRPr="007E74A7" w:rsidRDefault="00BD6E04" w:rsidP="007E74A7">
      <w:pPr>
        <w:pStyle w:val="Poetry"/>
      </w:pPr>
      <w:r w:rsidRPr="007E74A7">
        <w:t>The vengeance that e’en now is nigh,</w:t>
      </w:r>
    </w:p>
    <w:p w14:paraId="5EFD49AC" w14:textId="77777777" w:rsidR="007E74A7" w:rsidRDefault="00BD6E04" w:rsidP="007E74A7">
      <w:pPr>
        <w:pStyle w:val="Poetry"/>
      </w:pPr>
      <w:r w:rsidRPr="007E74A7">
        <w:t xml:space="preserve">When thou hast dared, untouched by shame, </w:t>
      </w:r>
    </w:p>
    <w:p w14:paraId="31497C7F" w14:textId="789DF642" w:rsidR="00BD6E04" w:rsidRPr="007E74A7" w:rsidRDefault="00BD6E04" w:rsidP="007E74A7">
      <w:pPr>
        <w:pStyle w:val="Poetry"/>
      </w:pPr>
      <w:r w:rsidRPr="007E74A7">
        <w:t>To press thy suit on Rama’s dame?</w:t>
      </w:r>
    </w:p>
    <w:p w14:paraId="3E5FB5EE" w14:textId="77777777" w:rsidR="007E74A7" w:rsidRDefault="00BD6E04" w:rsidP="007E74A7">
      <w:pPr>
        <w:pStyle w:val="Poetry"/>
      </w:pPr>
      <w:r w:rsidRPr="007E74A7">
        <w:t xml:space="preserve">Where woods are thick and grass is high </w:t>
      </w:r>
    </w:p>
    <w:p w14:paraId="6B39EBBA" w14:textId="36002387" w:rsidR="00BD6E04" w:rsidRPr="007E74A7" w:rsidRDefault="00BD6E04" w:rsidP="007E74A7">
      <w:pPr>
        <w:pStyle w:val="Poetry"/>
      </w:pPr>
      <w:r w:rsidRPr="007E74A7">
        <w:t>A lion and a hare may lie;</w:t>
      </w:r>
    </w:p>
    <w:p w14:paraId="28152560" w14:textId="77777777" w:rsidR="00BD6E04" w:rsidRPr="007E74A7" w:rsidRDefault="00BD6E04" w:rsidP="007E74A7">
      <w:pPr>
        <w:pStyle w:val="Poetry"/>
      </w:pPr>
      <w:r w:rsidRPr="007E74A7">
        <w:lastRenderedPageBreak/>
        <w:t>My Rama is the lion, thou</w:t>
      </w:r>
    </w:p>
    <w:p w14:paraId="5998495B" w14:textId="77777777" w:rsidR="007E74A7" w:rsidRDefault="00BD6E04" w:rsidP="007E74A7">
      <w:pPr>
        <w:pStyle w:val="Poetry"/>
      </w:pPr>
      <w:r w:rsidRPr="007E74A7">
        <w:t xml:space="preserve">Art the poor hare beneath the bough. </w:t>
      </w:r>
    </w:p>
    <w:p w14:paraId="4E478F71" w14:textId="78D334AA" w:rsidR="00BD6E04" w:rsidRPr="007E74A7" w:rsidRDefault="00BD6E04" w:rsidP="007E74A7">
      <w:pPr>
        <w:pStyle w:val="Poetry"/>
      </w:pPr>
      <w:r w:rsidRPr="007E74A7">
        <w:t>Thou railest at the lord of men,</w:t>
      </w:r>
    </w:p>
    <w:p w14:paraId="1EBB3118" w14:textId="77777777" w:rsidR="007E74A7" w:rsidRDefault="00BD6E04" w:rsidP="007E74A7">
      <w:pPr>
        <w:pStyle w:val="Poetry"/>
      </w:pPr>
      <w:r w:rsidRPr="007E74A7">
        <w:t xml:space="preserve">But wilt not stand within his ken. </w:t>
      </w:r>
    </w:p>
    <w:p w14:paraId="3E7FA40F" w14:textId="77777777" w:rsidR="007E74A7" w:rsidRDefault="00BD6E04" w:rsidP="007E74A7">
      <w:pPr>
        <w:pStyle w:val="Poetry"/>
      </w:pPr>
      <w:r w:rsidRPr="007E74A7">
        <w:t xml:space="preserve">What! is that eye unstricken yet </w:t>
      </w:r>
    </w:p>
    <w:p w14:paraId="2A56CB67" w14:textId="0E5719A6" w:rsidR="00BD6E04" w:rsidRPr="007E74A7" w:rsidRDefault="00BD6E04" w:rsidP="007E74A7">
      <w:pPr>
        <w:pStyle w:val="Poetry"/>
      </w:pPr>
      <w:r w:rsidRPr="007E74A7">
        <w:t>Whose impious glance on me was set?</w:t>
      </w:r>
    </w:p>
    <w:p w14:paraId="598FAACB" w14:textId="77777777" w:rsidR="007E74A7" w:rsidRDefault="00BD6E04" w:rsidP="007E74A7">
      <w:pPr>
        <w:pStyle w:val="Poetry"/>
      </w:pPr>
      <w:r w:rsidRPr="007E74A7">
        <w:t xml:space="preserve">Still moves that tongue that would not spare </w:t>
      </w:r>
    </w:p>
    <w:p w14:paraId="5EC5F0BA" w14:textId="41C5BA7A" w:rsidR="00BD6E04" w:rsidRPr="007E74A7" w:rsidRDefault="00BD6E04" w:rsidP="007E74A7">
      <w:pPr>
        <w:pStyle w:val="Poetry"/>
      </w:pPr>
      <w:r w:rsidRPr="007E74A7">
        <w:t>The wife of Daśaratha’s heir?”</w:t>
      </w:r>
    </w:p>
    <w:p w14:paraId="1EE091BC" w14:textId="77777777" w:rsidR="007E74A7" w:rsidRDefault="007E74A7" w:rsidP="007E74A7">
      <w:pPr>
        <w:pStyle w:val="Poetry"/>
      </w:pPr>
    </w:p>
    <w:p w14:paraId="4539BA0C" w14:textId="77777777" w:rsidR="007E74A7" w:rsidRDefault="00BD6E04" w:rsidP="007E74A7">
      <w:pPr>
        <w:pStyle w:val="Poetry"/>
      </w:pPr>
      <w:r w:rsidRPr="007E74A7">
        <w:t xml:space="preserve">Then, hissing like a furious snake, </w:t>
      </w:r>
    </w:p>
    <w:p w14:paraId="6AB10641" w14:textId="28439F0F" w:rsidR="00BD6E04" w:rsidRPr="007E74A7" w:rsidRDefault="00BD6E04" w:rsidP="007E74A7">
      <w:pPr>
        <w:pStyle w:val="Poetry"/>
      </w:pPr>
      <w:r w:rsidRPr="007E74A7">
        <w:t>The fiend again to Sita spake:</w:t>
      </w:r>
    </w:p>
    <w:p w14:paraId="1A8DC96B" w14:textId="18D4AD55" w:rsidR="00BD6E04" w:rsidRPr="007E74A7" w:rsidRDefault="00BD6E04" w:rsidP="007E74A7">
      <w:pPr>
        <w:pStyle w:val="Poetry"/>
      </w:pPr>
      <w:r w:rsidRPr="007E74A7">
        <w:t>“Deaf to all prayers and threats art thou,</w:t>
      </w:r>
    </w:p>
    <w:p w14:paraId="5330B140" w14:textId="77777777" w:rsidR="007E74A7" w:rsidRDefault="00BD6E04" w:rsidP="007E74A7">
      <w:pPr>
        <w:pStyle w:val="Poetry"/>
      </w:pPr>
      <w:r w:rsidRPr="007E74A7">
        <w:t xml:space="preserve">Devoted to thy senseless vow. </w:t>
      </w:r>
    </w:p>
    <w:p w14:paraId="4C74BFA0" w14:textId="320A60CF" w:rsidR="00BD6E04" w:rsidRPr="007E74A7" w:rsidRDefault="00BD6E04" w:rsidP="007E74A7">
      <w:pPr>
        <w:pStyle w:val="Poetry"/>
      </w:pPr>
      <w:r w:rsidRPr="007E74A7">
        <w:t>No longer respite will I give,</w:t>
      </w:r>
    </w:p>
    <w:p w14:paraId="1BFED1D9" w14:textId="77777777" w:rsidR="007E74A7" w:rsidRDefault="00BD6E04" w:rsidP="007E74A7">
      <w:pPr>
        <w:pStyle w:val="Poetry"/>
      </w:pPr>
      <w:r w:rsidRPr="007E74A7">
        <w:t xml:space="preserve">And thou this day shalt cease to live; </w:t>
      </w:r>
    </w:p>
    <w:p w14:paraId="35E827FB" w14:textId="0E0CCC1B" w:rsidR="00BD6E04" w:rsidRPr="007E74A7" w:rsidRDefault="00BD6E04" w:rsidP="007E74A7">
      <w:pPr>
        <w:pStyle w:val="Poetry"/>
      </w:pPr>
      <w:r w:rsidRPr="007E74A7">
        <w:t>For I, as sunlight kills the morn,</w:t>
      </w:r>
    </w:p>
    <w:p w14:paraId="26528D45" w14:textId="77777777" w:rsidR="00BD6E04" w:rsidRPr="007E74A7" w:rsidRDefault="00BD6E04" w:rsidP="007E74A7">
      <w:pPr>
        <w:pStyle w:val="Poetry"/>
      </w:pPr>
      <w:r w:rsidRPr="007E74A7">
        <w:t>Will slay thee for thy scathe and scorn.”</w:t>
      </w:r>
    </w:p>
    <w:p w14:paraId="3AA27FF8" w14:textId="77777777" w:rsidR="007E74A7" w:rsidRDefault="007E74A7" w:rsidP="007E74A7">
      <w:pPr>
        <w:pStyle w:val="Poetry"/>
      </w:pPr>
    </w:p>
    <w:p w14:paraId="2815B3CE" w14:textId="77777777" w:rsidR="007E74A7" w:rsidRDefault="00BD6E04" w:rsidP="007E74A7">
      <w:pPr>
        <w:pStyle w:val="Poetry"/>
      </w:pPr>
      <w:r w:rsidRPr="007E74A7">
        <w:t xml:space="preserve">The Rakshas guard was summoned: all </w:t>
      </w:r>
    </w:p>
    <w:p w14:paraId="7E982EE9" w14:textId="77777777" w:rsidR="007E74A7" w:rsidRDefault="00BD6E04" w:rsidP="007E74A7">
      <w:pPr>
        <w:pStyle w:val="Poetry"/>
      </w:pPr>
      <w:r w:rsidRPr="007E74A7">
        <w:t xml:space="preserve">The monstrous crew obeyed the call, </w:t>
      </w:r>
    </w:p>
    <w:p w14:paraId="480255AD" w14:textId="639FA560" w:rsidR="00BD6E04" w:rsidRPr="007E74A7" w:rsidRDefault="00BD6E04" w:rsidP="007E74A7">
      <w:pPr>
        <w:pStyle w:val="Poetry"/>
      </w:pPr>
      <w:r w:rsidRPr="007E74A7">
        <w:t>And hastened to the king to take</w:t>
      </w:r>
    </w:p>
    <w:p w14:paraId="28002AF6" w14:textId="77777777" w:rsidR="007E74A7" w:rsidRDefault="00BD6E04" w:rsidP="007E74A7">
      <w:pPr>
        <w:pStyle w:val="Poetry"/>
      </w:pPr>
      <w:r w:rsidRPr="007E74A7">
        <w:t xml:space="preserve">The orders which he fiercely spake: </w:t>
      </w:r>
    </w:p>
    <w:p w14:paraId="1C9D9DE0" w14:textId="2F4C9516" w:rsidR="00BD6E04" w:rsidRPr="007E74A7" w:rsidRDefault="00BD6E04" w:rsidP="007E74A7">
      <w:pPr>
        <w:pStyle w:val="Poetry"/>
      </w:pPr>
      <w:r w:rsidRPr="007E74A7">
        <w:t>“See that ye guard her well, and tame,</w:t>
      </w:r>
    </w:p>
    <w:p w14:paraId="35F08BC9" w14:textId="77777777" w:rsidR="007E74A7" w:rsidRDefault="00BD6E04" w:rsidP="007E74A7">
      <w:pPr>
        <w:pStyle w:val="Poetry"/>
      </w:pPr>
      <w:r w:rsidRPr="007E74A7">
        <w:t xml:space="preserve">Like some wild thing, the stubborn dame, </w:t>
      </w:r>
    </w:p>
    <w:p w14:paraId="65BE4D8D" w14:textId="297CDB29" w:rsidR="00BD6E04" w:rsidRPr="007E74A7" w:rsidRDefault="00BD6E04" w:rsidP="007E74A7">
      <w:pPr>
        <w:pStyle w:val="Poetry"/>
      </w:pPr>
      <w:r w:rsidRPr="007E74A7">
        <w:t>Until her haughty soul be bent</w:t>
      </w:r>
    </w:p>
    <w:p w14:paraId="50B1F662" w14:textId="31910EDA" w:rsidR="00BD6E04" w:rsidRPr="007E74A7" w:rsidRDefault="00BD6E04" w:rsidP="007E74A7">
      <w:pPr>
        <w:pStyle w:val="Poetry"/>
      </w:pPr>
      <w:r w:rsidRPr="007E74A7">
        <w:t>By mingled threat and blandishment.”</w:t>
      </w:r>
      <w:r w:rsidR="007E74A7">
        <w:rPr>
          <w:rStyle w:val="FootnoteReference"/>
        </w:rPr>
        <w:footnoteReference w:id="63"/>
      </w:r>
    </w:p>
    <w:p w14:paraId="0074E055" w14:textId="77777777" w:rsidR="007E74A7" w:rsidRDefault="007E74A7" w:rsidP="007E74A7">
      <w:pPr>
        <w:pStyle w:val="Poetry"/>
      </w:pPr>
    </w:p>
    <w:p w14:paraId="7BE8C996" w14:textId="77777777" w:rsidR="007E74A7" w:rsidRDefault="00BD6E04" w:rsidP="007E74A7">
      <w:pPr>
        <w:pStyle w:val="Poetry"/>
      </w:pPr>
      <w:r w:rsidRPr="007E74A7">
        <w:t xml:space="preserve">The monsters heard: away he strode, </w:t>
      </w:r>
    </w:p>
    <w:p w14:paraId="72491432" w14:textId="57C357C6" w:rsidR="00BD6E04" w:rsidRDefault="00BD6E04" w:rsidP="007E74A7">
      <w:pPr>
        <w:pStyle w:val="Poetry"/>
      </w:pPr>
      <w:r w:rsidRPr="007E74A7">
        <w:t>And passed within his queens’ abode.</w:t>
      </w:r>
    </w:p>
    <w:p w14:paraId="7C0B2FFA" w14:textId="4FE4407B" w:rsidR="007E74A7" w:rsidRDefault="007E74A7" w:rsidP="007E74A7">
      <w:pPr>
        <w:pStyle w:val="Poetry"/>
      </w:pPr>
    </w:p>
    <w:p w14:paraId="2D07FA9B" w14:textId="77777777" w:rsidR="007E74A7" w:rsidRDefault="007E74A7" w:rsidP="007E74A7">
      <w:pPr>
        <w:pStyle w:val="Heading4"/>
      </w:pPr>
      <w:r>
        <w:t>Canto XXIII</w:t>
      </w:r>
    </w:p>
    <w:p w14:paraId="028A8455" w14:textId="645F09CD" w:rsidR="007E74A7" w:rsidRPr="007E74A7" w:rsidRDefault="007E74A7" w:rsidP="007E74A7">
      <w:pPr>
        <w:pStyle w:val="Bodynoindent"/>
        <w:jc w:val="left"/>
        <w:rPr>
          <w:i/>
          <w:iCs/>
        </w:rPr>
      </w:pPr>
      <w:r w:rsidRPr="007E74A7">
        <w:rPr>
          <w:i/>
          <w:iCs/>
        </w:rPr>
        <w:lastRenderedPageBreak/>
        <w:t>The Demons’ Threats.</w:t>
      </w:r>
    </w:p>
    <w:p w14:paraId="561C51DD" w14:textId="77777777" w:rsidR="007E74A7" w:rsidRDefault="00BD6E04" w:rsidP="007E74A7">
      <w:pPr>
        <w:pStyle w:val="Poetry"/>
      </w:pPr>
      <w:r w:rsidRPr="007E74A7">
        <w:t xml:space="preserve">Then round the helpless Sita drew </w:t>
      </w:r>
    </w:p>
    <w:p w14:paraId="44C4DE72" w14:textId="77777777" w:rsidR="007E74A7" w:rsidRDefault="00BD6E04" w:rsidP="007E74A7">
      <w:pPr>
        <w:pStyle w:val="Poetry"/>
      </w:pPr>
      <w:r w:rsidRPr="007E74A7">
        <w:t xml:space="preserve">With fiery eyes the hideous crew, </w:t>
      </w:r>
    </w:p>
    <w:p w14:paraId="7898C1EA" w14:textId="177D80DA" w:rsidR="00BD6E04" w:rsidRPr="007E74A7" w:rsidRDefault="00BD6E04" w:rsidP="007E74A7">
      <w:pPr>
        <w:pStyle w:val="Poetry"/>
      </w:pPr>
      <w:r w:rsidRPr="007E74A7">
        <w:t>And thus assailed her, all and each,</w:t>
      </w:r>
    </w:p>
    <w:p w14:paraId="604D203F" w14:textId="77777777" w:rsidR="007E74A7" w:rsidRDefault="00BD6E04" w:rsidP="007E74A7">
      <w:pPr>
        <w:pStyle w:val="Poetry"/>
      </w:pPr>
      <w:r w:rsidRPr="007E74A7">
        <w:t xml:space="preserve">With insult, taunt, and threatening speech: </w:t>
      </w:r>
    </w:p>
    <w:p w14:paraId="7EFBDFFA" w14:textId="4F969E8B" w:rsidR="00BD6E04" w:rsidRPr="007E74A7" w:rsidRDefault="00BD6E04" w:rsidP="007E74A7">
      <w:pPr>
        <w:pStyle w:val="Poetry"/>
      </w:pPr>
      <w:r w:rsidRPr="007E74A7">
        <w:t>“What! can it be thou prizest not</w:t>
      </w:r>
    </w:p>
    <w:p w14:paraId="3242C704" w14:textId="77777777" w:rsidR="007E74A7" w:rsidRDefault="00BD6E04" w:rsidP="007E74A7">
      <w:pPr>
        <w:pStyle w:val="Poetry"/>
      </w:pPr>
      <w:r w:rsidRPr="007E74A7">
        <w:t xml:space="preserve">This happy chance, this glorious lot, </w:t>
      </w:r>
    </w:p>
    <w:p w14:paraId="1FCC7D52" w14:textId="09DB045B" w:rsidR="00BD6E04" w:rsidRPr="007E74A7" w:rsidRDefault="00BD6E04" w:rsidP="007E74A7">
      <w:pPr>
        <w:pStyle w:val="Poetry"/>
      </w:pPr>
      <w:r w:rsidRPr="007E74A7">
        <w:t>To be the chosen wife of one</w:t>
      </w:r>
    </w:p>
    <w:p w14:paraId="26164695" w14:textId="77777777" w:rsidR="007E74A7" w:rsidRDefault="00BD6E04" w:rsidP="007E74A7">
      <w:pPr>
        <w:pStyle w:val="Poetry"/>
      </w:pPr>
      <w:r w:rsidRPr="007E74A7">
        <w:t xml:space="preserve">So strong and great, Pulastya’s son? </w:t>
      </w:r>
    </w:p>
    <w:p w14:paraId="02F0843D" w14:textId="46D9A185" w:rsidR="00BD6E04" w:rsidRPr="007E74A7" w:rsidRDefault="00BD6E04" w:rsidP="007E74A7">
      <w:pPr>
        <w:pStyle w:val="Poetry"/>
      </w:pPr>
      <w:r w:rsidRPr="007E74A7">
        <w:t>Pulastya—thus have sages told—</w:t>
      </w:r>
    </w:p>
    <w:p w14:paraId="3E713D34" w14:textId="48B367D3" w:rsidR="007E74A7" w:rsidRDefault="00BD6E04" w:rsidP="007E74A7">
      <w:pPr>
        <w:pStyle w:val="Poetry"/>
      </w:pPr>
      <w:r w:rsidRPr="007E74A7">
        <w:t>Is mid the Lords of Life</w:t>
      </w:r>
      <w:r w:rsidR="007E74A7">
        <w:rPr>
          <w:rStyle w:val="FootnoteReference"/>
        </w:rPr>
        <w:footnoteReference w:id="64"/>
      </w:r>
      <w:r w:rsidRPr="007E74A7">
        <w:t xml:space="preserve"> enrolled. </w:t>
      </w:r>
    </w:p>
    <w:p w14:paraId="2545D85E" w14:textId="77777777" w:rsidR="007E74A7" w:rsidRDefault="00BD6E04" w:rsidP="007E74A7">
      <w:pPr>
        <w:pStyle w:val="Poetry"/>
      </w:pPr>
      <w:r w:rsidRPr="007E74A7">
        <w:t>Lord Brahma’s mind-born son was he,</w:t>
      </w:r>
    </w:p>
    <w:p w14:paraId="600DDCA5" w14:textId="038A5243" w:rsidR="00BD6E04" w:rsidRPr="007E74A7" w:rsidRDefault="00BD6E04" w:rsidP="007E74A7">
      <w:pPr>
        <w:pStyle w:val="Poetry"/>
      </w:pPr>
      <w:r w:rsidRPr="007E74A7">
        <w:t>Fourth of that glorious company.</w:t>
      </w:r>
    </w:p>
    <w:p w14:paraId="67450739" w14:textId="77777777" w:rsidR="007E74A7" w:rsidRDefault="00BD6E04" w:rsidP="007E74A7">
      <w:pPr>
        <w:pStyle w:val="Poetry"/>
      </w:pPr>
      <w:r w:rsidRPr="007E74A7">
        <w:t xml:space="preserve">Viśravas from Pulastya sprang,— </w:t>
      </w:r>
    </w:p>
    <w:p w14:paraId="6818E61C" w14:textId="77777777" w:rsidR="007E74A7" w:rsidRDefault="00BD6E04" w:rsidP="007E74A7">
      <w:pPr>
        <w:pStyle w:val="Poetry"/>
      </w:pPr>
      <w:r w:rsidRPr="007E74A7">
        <w:t xml:space="preserve">Through all the worlds his glory rang. </w:t>
      </w:r>
    </w:p>
    <w:p w14:paraId="0ED68089" w14:textId="5E3310D0" w:rsidR="00BD6E04" w:rsidRPr="007E74A7" w:rsidRDefault="00BD6E04" w:rsidP="007E74A7">
      <w:pPr>
        <w:pStyle w:val="Poetry"/>
      </w:pPr>
      <w:r w:rsidRPr="007E74A7">
        <w:t>And of Viśravas, large-eyed dame!</w:t>
      </w:r>
    </w:p>
    <w:p w14:paraId="3110635D" w14:textId="77777777" w:rsidR="007E74A7" w:rsidRDefault="00BD6E04" w:rsidP="007E74A7">
      <w:pPr>
        <w:pStyle w:val="Poetry"/>
      </w:pPr>
      <w:r w:rsidRPr="007E74A7">
        <w:t xml:space="preserve">Our king the mighty Ravan came. </w:t>
      </w:r>
    </w:p>
    <w:p w14:paraId="68F29412" w14:textId="77777777" w:rsidR="007E74A7" w:rsidRDefault="00BD6E04" w:rsidP="007E74A7">
      <w:pPr>
        <w:pStyle w:val="Poetry"/>
      </w:pPr>
      <w:r w:rsidRPr="007E74A7">
        <w:t xml:space="preserve">His happy consort thou mayst be: </w:t>
      </w:r>
    </w:p>
    <w:p w14:paraId="560DC309" w14:textId="5CC0BBD4" w:rsidR="00BD6E04" w:rsidRPr="007E74A7" w:rsidRDefault="00BD6E04" w:rsidP="007E74A7">
      <w:pPr>
        <w:pStyle w:val="Poetry"/>
      </w:pPr>
      <w:r w:rsidRPr="007E74A7">
        <w:t>Scorn not the words we say to thee.”</w:t>
      </w:r>
    </w:p>
    <w:p w14:paraId="2D39F1C0" w14:textId="77777777" w:rsidR="007E74A7" w:rsidRDefault="007E74A7" w:rsidP="007E74A7">
      <w:pPr>
        <w:pStyle w:val="Poetry"/>
      </w:pPr>
    </w:p>
    <w:p w14:paraId="6900241B" w14:textId="3D27717F" w:rsidR="00BD6E04" w:rsidRPr="007E74A7" w:rsidRDefault="00BD6E04" w:rsidP="007E74A7">
      <w:pPr>
        <w:pStyle w:val="Poetry"/>
      </w:pPr>
      <w:r w:rsidRPr="007E74A7">
        <w:t>One awful demon, fiery-eyed,</w:t>
      </w:r>
    </w:p>
    <w:p w14:paraId="3C730F1E" w14:textId="77777777" w:rsidR="007E74A7" w:rsidRDefault="00BD6E04" w:rsidP="007E74A7">
      <w:pPr>
        <w:pStyle w:val="Poetry"/>
      </w:pPr>
      <w:r w:rsidRPr="007E74A7">
        <w:t>Stood by the Maithil queen and cried:</w:t>
      </w:r>
    </w:p>
    <w:p w14:paraId="263175FD" w14:textId="77777777" w:rsidR="007E74A7" w:rsidRDefault="00BD6E04" w:rsidP="007E74A7">
      <w:pPr>
        <w:pStyle w:val="Poetry"/>
      </w:pPr>
      <w:r w:rsidRPr="007E74A7">
        <w:t xml:space="preserve">‘Come and be his, if thou art wise, </w:t>
      </w:r>
    </w:p>
    <w:p w14:paraId="50B3EC11" w14:textId="77777777" w:rsidR="007E74A7" w:rsidRDefault="00BD6E04" w:rsidP="007E74A7">
      <w:pPr>
        <w:pStyle w:val="Poetry"/>
      </w:pPr>
      <w:r w:rsidRPr="007E74A7">
        <w:t xml:space="preserve">Who smote the sovereign of the skies, </w:t>
      </w:r>
    </w:p>
    <w:p w14:paraId="024F0257" w14:textId="29F81A6B" w:rsidR="007E74A7" w:rsidRDefault="00BD6E04" w:rsidP="007E74A7">
      <w:pPr>
        <w:pStyle w:val="Poetry"/>
      </w:pPr>
      <w:r w:rsidRPr="007E74A7">
        <w:t>And made the thirty Gods and three,</w:t>
      </w:r>
      <w:r w:rsidR="007E74A7">
        <w:rPr>
          <w:rStyle w:val="FootnoteReference"/>
        </w:rPr>
        <w:footnoteReference w:id="65"/>
      </w:r>
      <w:r w:rsidRPr="007E74A7">
        <w:t xml:space="preserve"> </w:t>
      </w:r>
    </w:p>
    <w:p w14:paraId="457618F8" w14:textId="2174362C" w:rsidR="00BD6E04" w:rsidRPr="007E74A7" w:rsidRDefault="00BD6E04" w:rsidP="007E74A7">
      <w:pPr>
        <w:pStyle w:val="Poetry"/>
      </w:pPr>
      <w:r w:rsidRPr="007E74A7">
        <w:lastRenderedPageBreak/>
        <w:t>O’ercome in furious battle, flee.</w:t>
      </w:r>
    </w:p>
    <w:p w14:paraId="5EA8B0EB" w14:textId="3619579D" w:rsidR="00BD6E04" w:rsidRPr="007E74A7" w:rsidRDefault="00BD6E04" w:rsidP="007E74A7">
      <w:pPr>
        <w:pStyle w:val="Poetry"/>
      </w:pPr>
      <w:r w:rsidRPr="007E74A7">
        <w:t>Thy lover turns away with scorn</w:t>
      </w:r>
    </w:p>
    <w:p w14:paraId="34EE8ADA" w14:textId="44777D9B" w:rsidR="00BD6E04" w:rsidRPr="000457F7" w:rsidRDefault="00BD6E04" w:rsidP="000457F7">
      <w:pPr>
        <w:pStyle w:val="Poetry"/>
      </w:pPr>
      <w:r w:rsidRPr="007E74A7">
        <w:t>From wives whom grace and youth adorn.</w:t>
      </w:r>
    </w:p>
    <w:p w14:paraId="4CCCBF75" w14:textId="77777777" w:rsidR="000457F7" w:rsidRDefault="00BD6E04" w:rsidP="000457F7">
      <w:pPr>
        <w:pStyle w:val="Poetry"/>
      </w:pPr>
      <w:r w:rsidRPr="000457F7">
        <w:t xml:space="preserve">Thou art his chosen consort, thou </w:t>
      </w:r>
    </w:p>
    <w:p w14:paraId="6A4742CB" w14:textId="2118BB0E" w:rsidR="00BD6E04" w:rsidRPr="000457F7" w:rsidRDefault="00BD6E04" w:rsidP="000457F7">
      <w:pPr>
        <w:pStyle w:val="Poetry"/>
      </w:pPr>
      <w:r w:rsidRPr="000457F7">
        <w:t>Shall be his pride and darling now.”</w:t>
      </w:r>
    </w:p>
    <w:p w14:paraId="6FCAA340" w14:textId="77777777" w:rsidR="000457F7" w:rsidRDefault="000457F7" w:rsidP="000457F7">
      <w:pPr>
        <w:pStyle w:val="Poetry"/>
      </w:pPr>
    </w:p>
    <w:p w14:paraId="4ADA5B4F" w14:textId="65D9CE42" w:rsidR="00BD6E04" w:rsidRPr="000457F7" w:rsidRDefault="00BD6E04" w:rsidP="000457F7">
      <w:pPr>
        <w:pStyle w:val="Poetry"/>
      </w:pPr>
      <w:r w:rsidRPr="000457F7">
        <w:t>Another, Vikata by name,</w:t>
      </w:r>
    </w:p>
    <w:p w14:paraId="6BCC2038" w14:textId="77777777" w:rsidR="000457F7" w:rsidRDefault="00BD6E04" w:rsidP="000457F7">
      <w:pPr>
        <w:pStyle w:val="Poetry"/>
      </w:pPr>
      <w:r w:rsidRPr="000457F7">
        <w:t xml:space="preserve">In words like these addressed the dame: </w:t>
      </w:r>
    </w:p>
    <w:p w14:paraId="5148F2C9" w14:textId="77777777" w:rsidR="000457F7" w:rsidRDefault="00BD6E04" w:rsidP="000457F7">
      <w:pPr>
        <w:pStyle w:val="Poetry"/>
      </w:pPr>
      <w:r w:rsidRPr="000457F7">
        <w:t xml:space="preserve">“The king whose blows, in fury dealt, </w:t>
      </w:r>
    </w:p>
    <w:p w14:paraId="35EDBF50" w14:textId="17ED56A1" w:rsidR="00BD6E04" w:rsidRPr="000457F7" w:rsidRDefault="00BD6E04" w:rsidP="000457F7">
      <w:pPr>
        <w:pStyle w:val="Poetry"/>
      </w:pPr>
      <w:r w:rsidRPr="000457F7">
        <w:t>The Nagas</w:t>
      </w:r>
      <w:r w:rsidR="000457F7">
        <w:rPr>
          <w:rStyle w:val="FootnoteReference"/>
        </w:rPr>
        <w:footnoteReference w:id="66"/>
      </w:r>
      <w:r w:rsidRPr="000457F7">
        <w:t xml:space="preserve"> and Gandharvas</w:t>
      </w:r>
      <w:r w:rsidR="000457F7">
        <w:rPr>
          <w:rStyle w:val="FootnoteReference"/>
        </w:rPr>
        <w:footnoteReference w:id="67"/>
      </w:r>
      <w:r w:rsidRPr="000457F7">
        <w:t xml:space="preserve"> felt,</w:t>
      </w:r>
    </w:p>
    <w:p w14:paraId="7CD14330" w14:textId="1B233D69" w:rsidR="00BD6E04" w:rsidRPr="000457F7" w:rsidRDefault="00BD6E04" w:rsidP="000457F7">
      <w:pPr>
        <w:pStyle w:val="Poetry"/>
      </w:pPr>
      <w:r w:rsidRPr="000457F7">
        <w:t>In battle’s fiercest brunt subdued,</w:t>
      </w:r>
    </w:p>
    <w:p w14:paraId="14AC8D8E" w14:textId="77777777" w:rsidR="000457F7" w:rsidRDefault="00BD6E04" w:rsidP="000457F7">
      <w:pPr>
        <w:pStyle w:val="Poetry"/>
      </w:pPr>
      <w:r w:rsidRPr="000457F7">
        <w:t xml:space="preserve">Has stood by thee and humbly wooed. </w:t>
      </w:r>
    </w:p>
    <w:p w14:paraId="030B948F" w14:textId="7696DD16" w:rsidR="00BD6E04" w:rsidRPr="000457F7" w:rsidRDefault="00BD6E04" w:rsidP="000457F7">
      <w:pPr>
        <w:pStyle w:val="Poetry"/>
      </w:pPr>
      <w:r w:rsidRPr="000457F7">
        <w:t>And wilt thou in thy folly miss</w:t>
      </w:r>
    </w:p>
    <w:p w14:paraId="6E4ED8D6" w14:textId="154C627D" w:rsidR="00BD6E04" w:rsidRPr="000457F7" w:rsidRDefault="00BD6E04" w:rsidP="000457F7">
      <w:pPr>
        <w:pStyle w:val="Poetry"/>
      </w:pPr>
      <w:r w:rsidRPr="000457F7">
        <w:t>The glory of a love like this?</w:t>
      </w:r>
    </w:p>
    <w:p w14:paraId="55BE4A27" w14:textId="77777777" w:rsidR="000457F7" w:rsidRDefault="00BD6E04" w:rsidP="000457F7">
      <w:pPr>
        <w:pStyle w:val="Poetry"/>
      </w:pPr>
      <w:r w:rsidRPr="000457F7">
        <w:t xml:space="preserve">Scared by his eye the sun grows chill, </w:t>
      </w:r>
    </w:p>
    <w:p w14:paraId="3FB7BB15" w14:textId="77777777" w:rsidR="000457F7" w:rsidRDefault="00BD6E04" w:rsidP="000457F7">
      <w:pPr>
        <w:pStyle w:val="Poetry"/>
      </w:pPr>
      <w:r w:rsidRPr="000457F7">
        <w:t xml:space="preserve">The wanderer wind is hushed and still. </w:t>
      </w:r>
    </w:p>
    <w:p w14:paraId="61E16DFF" w14:textId="002FAACA" w:rsidR="00BD6E04" w:rsidRPr="000457F7" w:rsidRDefault="00BD6E04" w:rsidP="000457F7">
      <w:pPr>
        <w:pStyle w:val="Poetry"/>
      </w:pPr>
      <w:r w:rsidRPr="000457F7">
        <w:t>The rains at his command descend,</w:t>
      </w:r>
    </w:p>
    <w:p w14:paraId="0301FBAC" w14:textId="77777777" w:rsidR="000457F7" w:rsidRDefault="00BD6E04" w:rsidP="000457F7">
      <w:pPr>
        <w:pStyle w:val="Poetry"/>
      </w:pPr>
      <w:r w:rsidRPr="000457F7">
        <w:t xml:space="preserve">And trees with new-blown blossoms bend. </w:t>
      </w:r>
    </w:p>
    <w:p w14:paraId="2045C1E8" w14:textId="0690FB36" w:rsidR="00BD6E04" w:rsidRPr="000457F7" w:rsidRDefault="00BD6E04" w:rsidP="000457F7">
      <w:pPr>
        <w:pStyle w:val="Poetry"/>
      </w:pPr>
      <w:r w:rsidRPr="000457F7">
        <w:t>His word the hosts of demons fear,</w:t>
      </w:r>
    </w:p>
    <w:p w14:paraId="43B4516D" w14:textId="77777777" w:rsidR="000457F7" w:rsidRDefault="00BD6E04" w:rsidP="000457F7">
      <w:pPr>
        <w:pStyle w:val="Poetry"/>
      </w:pPr>
      <w:r w:rsidRPr="000457F7">
        <w:t xml:space="preserve">And wilt thou, dame, refuse to hear? </w:t>
      </w:r>
    </w:p>
    <w:p w14:paraId="7E382734" w14:textId="77777777" w:rsidR="000457F7" w:rsidRDefault="00BD6E04" w:rsidP="000457F7">
      <w:pPr>
        <w:pStyle w:val="Poetry"/>
      </w:pPr>
      <w:r w:rsidRPr="000457F7">
        <w:t xml:space="preserve">Be counselled; with his will comply, </w:t>
      </w:r>
    </w:p>
    <w:p w14:paraId="2F2C94D5" w14:textId="77A48967" w:rsidR="00BD6E04" w:rsidRPr="000457F7" w:rsidRDefault="00BD6E04" w:rsidP="000457F7">
      <w:pPr>
        <w:pStyle w:val="Poetry"/>
      </w:pPr>
      <w:r w:rsidRPr="000457F7">
        <w:t>Or, lady, thou shalt surely die.”</w:t>
      </w:r>
    </w:p>
    <w:p w14:paraId="461D9598" w14:textId="77777777" w:rsidR="000457F7" w:rsidRDefault="000457F7" w:rsidP="00BD6E04">
      <w:pPr>
        <w:pStyle w:val="BodyText"/>
        <w:spacing w:line="218" w:lineRule="auto"/>
        <w:ind w:right="7012"/>
      </w:pPr>
    </w:p>
    <w:p w14:paraId="5C568805" w14:textId="7800B877" w:rsidR="00BD6E04" w:rsidRDefault="000457F7" w:rsidP="000457F7">
      <w:pPr>
        <w:pStyle w:val="Bodynoindent"/>
        <w:jc w:val="center"/>
        <w:rPr>
          <w:sz w:val="23"/>
        </w:rPr>
      </w:pPr>
      <w:r>
        <w:rPr>
          <w:noProof/>
        </w:rPr>
        <w:lastRenderedPageBreak/>
        <w:drawing>
          <wp:inline distT="0" distB="0" distL="0" distR="0" wp14:anchorId="4460AB15" wp14:editId="510BC84A">
            <wp:extent cx="3200398" cy="1837944"/>
            <wp:effectExtent l="0" t="0" r="635" b="3810"/>
            <wp:docPr id="45" name="image28.jpeg" title="Image 3.6: Battle Scene in a City | This folio shows great crowds of people running and fighting in an unspecified city from the Râmây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17" cstate="print"/>
                    <a:stretch>
                      <a:fillRect/>
                    </a:stretch>
                  </pic:blipFill>
                  <pic:spPr>
                    <a:xfrm>
                      <a:off x="0" y="0"/>
                      <a:ext cx="3200398" cy="1837944"/>
                    </a:xfrm>
                    <a:prstGeom prst="rect">
                      <a:avLst/>
                    </a:prstGeom>
                  </pic:spPr>
                </pic:pic>
              </a:graphicData>
            </a:graphic>
          </wp:inline>
        </w:drawing>
      </w:r>
    </w:p>
    <w:p w14:paraId="2487EA7F" w14:textId="51A301D7" w:rsidR="000457F7" w:rsidRDefault="000457F7" w:rsidP="000457F7">
      <w:pPr>
        <w:pStyle w:val="CaptionHeader"/>
      </w:pPr>
      <w:r>
        <w:rPr>
          <w:w w:val="105"/>
        </w:rPr>
        <w:t xml:space="preserve">Image 3.6: </w:t>
      </w:r>
      <w:r>
        <w:rPr>
          <w:spacing w:val="-3"/>
          <w:w w:val="120"/>
        </w:rPr>
        <w:t xml:space="preserve">Battle </w:t>
      </w:r>
      <w:r>
        <w:rPr>
          <w:w w:val="105"/>
        </w:rPr>
        <w:t xml:space="preserve">Scene in </w:t>
      </w:r>
      <w:r>
        <w:rPr>
          <w:w w:val="120"/>
        </w:rPr>
        <w:t xml:space="preserve">a </w:t>
      </w:r>
      <w:r>
        <w:rPr>
          <w:w w:val="105"/>
        </w:rPr>
        <w:t>City | This folio shows great crowds of people</w:t>
      </w:r>
      <w:r>
        <w:rPr>
          <w:spacing w:val="-24"/>
          <w:w w:val="105"/>
        </w:rPr>
        <w:t xml:space="preserve"> </w:t>
      </w:r>
      <w:r>
        <w:rPr>
          <w:w w:val="105"/>
        </w:rPr>
        <w:t>running</w:t>
      </w:r>
      <w:r>
        <w:rPr>
          <w:spacing w:val="-24"/>
          <w:w w:val="105"/>
        </w:rPr>
        <w:t xml:space="preserve"> </w:t>
      </w:r>
      <w:r>
        <w:rPr>
          <w:w w:val="105"/>
        </w:rPr>
        <w:t>and</w:t>
      </w:r>
      <w:r>
        <w:rPr>
          <w:spacing w:val="-24"/>
          <w:w w:val="105"/>
        </w:rPr>
        <w:t xml:space="preserve"> </w:t>
      </w:r>
      <w:r>
        <w:rPr>
          <w:w w:val="105"/>
        </w:rPr>
        <w:t>fighting</w:t>
      </w:r>
      <w:r>
        <w:rPr>
          <w:spacing w:val="-24"/>
          <w:w w:val="105"/>
        </w:rPr>
        <w:t xml:space="preserve"> </w:t>
      </w:r>
      <w:r>
        <w:rPr>
          <w:w w:val="105"/>
        </w:rPr>
        <w:t>in</w:t>
      </w:r>
      <w:r>
        <w:rPr>
          <w:spacing w:val="-24"/>
          <w:w w:val="105"/>
        </w:rPr>
        <w:t xml:space="preserve"> </w:t>
      </w:r>
      <w:r>
        <w:rPr>
          <w:w w:val="105"/>
        </w:rPr>
        <w:t>an</w:t>
      </w:r>
      <w:r>
        <w:rPr>
          <w:spacing w:val="-23"/>
          <w:w w:val="105"/>
        </w:rPr>
        <w:t xml:space="preserve"> </w:t>
      </w:r>
      <w:r>
        <w:rPr>
          <w:w w:val="105"/>
        </w:rPr>
        <w:t>unspecified</w:t>
      </w:r>
      <w:r>
        <w:rPr>
          <w:spacing w:val="-24"/>
          <w:w w:val="105"/>
        </w:rPr>
        <w:t xml:space="preserve"> </w:t>
      </w:r>
      <w:r>
        <w:rPr>
          <w:w w:val="105"/>
        </w:rPr>
        <w:t>city</w:t>
      </w:r>
      <w:r>
        <w:rPr>
          <w:spacing w:val="-24"/>
          <w:w w:val="105"/>
        </w:rPr>
        <w:t xml:space="preserve"> </w:t>
      </w:r>
      <w:r>
        <w:rPr>
          <w:w w:val="105"/>
        </w:rPr>
        <w:t>from</w:t>
      </w:r>
      <w:r>
        <w:rPr>
          <w:spacing w:val="-24"/>
          <w:w w:val="105"/>
        </w:rPr>
        <w:t xml:space="preserve"> </w:t>
      </w:r>
      <w:r>
        <w:rPr>
          <w:w w:val="105"/>
        </w:rPr>
        <w:t>the</w:t>
      </w:r>
      <w:r>
        <w:rPr>
          <w:spacing w:val="-24"/>
          <w:w w:val="105"/>
        </w:rPr>
        <w:t xml:space="preserve"> </w:t>
      </w:r>
      <w:r>
        <w:rPr>
          <w:w w:val="105"/>
        </w:rPr>
        <w:t>R</w:t>
      </w:r>
      <w:r w:rsidRPr="000457F7">
        <w:rPr>
          <w:rFonts w:hAnsi="Verdana"/>
          <w:w w:val="105"/>
        </w:rPr>
        <w:t>â</w:t>
      </w:r>
      <w:r>
        <w:rPr>
          <w:w w:val="105"/>
        </w:rPr>
        <w:t>m</w:t>
      </w:r>
      <w:r w:rsidRPr="000457F7">
        <w:rPr>
          <w:rFonts w:hAnsi="Verdana"/>
          <w:w w:val="105"/>
        </w:rPr>
        <w:t>â</w:t>
      </w:r>
      <w:r>
        <w:rPr>
          <w:w w:val="105"/>
        </w:rPr>
        <w:t>yana.</w:t>
      </w:r>
    </w:p>
    <w:p w14:paraId="33D011B3" w14:textId="77777777" w:rsidR="000457F7" w:rsidRDefault="000457F7" w:rsidP="000457F7">
      <w:pPr>
        <w:pStyle w:val="CaptionText"/>
      </w:pPr>
      <w:r>
        <w:rPr>
          <w:b/>
        </w:rPr>
        <w:t xml:space="preserve">Author: </w:t>
      </w:r>
      <w:r>
        <w:t xml:space="preserve">User </w:t>
      </w:r>
      <w:r>
        <w:t>“</w:t>
      </w:r>
      <w:r>
        <w:t>F</w:t>
      </w:r>
      <w:r>
        <w:t>æ”</w:t>
      </w:r>
    </w:p>
    <w:p w14:paraId="5043C197" w14:textId="77777777" w:rsidR="000457F7" w:rsidRDefault="000457F7" w:rsidP="000457F7">
      <w:pPr>
        <w:pStyle w:val="CaptionText"/>
      </w:pPr>
      <w:r>
        <w:rPr>
          <w:b/>
        </w:rPr>
        <w:t xml:space="preserve">Source: </w:t>
      </w:r>
      <w:r>
        <w:t>Wikimedia Commons</w:t>
      </w:r>
    </w:p>
    <w:p w14:paraId="52669539" w14:textId="77777777" w:rsidR="000457F7" w:rsidRDefault="000457F7" w:rsidP="000457F7">
      <w:pPr>
        <w:pStyle w:val="CaptionText"/>
      </w:pPr>
      <w:r>
        <w:rPr>
          <w:b/>
        </w:rPr>
        <w:t xml:space="preserve">License: </w:t>
      </w:r>
      <w:r>
        <w:t>Public Domain</w:t>
      </w:r>
    </w:p>
    <w:p w14:paraId="4EB19BAD" w14:textId="77777777" w:rsidR="000457F7" w:rsidRDefault="000457F7" w:rsidP="000457F7">
      <w:pPr>
        <w:pStyle w:val="Bodynoindent"/>
        <w:rPr>
          <w:sz w:val="23"/>
        </w:rPr>
      </w:pPr>
    </w:p>
    <w:p w14:paraId="60931058" w14:textId="77777777" w:rsidR="000457F7" w:rsidRDefault="00BD6E04" w:rsidP="000457F7">
      <w:pPr>
        <w:pStyle w:val="Heading4"/>
      </w:pPr>
      <w:r>
        <w:t>Canto XXIV</w:t>
      </w:r>
    </w:p>
    <w:p w14:paraId="7EACFD15" w14:textId="3B164648" w:rsidR="00BD6E04" w:rsidRPr="000457F7" w:rsidRDefault="00BD6E04" w:rsidP="000457F7">
      <w:pPr>
        <w:pStyle w:val="Bodynoindent"/>
        <w:jc w:val="left"/>
        <w:rPr>
          <w:i/>
          <w:iCs/>
        </w:rPr>
      </w:pPr>
      <w:r w:rsidRPr="000457F7">
        <w:rPr>
          <w:i/>
          <w:iCs/>
        </w:rPr>
        <w:t>Sita’s Reply.</w:t>
      </w:r>
    </w:p>
    <w:p w14:paraId="2BCAD77F" w14:textId="77777777" w:rsidR="000457F7" w:rsidRDefault="00BD6E04" w:rsidP="000457F7">
      <w:pPr>
        <w:pStyle w:val="Poetry"/>
      </w:pPr>
      <w:r w:rsidRPr="000457F7">
        <w:t xml:space="preserve">Still with reproaches rough and rude </w:t>
      </w:r>
    </w:p>
    <w:p w14:paraId="3A3116C4" w14:textId="77777777" w:rsidR="000457F7" w:rsidRDefault="00BD6E04" w:rsidP="000457F7">
      <w:pPr>
        <w:pStyle w:val="Poetry"/>
      </w:pPr>
      <w:r w:rsidRPr="000457F7">
        <w:t xml:space="preserve">Those fiends the gentle queen pursued: </w:t>
      </w:r>
    </w:p>
    <w:p w14:paraId="4D760397" w14:textId="1FB9E91F" w:rsidR="00BD6E04" w:rsidRPr="000457F7" w:rsidRDefault="00BD6E04" w:rsidP="000457F7">
      <w:pPr>
        <w:pStyle w:val="Poetry"/>
      </w:pPr>
      <w:r w:rsidRPr="000457F7">
        <w:t>“What! can so fair a life displease,</w:t>
      </w:r>
    </w:p>
    <w:p w14:paraId="128176C1" w14:textId="77777777" w:rsidR="000457F7" w:rsidRDefault="00BD6E04" w:rsidP="000457F7">
      <w:pPr>
        <w:pStyle w:val="Poetry"/>
      </w:pPr>
      <w:r w:rsidRPr="000457F7">
        <w:t xml:space="preserve">To dwell with him in joyous ease? </w:t>
      </w:r>
    </w:p>
    <w:p w14:paraId="4C637E3E" w14:textId="77777777" w:rsidR="000457F7" w:rsidRDefault="00BD6E04" w:rsidP="000457F7">
      <w:pPr>
        <w:pStyle w:val="Poetry"/>
      </w:pPr>
      <w:r w:rsidRPr="000457F7">
        <w:t xml:space="preserve">Dwell in his bowers a happy queen </w:t>
      </w:r>
    </w:p>
    <w:p w14:paraId="2D09134B" w14:textId="77777777" w:rsidR="000457F7" w:rsidRDefault="00BD6E04" w:rsidP="000457F7">
      <w:pPr>
        <w:pStyle w:val="Poetry"/>
      </w:pPr>
      <w:r w:rsidRPr="000457F7">
        <w:t xml:space="preserve">In silk and gold and jewels’ sheen? </w:t>
      </w:r>
    </w:p>
    <w:p w14:paraId="3FDAA0C3" w14:textId="77777777" w:rsidR="000457F7" w:rsidRDefault="00BD6E04" w:rsidP="000457F7">
      <w:pPr>
        <w:pStyle w:val="Poetry"/>
      </w:pPr>
      <w:r w:rsidRPr="000457F7">
        <w:t xml:space="preserve">Still must thy woman fancy cling </w:t>
      </w:r>
    </w:p>
    <w:p w14:paraId="4374A686" w14:textId="5035ED3A" w:rsidR="00BD6E04" w:rsidRPr="000457F7" w:rsidRDefault="00BD6E04" w:rsidP="000457F7">
      <w:pPr>
        <w:pStyle w:val="Poetry"/>
      </w:pPr>
      <w:r w:rsidRPr="000457F7">
        <w:t>To Rama and reject our king?</w:t>
      </w:r>
    </w:p>
    <w:p w14:paraId="6D254762" w14:textId="77777777" w:rsidR="00BD6E04" w:rsidRPr="000457F7" w:rsidRDefault="00BD6E04" w:rsidP="000457F7">
      <w:pPr>
        <w:pStyle w:val="Poetry"/>
      </w:pPr>
      <w:r w:rsidRPr="000457F7">
        <w:t>Die in thy folly, or forget</w:t>
      </w:r>
    </w:p>
    <w:p w14:paraId="046227C1" w14:textId="77777777" w:rsidR="000457F7" w:rsidRDefault="000457F7" w:rsidP="000457F7">
      <w:pPr>
        <w:pStyle w:val="Poetry"/>
      </w:pPr>
    </w:p>
    <w:p w14:paraId="25E6297B" w14:textId="77777777" w:rsidR="000457F7" w:rsidRDefault="00BD6E04" w:rsidP="000457F7">
      <w:pPr>
        <w:pStyle w:val="Poetry"/>
      </w:pPr>
      <w:r w:rsidRPr="000457F7">
        <w:t xml:space="preserve">That wretched wandering anchoret. </w:t>
      </w:r>
    </w:p>
    <w:p w14:paraId="5BA867B3" w14:textId="77777777" w:rsidR="000457F7" w:rsidRDefault="00BD6E04" w:rsidP="000457F7">
      <w:pPr>
        <w:pStyle w:val="Poetry"/>
      </w:pPr>
      <w:r w:rsidRPr="000457F7">
        <w:t xml:space="preserve">Come, Sita, in luxurious bowers </w:t>
      </w:r>
    </w:p>
    <w:p w14:paraId="03490FF5" w14:textId="77777777" w:rsidR="000457F7" w:rsidRDefault="00BD6E04" w:rsidP="000457F7">
      <w:pPr>
        <w:pStyle w:val="Poetry"/>
      </w:pPr>
      <w:r w:rsidRPr="000457F7">
        <w:t xml:space="preserve">Spend with our lord thy happy hours; </w:t>
      </w:r>
    </w:p>
    <w:p w14:paraId="4A30593C" w14:textId="669F2B32" w:rsidR="00BD6E04" w:rsidRPr="000457F7" w:rsidRDefault="00BD6E04" w:rsidP="000457F7">
      <w:pPr>
        <w:pStyle w:val="Poetry"/>
      </w:pPr>
      <w:r w:rsidRPr="000457F7">
        <w:t>The mighty lord who makes his own</w:t>
      </w:r>
    </w:p>
    <w:p w14:paraId="3BDC3C85" w14:textId="77777777" w:rsidR="00BD6E04" w:rsidRPr="000457F7" w:rsidRDefault="00BD6E04" w:rsidP="000457F7">
      <w:pPr>
        <w:pStyle w:val="Poetry"/>
      </w:pPr>
      <w:r w:rsidRPr="000457F7">
        <w:t>The treasures of the worlds o’erthrown.”</w:t>
      </w:r>
    </w:p>
    <w:p w14:paraId="08D0F741" w14:textId="77777777" w:rsidR="000457F7" w:rsidRDefault="000457F7" w:rsidP="000457F7">
      <w:pPr>
        <w:pStyle w:val="Poetry"/>
      </w:pPr>
    </w:p>
    <w:p w14:paraId="4591FBB0" w14:textId="77777777" w:rsidR="000457F7" w:rsidRDefault="00BD6E04" w:rsidP="000457F7">
      <w:pPr>
        <w:pStyle w:val="Poetry"/>
      </w:pPr>
      <w:r w:rsidRPr="000457F7">
        <w:t xml:space="preserve">Then, as a tear bedewed her eye, </w:t>
      </w:r>
    </w:p>
    <w:p w14:paraId="0B0A9F79" w14:textId="53AA4125" w:rsidR="00BD6E04" w:rsidRPr="000457F7" w:rsidRDefault="00BD6E04" w:rsidP="000457F7">
      <w:pPr>
        <w:pStyle w:val="Poetry"/>
      </w:pPr>
      <w:r w:rsidRPr="000457F7">
        <w:t>The hapless lady made reply:</w:t>
      </w:r>
    </w:p>
    <w:p w14:paraId="74AB1906" w14:textId="77777777" w:rsidR="000457F7" w:rsidRDefault="00BD6E04" w:rsidP="000457F7">
      <w:pPr>
        <w:pStyle w:val="Poetry"/>
      </w:pPr>
      <w:r w:rsidRPr="000457F7">
        <w:lastRenderedPageBreak/>
        <w:t xml:space="preserve">“I loathe, with heart and soul detest </w:t>
      </w:r>
    </w:p>
    <w:p w14:paraId="11291B03" w14:textId="77777777" w:rsidR="000457F7" w:rsidRDefault="00BD6E04" w:rsidP="000457F7">
      <w:pPr>
        <w:pStyle w:val="Poetry"/>
      </w:pPr>
      <w:r w:rsidRPr="000457F7">
        <w:t xml:space="preserve">The shameful life your words suggest. </w:t>
      </w:r>
    </w:p>
    <w:p w14:paraId="3194A0AD" w14:textId="62EBF529" w:rsidR="00BD6E04" w:rsidRPr="000457F7" w:rsidRDefault="00BD6E04" w:rsidP="000457F7">
      <w:pPr>
        <w:pStyle w:val="Poetry"/>
      </w:pPr>
      <w:r w:rsidRPr="000457F7">
        <w:t>Eat, if you will, this mortal frame:</w:t>
      </w:r>
    </w:p>
    <w:p w14:paraId="5935B3AF" w14:textId="77777777" w:rsidR="000457F7" w:rsidRDefault="00BD6E04" w:rsidP="000457F7">
      <w:pPr>
        <w:pStyle w:val="Poetry"/>
      </w:pPr>
      <w:r w:rsidRPr="000457F7">
        <w:t xml:space="preserve">My soul rejects the sin and shame. </w:t>
      </w:r>
    </w:p>
    <w:p w14:paraId="03E6D55F" w14:textId="77777777" w:rsidR="000457F7" w:rsidRDefault="00BD6E04" w:rsidP="000457F7">
      <w:pPr>
        <w:pStyle w:val="Poetry"/>
      </w:pPr>
      <w:r w:rsidRPr="000457F7">
        <w:t xml:space="preserve">A homeless wanderer though he be, </w:t>
      </w:r>
    </w:p>
    <w:p w14:paraId="2DE4DDC6" w14:textId="7C3B2427" w:rsidR="00BD6E04" w:rsidRPr="000457F7" w:rsidRDefault="00BD6E04" w:rsidP="000457F7">
      <w:pPr>
        <w:pStyle w:val="Poetry"/>
      </w:pPr>
      <w:r w:rsidRPr="000457F7">
        <w:t>In him my lord, my life I see,</w:t>
      </w:r>
    </w:p>
    <w:p w14:paraId="5A164A07" w14:textId="77777777" w:rsidR="000457F7" w:rsidRDefault="00BD6E04" w:rsidP="000457F7">
      <w:pPr>
        <w:pStyle w:val="Poetry"/>
      </w:pPr>
      <w:r w:rsidRPr="000457F7">
        <w:t xml:space="preserve">And, till my earthly days be done, </w:t>
      </w:r>
    </w:p>
    <w:p w14:paraId="401CAF00" w14:textId="499451E3" w:rsidR="00BD6E04" w:rsidRPr="000457F7" w:rsidRDefault="00BD6E04" w:rsidP="000457F7">
      <w:pPr>
        <w:pStyle w:val="Poetry"/>
      </w:pPr>
      <w:r w:rsidRPr="000457F7">
        <w:t>Will cling to great Ikshvaku’s son.”</w:t>
      </w:r>
    </w:p>
    <w:p w14:paraId="69733AF9" w14:textId="77777777" w:rsidR="000457F7" w:rsidRDefault="000457F7" w:rsidP="000457F7">
      <w:pPr>
        <w:pStyle w:val="Poetry"/>
      </w:pPr>
    </w:p>
    <w:p w14:paraId="27726413" w14:textId="2422E335" w:rsidR="00BD6E04" w:rsidRPr="000457F7" w:rsidRDefault="00BD6E04" w:rsidP="000457F7">
      <w:pPr>
        <w:pStyle w:val="Poetry"/>
      </w:pPr>
      <w:r w:rsidRPr="000457F7">
        <w:t>Then with fierce eyes on Sita set</w:t>
      </w:r>
    </w:p>
    <w:p w14:paraId="14E5DE1C" w14:textId="77777777" w:rsidR="000457F7" w:rsidRDefault="00BD6E04" w:rsidP="000457F7">
      <w:pPr>
        <w:pStyle w:val="Poetry"/>
      </w:pPr>
      <w:r w:rsidRPr="000457F7">
        <w:t xml:space="preserve">They cried again with taunt and threat: </w:t>
      </w:r>
    </w:p>
    <w:p w14:paraId="6A75F4E8" w14:textId="04AA50AE" w:rsidR="00BD6E04" w:rsidRPr="000457F7" w:rsidRDefault="00BD6E04" w:rsidP="000457F7">
      <w:pPr>
        <w:pStyle w:val="Poetry"/>
      </w:pPr>
      <w:r w:rsidRPr="000457F7">
        <w:t>Each licking with her fiery tongue</w:t>
      </w:r>
    </w:p>
    <w:p w14:paraId="3055003D" w14:textId="77777777" w:rsidR="000457F7" w:rsidRDefault="00BD6E04" w:rsidP="000457F7">
      <w:pPr>
        <w:pStyle w:val="Poetry"/>
      </w:pPr>
      <w:r w:rsidRPr="000457F7">
        <w:t xml:space="preserve">The lip that to her bosom hung, </w:t>
      </w:r>
    </w:p>
    <w:p w14:paraId="4A415779" w14:textId="518682CE" w:rsidR="00BD6E04" w:rsidRPr="000457F7" w:rsidRDefault="00BD6E04" w:rsidP="000457F7">
      <w:pPr>
        <w:pStyle w:val="Poetry"/>
      </w:pPr>
      <w:r w:rsidRPr="000457F7">
        <w:t>And menacing the lady’s life</w:t>
      </w:r>
    </w:p>
    <w:p w14:paraId="0620994C" w14:textId="7061D3D0" w:rsidR="00BD6E04" w:rsidRPr="000457F7" w:rsidRDefault="00BD6E04" w:rsidP="000457F7">
      <w:pPr>
        <w:pStyle w:val="Poetry"/>
      </w:pPr>
      <w:r w:rsidRPr="000457F7">
        <w:t>With axe, or spear or murderous knife:</w:t>
      </w:r>
    </w:p>
    <w:p w14:paraId="6BA075C6" w14:textId="77777777" w:rsidR="000457F7" w:rsidRDefault="00BD6E04" w:rsidP="000457F7">
      <w:pPr>
        <w:pStyle w:val="Poetry"/>
      </w:pPr>
      <w:r w:rsidRPr="000457F7">
        <w:t xml:space="preserve">“Hear, Sita, and our words obey, </w:t>
      </w:r>
    </w:p>
    <w:p w14:paraId="10BF4B61" w14:textId="77777777" w:rsidR="000457F7" w:rsidRDefault="00BD6E04" w:rsidP="000457F7">
      <w:pPr>
        <w:pStyle w:val="Poetry"/>
      </w:pPr>
      <w:r w:rsidRPr="000457F7">
        <w:t xml:space="preserve">Or perish by our hands to-day. </w:t>
      </w:r>
    </w:p>
    <w:p w14:paraId="54C80A2D" w14:textId="77777777" w:rsidR="000457F7" w:rsidRDefault="00BD6E04" w:rsidP="000457F7">
      <w:pPr>
        <w:pStyle w:val="Poetry"/>
      </w:pPr>
      <w:r w:rsidRPr="000457F7">
        <w:t xml:space="preserve">Thy love for Raghu’s son forsake, </w:t>
      </w:r>
    </w:p>
    <w:p w14:paraId="132DD2D7" w14:textId="77777777" w:rsidR="000457F7" w:rsidRDefault="00BD6E04" w:rsidP="000457F7">
      <w:pPr>
        <w:pStyle w:val="Poetry"/>
      </w:pPr>
      <w:r w:rsidRPr="000457F7">
        <w:t xml:space="preserve">And Ravan for thy husband take, </w:t>
      </w:r>
    </w:p>
    <w:p w14:paraId="2BA5AE2F" w14:textId="193B4E0C" w:rsidR="00BD6E04" w:rsidRPr="000457F7" w:rsidRDefault="00BD6E04" w:rsidP="000457F7">
      <w:pPr>
        <w:pStyle w:val="Poetry"/>
      </w:pPr>
      <w:r w:rsidRPr="000457F7">
        <w:t>Or we will rend thy limbs apart</w:t>
      </w:r>
    </w:p>
    <w:p w14:paraId="3959E445" w14:textId="77777777" w:rsidR="000457F7" w:rsidRDefault="00BD6E04" w:rsidP="000457F7">
      <w:pPr>
        <w:pStyle w:val="Poetry"/>
      </w:pPr>
      <w:r w:rsidRPr="000457F7">
        <w:t xml:space="preserve">And banquet on thy quivering heart. </w:t>
      </w:r>
    </w:p>
    <w:p w14:paraId="666755A6" w14:textId="77777777" w:rsidR="000457F7" w:rsidRDefault="00BD6E04" w:rsidP="000457F7">
      <w:pPr>
        <w:pStyle w:val="Poetry"/>
      </w:pPr>
      <w:r w:rsidRPr="000457F7">
        <w:t xml:space="preserve">Now from her body strike the head, </w:t>
      </w:r>
    </w:p>
    <w:p w14:paraId="2DFAC3F8" w14:textId="77777777" w:rsidR="000457F7" w:rsidRDefault="00BD6E04" w:rsidP="000457F7">
      <w:pPr>
        <w:pStyle w:val="Poetry"/>
      </w:pPr>
      <w:r w:rsidRPr="000457F7">
        <w:t xml:space="preserve">And tell the king the dame is dead. </w:t>
      </w:r>
    </w:p>
    <w:p w14:paraId="1D2CE819" w14:textId="77777777" w:rsidR="000457F7" w:rsidRDefault="00BD6E04" w:rsidP="000457F7">
      <w:pPr>
        <w:pStyle w:val="Poetry"/>
      </w:pPr>
      <w:r w:rsidRPr="000457F7">
        <w:t xml:space="preserve">Then by our lord’s commandment she </w:t>
      </w:r>
    </w:p>
    <w:p w14:paraId="0E18160C" w14:textId="083CBD0A" w:rsidR="00BD6E04" w:rsidRPr="000457F7" w:rsidRDefault="00BD6E04" w:rsidP="000457F7">
      <w:pPr>
        <w:pStyle w:val="Poetry"/>
      </w:pPr>
      <w:r w:rsidRPr="000457F7">
        <w:t>A banquet for our band shall be.</w:t>
      </w:r>
    </w:p>
    <w:p w14:paraId="4D127D16" w14:textId="77777777" w:rsidR="00BD6E04" w:rsidRPr="000457F7" w:rsidRDefault="00BD6E04" w:rsidP="000457F7">
      <w:pPr>
        <w:pStyle w:val="Poetry"/>
      </w:pPr>
      <w:r w:rsidRPr="000457F7">
        <w:t>Come, let the wine be quickly brought</w:t>
      </w:r>
    </w:p>
    <w:p w14:paraId="0D74395E" w14:textId="77777777" w:rsidR="000457F7" w:rsidRDefault="00BD6E04" w:rsidP="000457F7">
      <w:pPr>
        <w:pStyle w:val="Poetry"/>
      </w:pPr>
      <w:r w:rsidRPr="000457F7">
        <w:t xml:space="preserve">That frees each heart from saddening thought. </w:t>
      </w:r>
    </w:p>
    <w:p w14:paraId="59558DB5" w14:textId="5ED0DB26" w:rsidR="00BD6E04" w:rsidRPr="000457F7" w:rsidRDefault="00BD6E04" w:rsidP="000457F7">
      <w:pPr>
        <w:pStyle w:val="Poetry"/>
      </w:pPr>
      <w:r w:rsidRPr="000457F7">
        <w:t>Then to the western gate repair,</w:t>
      </w:r>
    </w:p>
    <w:p w14:paraId="422A34FE" w14:textId="3EC98897" w:rsidR="00BD6E04" w:rsidRDefault="00BD6E04" w:rsidP="000457F7">
      <w:pPr>
        <w:pStyle w:val="Poetry"/>
      </w:pPr>
      <w:r w:rsidRPr="000457F7">
        <w:t>And we will dance and revel there.”</w:t>
      </w:r>
    </w:p>
    <w:p w14:paraId="5489E098" w14:textId="77777777" w:rsidR="000457F7" w:rsidRPr="000457F7" w:rsidRDefault="000457F7" w:rsidP="000457F7">
      <w:pPr>
        <w:pStyle w:val="Poetry"/>
      </w:pPr>
    </w:p>
    <w:p w14:paraId="44C471B0" w14:textId="77777777" w:rsidR="000457F7" w:rsidRDefault="00BD6E04" w:rsidP="000457F7">
      <w:pPr>
        <w:pStyle w:val="Heading3"/>
        <w:rPr>
          <w:u w:color="231F20"/>
        </w:rPr>
      </w:pPr>
      <w:r>
        <w:rPr>
          <w:u w:color="231F20"/>
        </w:rPr>
        <w:t>Book VI</w:t>
      </w:r>
    </w:p>
    <w:p w14:paraId="683FBEC0" w14:textId="0A56F367" w:rsidR="00BD6E04" w:rsidRPr="000457F7" w:rsidRDefault="00BD6E04" w:rsidP="000457F7">
      <w:pPr>
        <w:pStyle w:val="Heading4"/>
      </w:pPr>
      <w:r w:rsidRPr="000457F7">
        <w:t>Yuddha Kanda (“The Book of War”): Selections</w:t>
      </w:r>
    </w:p>
    <w:p w14:paraId="7085BAB7" w14:textId="77777777" w:rsidR="00BD6E04" w:rsidRPr="000457F7" w:rsidRDefault="00BD6E04" w:rsidP="000457F7">
      <w:pPr>
        <w:pStyle w:val="Bodynoindent"/>
        <w:jc w:val="left"/>
        <w:rPr>
          <w:i/>
          <w:iCs/>
        </w:rPr>
      </w:pPr>
      <w:r w:rsidRPr="000457F7">
        <w:rPr>
          <w:i/>
          <w:iCs/>
        </w:rPr>
        <w:lastRenderedPageBreak/>
        <w:t xml:space="preserve">The battle in Lanka between Rama </w:t>
      </w:r>
      <w:r w:rsidRPr="000457F7">
        <w:rPr>
          <w:i/>
          <w:iCs/>
          <w:spacing w:val="-2"/>
        </w:rPr>
        <w:t xml:space="preserve">and </w:t>
      </w:r>
      <w:r w:rsidRPr="000457F7">
        <w:rPr>
          <w:i/>
          <w:iCs/>
        </w:rPr>
        <w:t xml:space="preserve">Ravana. </w:t>
      </w:r>
      <w:r w:rsidRPr="000457F7">
        <w:rPr>
          <w:i/>
          <w:iCs/>
          <w:spacing w:val="-9"/>
        </w:rPr>
        <w:t xml:space="preserve">Sita’s </w:t>
      </w:r>
      <w:r w:rsidRPr="000457F7">
        <w:rPr>
          <w:i/>
          <w:iCs/>
          <w:spacing w:val="-3"/>
        </w:rPr>
        <w:t xml:space="preserve">fire </w:t>
      </w:r>
      <w:r w:rsidRPr="000457F7">
        <w:rPr>
          <w:i/>
          <w:iCs/>
        </w:rPr>
        <w:t xml:space="preserve">ordeal. </w:t>
      </w:r>
      <w:r w:rsidRPr="000457F7">
        <w:rPr>
          <w:i/>
          <w:iCs/>
          <w:spacing w:val="-8"/>
        </w:rPr>
        <w:t xml:space="preserve">Rama’s </w:t>
      </w:r>
      <w:r w:rsidRPr="000457F7">
        <w:rPr>
          <w:i/>
          <w:iCs/>
        </w:rPr>
        <w:t xml:space="preserve">return to </w:t>
      </w:r>
      <w:r w:rsidRPr="000457F7">
        <w:rPr>
          <w:i/>
          <w:iCs/>
          <w:spacing w:val="-5"/>
        </w:rPr>
        <w:t xml:space="preserve">Ayodhya </w:t>
      </w:r>
      <w:r w:rsidRPr="000457F7">
        <w:rPr>
          <w:i/>
          <w:iCs/>
        </w:rPr>
        <w:t xml:space="preserve">to reign over the ideal </w:t>
      </w:r>
      <w:r w:rsidRPr="000457F7">
        <w:rPr>
          <w:i/>
          <w:iCs/>
          <w:spacing w:val="-3"/>
        </w:rPr>
        <w:t>state.</w:t>
      </w:r>
    </w:p>
    <w:p w14:paraId="5558FF0E" w14:textId="77777777" w:rsidR="00BD6E04" w:rsidRDefault="00BD6E04" w:rsidP="000457F7">
      <w:pPr>
        <w:pStyle w:val="Body"/>
      </w:pPr>
      <w:r>
        <w:t>Yuddha kanda describes the battle between Rama and Ravana. Having received Hanuman’s report on Sita, Rama and Lakshmana proceed with their monkey allies towards the shore of the southern sea. There Ravana’s renegade brother Vibhishana joins them. The monkeys named Nala and Nila construct a floating bridge (known as Rama Setu) across the ocean, and the princes and their army cross over to Lanka. A lengthy battle ensues, and Rama kills Ravana. Rama then installs Vibhishana on the throne of Lanka.</w:t>
      </w:r>
    </w:p>
    <w:p w14:paraId="523DB099" w14:textId="77777777" w:rsidR="00BD6E04" w:rsidRDefault="00BD6E04" w:rsidP="000457F7">
      <w:pPr>
        <w:pStyle w:val="Body"/>
      </w:pPr>
      <w:r>
        <w:t xml:space="preserve">On meeting Sita, Rama asks her to undergo an </w:t>
      </w:r>
      <w:r>
        <w:rPr>
          <w:spacing w:val="-4"/>
        </w:rPr>
        <w:t xml:space="preserve">“agni </w:t>
      </w:r>
      <w:r>
        <w:rPr>
          <w:spacing w:val="-3"/>
        </w:rPr>
        <w:t xml:space="preserve">pariksha” </w:t>
      </w:r>
      <w:r>
        <w:t xml:space="preserve">(fire ordeal) to </w:t>
      </w:r>
      <w:r>
        <w:rPr>
          <w:spacing w:val="-3"/>
        </w:rPr>
        <w:t xml:space="preserve">prove </w:t>
      </w:r>
      <w:r>
        <w:t xml:space="preserve">her </w:t>
      </w:r>
      <w:r>
        <w:rPr>
          <w:spacing w:val="-4"/>
        </w:rPr>
        <w:t xml:space="preserve">purity, </w:t>
      </w:r>
      <w:r>
        <w:t>as he wants to dispel the rumors regarding</w:t>
      </w:r>
      <w:r>
        <w:rPr>
          <w:spacing w:val="-4"/>
        </w:rPr>
        <w:t xml:space="preserve"> her. </w:t>
      </w:r>
      <w:r>
        <w:t>When Sita plunges into the sacrificial fire, the fire god Agni raises</w:t>
      </w:r>
      <w:r>
        <w:rPr>
          <w:spacing w:val="-4"/>
        </w:rPr>
        <w:t xml:space="preserve"> her, </w:t>
      </w:r>
      <w:r>
        <w:t xml:space="preserve">unharmed, attesting to her </w:t>
      </w:r>
      <w:r>
        <w:rPr>
          <w:spacing w:val="-4"/>
        </w:rPr>
        <w:t xml:space="preserve">purity. </w:t>
      </w:r>
      <w:r>
        <w:rPr>
          <w:spacing w:val="-3"/>
        </w:rPr>
        <w:t xml:space="preserve">Finally, </w:t>
      </w:r>
      <w:r>
        <w:t xml:space="preserve">Rama assumes the throne of </w:t>
      </w:r>
      <w:r>
        <w:rPr>
          <w:spacing w:val="-3"/>
        </w:rPr>
        <w:t>Ayodhya.</w:t>
      </w:r>
    </w:p>
    <w:p w14:paraId="23ACC8BB" w14:textId="77777777" w:rsidR="00BD6E04" w:rsidRDefault="00BD6E04" w:rsidP="000457F7">
      <w:pPr>
        <w:pStyle w:val="Body"/>
        <w:rPr>
          <w:sz w:val="33"/>
        </w:rPr>
      </w:pPr>
    </w:p>
    <w:p w14:paraId="369D7E08" w14:textId="77777777" w:rsidR="00BD6E04" w:rsidRDefault="00BD6E04" w:rsidP="000457F7">
      <w:pPr>
        <w:pStyle w:val="Body"/>
      </w:pPr>
      <w:r>
        <w:t>In the selections for this</w:t>
      </w:r>
      <w:r>
        <w:rPr>
          <w:spacing w:val="-4"/>
        </w:rPr>
        <w:t xml:space="preserve"> chapter, </w:t>
      </w:r>
      <w:r>
        <w:t xml:space="preserve">Cantos CXV-CXX recount the reunion of Sita and Rama and </w:t>
      </w:r>
      <w:r>
        <w:rPr>
          <w:spacing w:val="-8"/>
        </w:rPr>
        <w:t xml:space="preserve">Sita’s </w:t>
      </w:r>
      <w:r>
        <w:t xml:space="preserve">subsequent fire ordeal. Canto </w:t>
      </w:r>
      <w:r>
        <w:rPr>
          <w:spacing w:val="3"/>
        </w:rPr>
        <w:t xml:space="preserve">XXX </w:t>
      </w:r>
      <w:r>
        <w:t xml:space="preserve">depicts </w:t>
      </w:r>
      <w:r>
        <w:rPr>
          <w:spacing w:val="-7"/>
        </w:rPr>
        <w:t xml:space="preserve">Rama’s </w:t>
      </w:r>
      <w:r>
        <w:t>ascension to the throne.</w:t>
      </w:r>
    </w:p>
    <w:p w14:paraId="52F8D96A" w14:textId="77777777" w:rsidR="00BD6E04" w:rsidRDefault="00BD6E04" w:rsidP="00BD6E04">
      <w:pPr>
        <w:pStyle w:val="BodyText"/>
        <w:spacing w:before="4"/>
        <w:rPr>
          <w:sz w:val="23"/>
        </w:rPr>
      </w:pPr>
    </w:p>
    <w:p w14:paraId="387FFC99" w14:textId="216927DA" w:rsidR="00E41209" w:rsidRDefault="00BD6E04" w:rsidP="00E41209">
      <w:pPr>
        <w:pStyle w:val="Heading4"/>
      </w:pPr>
      <w:r>
        <w:t>Canto CXV</w:t>
      </w:r>
    </w:p>
    <w:p w14:paraId="2FB98F8D" w14:textId="1217DCD8" w:rsidR="00BD6E04" w:rsidRPr="00E41209" w:rsidRDefault="00BD6E04" w:rsidP="00E41209">
      <w:pPr>
        <w:pStyle w:val="Bodynoindent"/>
        <w:jc w:val="left"/>
        <w:rPr>
          <w:i/>
          <w:iCs/>
        </w:rPr>
      </w:pPr>
      <w:r w:rsidRPr="00E41209">
        <w:rPr>
          <w:i/>
          <w:iCs/>
        </w:rPr>
        <w:t>Sita’s Joy.</w:t>
      </w:r>
    </w:p>
    <w:p w14:paraId="2FEFDAA1" w14:textId="77777777" w:rsidR="00E41209" w:rsidRDefault="00BD6E04" w:rsidP="00E41209">
      <w:pPr>
        <w:pStyle w:val="Poetry"/>
      </w:pPr>
      <w:r w:rsidRPr="00E41209">
        <w:t xml:space="preserve">The Vanar chieftain bowed his head, </w:t>
      </w:r>
    </w:p>
    <w:p w14:paraId="7CC4D81B" w14:textId="5A2A9DAD" w:rsidR="00BD6E04" w:rsidRPr="00E41209" w:rsidRDefault="00BD6E04" w:rsidP="00E41209">
      <w:pPr>
        <w:pStyle w:val="Poetry"/>
      </w:pPr>
      <w:r w:rsidRPr="00E41209">
        <w:t>Within the walls of Lanka sped,</w:t>
      </w:r>
    </w:p>
    <w:p w14:paraId="4DEBF219" w14:textId="77777777" w:rsidR="00E41209" w:rsidRDefault="00BD6E04" w:rsidP="00E41209">
      <w:pPr>
        <w:pStyle w:val="Poetry"/>
      </w:pPr>
      <w:r w:rsidRPr="00E41209">
        <w:t xml:space="preserve">Leave from the new-made king obtained, </w:t>
      </w:r>
    </w:p>
    <w:p w14:paraId="26A37361" w14:textId="1FA311BB" w:rsidR="00BD6E04" w:rsidRPr="00E41209" w:rsidRDefault="00BD6E04" w:rsidP="00E41209">
      <w:pPr>
        <w:pStyle w:val="Poetry"/>
      </w:pPr>
      <w:r w:rsidRPr="00E41209">
        <w:t>And Sita’s lovely garden gained.</w:t>
      </w:r>
    </w:p>
    <w:p w14:paraId="55678142" w14:textId="77777777" w:rsidR="00E41209" w:rsidRDefault="00BD6E04" w:rsidP="00E41209">
      <w:pPr>
        <w:pStyle w:val="Poetry"/>
      </w:pPr>
      <w:r w:rsidRPr="00E41209">
        <w:t xml:space="preserve">Beneath a tree the queen he found, </w:t>
      </w:r>
    </w:p>
    <w:p w14:paraId="0B45C6DC" w14:textId="77777777" w:rsidR="00E41209" w:rsidRDefault="00BD6E04" w:rsidP="00E41209">
      <w:pPr>
        <w:pStyle w:val="Poetry"/>
      </w:pPr>
      <w:r w:rsidRPr="00E41209">
        <w:t xml:space="preserve">Where Rakshas warders watched around. </w:t>
      </w:r>
    </w:p>
    <w:p w14:paraId="678E158B" w14:textId="7ED6A35B" w:rsidR="00BD6E04" w:rsidRPr="00E41209" w:rsidRDefault="00BD6E04" w:rsidP="00E41209">
      <w:pPr>
        <w:pStyle w:val="Poetry"/>
      </w:pPr>
      <w:r w:rsidRPr="00E41209">
        <w:t>Her pallid cheek, her tangled hair,</w:t>
      </w:r>
    </w:p>
    <w:p w14:paraId="579040CC" w14:textId="77777777" w:rsidR="00E41209" w:rsidRDefault="00BD6E04" w:rsidP="00E41209">
      <w:pPr>
        <w:pStyle w:val="Poetry"/>
      </w:pPr>
      <w:r w:rsidRPr="00E41209">
        <w:t xml:space="preserve">Her raiment showed her deep despair, </w:t>
      </w:r>
    </w:p>
    <w:p w14:paraId="6C528FD3" w14:textId="77777777" w:rsidR="00E41209" w:rsidRDefault="00BD6E04" w:rsidP="00E41209">
      <w:pPr>
        <w:pStyle w:val="Poetry"/>
      </w:pPr>
      <w:r w:rsidRPr="00E41209">
        <w:t xml:space="preserve">Near and more near the envoy came </w:t>
      </w:r>
    </w:p>
    <w:p w14:paraId="49CC60DC" w14:textId="77777777" w:rsidR="00E41209" w:rsidRDefault="00BD6E04" w:rsidP="00E41209">
      <w:pPr>
        <w:pStyle w:val="Poetry"/>
      </w:pPr>
      <w:r w:rsidRPr="00E41209">
        <w:t xml:space="preserve">And gently hailed the weeping dame. </w:t>
      </w:r>
    </w:p>
    <w:p w14:paraId="50DD765F" w14:textId="36648844" w:rsidR="00BD6E04" w:rsidRPr="00E41209" w:rsidRDefault="00BD6E04" w:rsidP="00E41209">
      <w:pPr>
        <w:pStyle w:val="Poetry"/>
      </w:pPr>
      <w:r w:rsidRPr="00E41209">
        <w:t>She started up in sweet surprise,</w:t>
      </w:r>
    </w:p>
    <w:p w14:paraId="3BB67CD1" w14:textId="77777777" w:rsidR="00E41209" w:rsidRDefault="00BD6E04" w:rsidP="00E41209">
      <w:pPr>
        <w:pStyle w:val="Poetry"/>
      </w:pPr>
      <w:r w:rsidRPr="00E41209">
        <w:t xml:space="preserve">And sudden joy illumed her eyes. </w:t>
      </w:r>
    </w:p>
    <w:p w14:paraId="24ED3419" w14:textId="77777777" w:rsidR="00E41209" w:rsidRDefault="00BD6E04" w:rsidP="00E41209">
      <w:pPr>
        <w:pStyle w:val="Poetry"/>
      </w:pPr>
      <w:r w:rsidRPr="00E41209">
        <w:t xml:space="preserve">For well the Vanar’s voice she knew, </w:t>
      </w:r>
    </w:p>
    <w:p w14:paraId="5B130489" w14:textId="62DF2076" w:rsidR="00BD6E04" w:rsidRPr="00E41209" w:rsidRDefault="00BD6E04" w:rsidP="00E41209">
      <w:pPr>
        <w:pStyle w:val="Poetry"/>
      </w:pPr>
      <w:r w:rsidRPr="00E41209">
        <w:t>And hope reviving sprang and grew.</w:t>
      </w:r>
    </w:p>
    <w:p w14:paraId="4CF1035E" w14:textId="77777777" w:rsidR="00E41209" w:rsidRDefault="00E41209" w:rsidP="00E41209">
      <w:pPr>
        <w:pStyle w:val="Poetry"/>
      </w:pPr>
    </w:p>
    <w:p w14:paraId="09F33D8F" w14:textId="77777777" w:rsidR="00E41209" w:rsidRDefault="00BD6E04" w:rsidP="00E41209">
      <w:pPr>
        <w:pStyle w:val="Poetry"/>
      </w:pPr>
      <w:r w:rsidRPr="00E41209">
        <w:t xml:space="preserve">“Fair Queen,” he said, “our task is done: </w:t>
      </w:r>
    </w:p>
    <w:p w14:paraId="03A1D670" w14:textId="551B0DF4" w:rsidR="00BD6E04" w:rsidRPr="00E41209" w:rsidRDefault="00BD6E04" w:rsidP="00E41209">
      <w:pPr>
        <w:pStyle w:val="Poetry"/>
      </w:pPr>
      <w:r w:rsidRPr="00E41209">
        <w:t>The foe is slain and Lanka won.</w:t>
      </w:r>
    </w:p>
    <w:p w14:paraId="6E6A2965" w14:textId="77777777" w:rsidR="00E41209" w:rsidRDefault="00BD6E04" w:rsidP="00E41209">
      <w:pPr>
        <w:pStyle w:val="Poetry"/>
      </w:pPr>
      <w:r w:rsidRPr="00E41209">
        <w:t xml:space="preserve">Triumphant mid triumphant friends </w:t>
      </w:r>
    </w:p>
    <w:p w14:paraId="4A9F8787" w14:textId="77777777" w:rsidR="00E41209" w:rsidRDefault="00BD6E04" w:rsidP="00E41209">
      <w:pPr>
        <w:pStyle w:val="Poetry"/>
      </w:pPr>
      <w:r w:rsidRPr="00E41209">
        <w:t xml:space="preserve">Kind words of greeting Rama sends. </w:t>
      </w:r>
    </w:p>
    <w:p w14:paraId="748484E0" w14:textId="77777777" w:rsidR="00E41209" w:rsidRDefault="00BD6E04" w:rsidP="00E41209">
      <w:pPr>
        <w:pStyle w:val="Poetry"/>
      </w:pPr>
      <w:r w:rsidRPr="00E41209">
        <w:t xml:space="preserve">“Blest for thy sake, O spouse most true, </w:t>
      </w:r>
    </w:p>
    <w:p w14:paraId="72AC31EB" w14:textId="651F1564" w:rsidR="00BD6E04" w:rsidRPr="00E41209" w:rsidRDefault="00BD6E04" w:rsidP="00E41209">
      <w:pPr>
        <w:pStyle w:val="Poetry"/>
      </w:pPr>
      <w:r w:rsidRPr="00E41209">
        <w:t>My deadly foe I met and slew.</w:t>
      </w:r>
    </w:p>
    <w:p w14:paraId="323B8EB4" w14:textId="77777777" w:rsidR="00E41209" w:rsidRDefault="00BD6E04" w:rsidP="00E41209">
      <w:pPr>
        <w:pStyle w:val="Poetry"/>
      </w:pPr>
      <w:r w:rsidRPr="00E41209">
        <w:t xml:space="preserve">Mine eyes are strangers yet to sleep: </w:t>
      </w:r>
    </w:p>
    <w:p w14:paraId="7B7A2665" w14:textId="31DE5C6B" w:rsidR="00BD6E04" w:rsidRPr="00E41209" w:rsidRDefault="00BD6E04" w:rsidP="00E41209">
      <w:pPr>
        <w:pStyle w:val="Poetry"/>
      </w:pPr>
      <w:r w:rsidRPr="00E41209">
        <w:t>I built a bridge athwart the deep</w:t>
      </w:r>
    </w:p>
    <w:p w14:paraId="3221FFE5" w14:textId="77777777" w:rsidR="00E41209" w:rsidRDefault="00BD6E04" w:rsidP="00E41209">
      <w:pPr>
        <w:pStyle w:val="Poetry"/>
      </w:pPr>
      <w:r w:rsidRPr="00E41209">
        <w:t xml:space="preserve">And crossed the sea to Lanka’s shore </w:t>
      </w:r>
    </w:p>
    <w:p w14:paraId="181FE62F" w14:textId="3A8C4439" w:rsidR="00BD6E04" w:rsidRPr="00E41209" w:rsidRDefault="00BD6E04" w:rsidP="00E41209">
      <w:pPr>
        <w:pStyle w:val="Poetry"/>
      </w:pPr>
      <w:r w:rsidRPr="00E41209">
        <w:t>To keep the mighty oath I swore.</w:t>
      </w:r>
    </w:p>
    <w:p w14:paraId="32AF18C5" w14:textId="77777777" w:rsidR="00E41209" w:rsidRDefault="00BD6E04" w:rsidP="00E41209">
      <w:pPr>
        <w:pStyle w:val="Poetry"/>
      </w:pPr>
      <w:r w:rsidRPr="00E41209">
        <w:t xml:space="preserve">Now, gentle love, thy cares dispel, </w:t>
      </w:r>
    </w:p>
    <w:p w14:paraId="38D5E499" w14:textId="77777777" w:rsidR="00E41209" w:rsidRDefault="00BD6E04" w:rsidP="00E41209">
      <w:pPr>
        <w:pStyle w:val="Poetry"/>
      </w:pPr>
      <w:r w:rsidRPr="00E41209">
        <w:t xml:space="preserve">And weep no more, for all is well. </w:t>
      </w:r>
    </w:p>
    <w:p w14:paraId="1ACE455C" w14:textId="025603A1" w:rsidR="00BD6E04" w:rsidRPr="00E41209" w:rsidRDefault="00BD6E04" w:rsidP="00E41209">
      <w:pPr>
        <w:pStyle w:val="Poetry"/>
      </w:pPr>
      <w:r w:rsidRPr="00E41209">
        <w:t>Fear not in Ravan’s house to stay</w:t>
      </w:r>
    </w:p>
    <w:p w14:paraId="76479B4F" w14:textId="77777777" w:rsidR="00BD6E04" w:rsidRPr="00E41209" w:rsidRDefault="00BD6E04" w:rsidP="00E41209">
      <w:pPr>
        <w:pStyle w:val="Poetry"/>
      </w:pPr>
      <w:r w:rsidRPr="00E41209">
        <w:t>For good Vibhishan now bears sway,</w:t>
      </w:r>
    </w:p>
    <w:p w14:paraId="682A521A" w14:textId="77777777" w:rsidR="00E41209" w:rsidRDefault="00BD6E04" w:rsidP="00E41209">
      <w:pPr>
        <w:pStyle w:val="Poetry"/>
      </w:pPr>
      <w:r w:rsidRPr="00E41209">
        <w:t xml:space="preserve">For constant truth and friendship known </w:t>
      </w:r>
    </w:p>
    <w:p w14:paraId="341E0B14" w14:textId="00AF8267" w:rsidR="00BD6E04" w:rsidRPr="00E41209" w:rsidRDefault="00BD6E04" w:rsidP="00E41209">
      <w:pPr>
        <w:pStyle w:val="Poetry"/>
      </w:pPr>
      <w:r w:rsidRPr="00E41209">
        <w:t>Regard his palace as thine own.”</w:t>
      </w:r>
    </w:p>
    <w:p w14:paraId="25EC08E3" w14:textId="77777777" w:rsidR="00E41209" w:rsidRDefault="00BD6E04" w:rsidP="00E41209">
      <w:pPr>
        <w:pStyle w:val="Poetry"/>
      </w:pPr>
      <w:r w:rsidRPr="00E41209">
        <w:t xml:space="preserve">He greets thee thus thy heart to cheer, </w:t>
      </w:r>
    </w:p>
    <w:p w14:paraId="7F9BCEF6" w14:textId="3A9CA17D" w:rsidR="00BD6E04" w:rsidRPr="00E41209" w:rsidRDefault="00BD6E04" w:rsidP="00E41209">
      <w:pPr>
        <w:pStyle w:val="Poetry"/>
      </w:pPr>
      <w:r w:rsidRPr="00E41209">
        <w:t>And urged by love will soon be here.”</w:t>
      </w:r>
    </w:p>
    <w:p w14:paraId="6B066CCA" w14:textId="77777777" w:rsidR="00E41209" w:rsidRDefault="00E41209" w:rsidP="00E41209">
      <w:pPr>
        <w:pStyle w:val="Poetry"/>
      </w:pPr>
    </w:p>
    <w:p w14:paraId="3CDDCBE6" w14:textId="77777777" w:rsidR="00E41209" w:rsidRDefault="00BD6E04" w:rsidP="00E41209">
      <w:pPr>
        <w:pStyle w:val="Poetry"/>
      </w:pPr>
      <w:r w:rsidRPr="00E41209">
        <w:t xml:space="preserve">Then flushed with joy the lady’s cheek. </w:t>
      </w:r>
    </w:p>
    <w:p w14:paraId="7F1C46F2" w14:textId="77777777" w:rsidR="00E41209" w:rsidRDefault="00BD6E04" w:rsidP="00E41209">
      <w:pPr>
        <w:pStyle w:val="Poetry"/>
      </w:pPr>
      <w:r w:rsidRPr="00E41209">
        <w:t xml:space="preserve">Her eyes o’erflowed, her voice was weak; </w:t>
      </w:r>
    </w:p>
    <w:p w14:paraId="33B93198" w14:textId="77777777" w:rsidR="00E41209" w:rsidRDefault="00BD6E04" w:rsidP="00E41209">
      <w:pPr>
        <w:pStyle w:val="Poetry"/>
      </w:pPr>
      <w:r w:rsidRPr="00E41209">
        <w:t xml:space="preserve">But struggling with her sobs she broke </w:t>
      </w:r>
    </w:p>
    <w:p w14:paraId="175FA543" w14:textId="7ADAB75C" w:rsidR="00BD6E04" w:rsidRPr="00E41209" w:rsidRDefault="00BD6E04" w:rsidP="00E41209">
      <w:pPr>
        <w:pStyle w:val="Poetry"/>
      </w:pPr>
      <w:r w:rsidRPr="00E41209">
        <w:t>Her silence thus, and faintly spoke:</w:t>
      </w:r>
    </w:p>
    <w:p w14:paraId="4B53B269" w14:textId="77777777" w:rsidR="00BD6E04" w:rsidRPr="00E41209" w:rsidRDefault="00BD6E04" w:rsidP="00E41209">
      <w:pPr>
        <w:pStyle w:val="Poetry"/>
      </w:pPr>
      <w:r w:rsidRPr="00E41209">
        <w:t>“So fast the flood of rapture came,</w:t>
      </w:r>
    </w:p>
    <w:p w14:paraId="237B5E25" w14:textId="77777777" w:rsidR="00E41209" w:rsidRDefault="00BD6E04" w:rsidP="00E41209">
      <w:pPr>
        <w:pStyle w:val="Poetry"/>
      </w:pPr>
      <w:r w:rsidRPr="00E41209">
        <w:t xml:space="preserve">My trembling tongue no words could frame. </w:t>
      </w:r>
    </w:p>
    <w:p w14:paraId="64F05363" w14:textId="62B060B8" w:rsidR="00BD6E04" w:rsidRPr="00E41209" w:rsidRDefault="00BD6E04" w:rsidP="00E41209">
      <w:pPr>
        <w:pStyle w:val="Poetry"/>
      </w:pPr>
      <w:r w:rsidRPr="00E41209">
        <w:t>Ne’er have I heard in days of bliss</w:t>
      </w:r>
    </w:p>
    <w:p w14:paraId="72BBF6B8" w14:textId="77777777" w:rsidR="00BD6E04" w:rsidRPr="00E41209" w:rsidRDefault="00BD6E04" w:rsidP="00E41209">
      <w:pPr>
        <w:pStyle w:val="Poetry"/>
      </w:pPr>
      <w:r w:rsidRPr="00E41209">
        <w:t>A tale that gave such joy as this.</w:t>
      </w:r>
    </w:p>
    <w:p w14:paraId="38E855CD" w14:textId="77777777" w:rsidR="00E41209" w:rsidRDefault="00BD6E04" w:rsidP="00E41209">
      <w:pPr>
        <w:pStyle w:val="Poetry"/>
      </w:pPr>
      <w:r w:rsidRPr="00E41209">
        <w:t xml:space="preserve">More precious far than gems and gold </w:t>
      </w:r>
    </w:p>
    <w:p w14:paraId="2FF4F76B" w14:textId="4ED7691D" w:rsidR="00BD6E04" w:rsidRPr="00E41209" w:rsidRDefault="00BD6E04" w:rsidP="00E41209">
      <w:pPr>
        <w:pStyle w:val="Poetry"/>
      </w:pPr>
      <w:r w:rsidRPr="00E41209">
        <w:t>The message which thy lips have told.”</w:t>
      </w:r>
    </w:p>
    <w:p w14:paraId="119C578C" w14:textId="77777777" w:rsidR="00E41209" w:rsidRDefault="00E41209" w:rsidP="00E41209">
      <w:pPr>
        <w:pStyle w:val="Poetry"/>
      </w:pPr>
    </w:p>
    <w:p w14:paraId="21F99953" w14:textId="77777777" w:rsidR="00E41209" w:rsidRDefault="00BD6E04" w:rsidP="00E41209">
      <w:pPr>
        <w:pStyle w:val="Poetry"/>
      </w:pPr>
      <w:r w:rsidRPr="00E41209">
        <w:t xml:space="preserve">His reverent hands the Vanar raised </w:t>
      </w:r>
    </w:p>
    <w:p w14:paraId="63C48009" w14:textId="35D75C38" w:rsidR="00BD6E04" w:rsidRPr="00E41209" w:rsidRDefault="00BD6E04" w:rsidP="00E41209">
      <w:pPr>
        <w:pStyle w:val="Poetry"/>
      </w:pPr>
      <w:r w:rsidRPr="00E41209">
        <w:t>And thus the lady’s answer praised:</w:t>
      </w:r>
    </w:p>
    <w:p w14:paraId="4DADCD60" w14:textId="77777777" w:rsidR="00E41209" w:rsidRDefault="00BD6E04" w:rsidP="00E41209">
      <w:pPr>
        <w:pStyle w:val="Poetry"/>
      </w:pPr>
      <w:r w:rsidRPr="00E41209">
        <w:t xml:space="preserve">“Sweet are the words, O Queen, which thou </w:t>
      </w:r>
    </w:p>
    <w:p w14:paraId="0470D402" w14:textId="7F7BDBD7" w:rsidR="00BD6E04" w:rsidRPr="00E41209" w:rsidRDefault="00BD6E04" w:rsidP="00E41209">
      <w:pPr>
        <w:pStyle w:val="Poetry"/>
      </w:pPr>
      <w:r w:rsidRPr="00E41209">
        <w:lastRenderedPageBreak/>
        <w:t>True to thy lord, hast spoken now,</w:t>
      </w:r>
    </w:p>
    <w:p w14:paraId="42A3DE0C" w14:textId="77777777" w:rsidR="00E41209" w:rsidRDefault="00BD6E04" w:rsidP="00E41209">
      <w:pPr>
        <w:pStyle w:val="Poetry"/>
      </w:pPr>
      <w:r w:rsidRPr="00E41209">
        <w:t xml:space="preserve">Better than gems and pearls of price, </w:t>
      </w:r>
    </w:p>
    <w:p w14:paraId="7781F211" w14:textId="1FACC8E6" w:rsidR="00BD6E04" w:rsidRPr="00E41209" w:rsidRDefault="00BD6E04" w:rsidP="00E41209">
      <w:pPr>
        <w:pStyle w:val="Poetry"/>
      </w:pPr>
      <w:r w:rsidRPr="00E41209">
        <w:t>Yea, or the throne of Paradise.</w:t>
      </w:r>
    </w:p>
    <w:p w14:paraId="08A8F416" w14:textId="77777777" w:rsidR="00E41209" w:rsidRDefault="00BD6E04" w:rsidP="00E41209">
      <w:pPr>
        <w:pStyle w:val="Poetry"/>
      </w:pPr>
      <w:r w:rsidRPr="00E41209">
        <w:t xml:space="preserve">But, lady, ere I leave this place, </w:t>
      </w:r>
    </w:p>
    <w:p w14:paraId="65577B78" w14:textId="77777777" w:rsidR="00E41209" w:rsidRDefault="00BD6E04" w:rsidP="00E41209">
      <w:pPr>
        <w:pStyle w:val="Poetry"/>
      </w:pPr>
      <w:r w:rsidRPr="00E41209">
        <w:t xml:space="preserve">Grant me, I pray, a single grace. </w:t>
      </w:r>
    </w:p>
    <w:p w14:paraId="4F306FDC" w14:textId="54A8A890" w:rsidR="00BD6E04" w:rsidRPr="00E41209" w:rsidRDefault="00BD6E04" w:rsidP="00E41209">
      <w:pPr>
        <w:pStyle w:val="Poetry"/>
      </w:pPr>
      <w:r w:rsidRPr="00E41209">
        <w:t>Permit me, and this vengeful hand</w:t>
      </w:r>
    </w:p>
    <w:p w14:paraId="795B7ABB" w14:textId="77777777" w:rsidR="00E41209" w:rsidRDefault="00BD6E04" w:rsidP="00E41209">
      <w:pPr>
        <w:pStyle w:val="Poetry"/>
      </w:pPr>
      <w:r w:rsidRPr="00E41209">
        <w:t xml:space="preserve">Shall slay thy guards, this Rakshas band, </w:t>
      </w:r>
    </w:p>
    <w:p w14:paraId="644130CF" w14:textId="77777777" w:rsidR="00E41209" w:rsidRDefault="00BD6E04" w:rsidP="00E41209">
      <w:pPr>
        <w:pStyle w:val="Poetry"/>
      </w:pPr>
      <w:r w:rsidRPr="00E41209">
        <w:t>Whose cruel insult threat and scorn T</w:t>
      </w:r>
    </w:p>
    <w:p w14:paraId="1040242A" w14:textId="458040C2" w:rsidR="00BD6E04" w:rsidRPr="00E41209" w:rsidRDefault="00BD6E04" w:rsidP="00E41209">
      <w:pPr>
        <w:pStyle w:val="Poetry"/>
      </w:pPr>
      <w:r w:rsidRPr="00E41209">
        <w:t>hy gentle soul too long has borne.”</w:t>
      </w:r>
    </w:p>
    <w:p w14:paraId="28A7F6EA" w14:textId="77777777" w:rsidR="00E41209" w:rsidRDefault="00E41209" w:rsidP="00E41209">
      <w:pPr>
        <w:pStyle w:val="Poetry"/>
      </w:pPr>
    </w:p>
    <w:p w14:paraId="0AB08DF8" w14:textId="77777777" w:rsidR="00E41209" w:rsidRDefault="00BD6E04" w:rsidP="00E41209">
      <w:pPr>
        <w:pStyle w:val="Poetry"/>
      </w:pPr>
      <w:r w:rsidRPr="00E41209">
        <w:t xml:space="preserve">Thus, stern of mood, Hanúman cried: </w:t>
      </w:r>
    </w:p>
    <w:p w14:paraId="07B81F8D" w14:textId="4EB82D59" w:rsidR="00BD6E04" w:rsidRPr="00E41209" w:rsidRDefault="00BD6E04" w:rsidP="00E41209">
      <w:pPr>
        <w:pStyle w:val="Poetry"/>
      </w:pPr>
      <w:r w:rsidRPr="00E41209">
        <w:t>The Maithil lady thus replied:</w:t>
      </w:r>
    </w:p>
    <w:p w14:paraId="5524356C" w14:textId="77777777" w:rsidR="00E41209" w:rsidRDefault="00BD6E04" w:rsidP="00E41209">
      <w:pPr>
        <w:pStyle w:val="Poetry"/>
      </w:pPr>
      <w:r w:rsidRPr="00E41209">
        <w:t xml:space="preserve">“Nay, be not wroth with servants: they, </w:t>
      </w:r>
    </w:p>
    <w:p w14:paraId="655AD73C" w14:textId="77777777" w:rsidR="00E41209" w:rsidRDefault="00BD6E04" w:rsidP="00E41209">
      <w:pPr>
        <w:pStyle w:val="Poetry"/>
      </w:pPr>
      <w:r w:rsidRPr="00E41209">
        <w:t xml:space="preserve">When monarchs bid must needs obey. </w:t>
      </w:r>
    </w:p>
    <w:p w14:paraId="3D9F11DB" w14:textId="6922566F" w:rsidR="00BD6E04" w:rsidRPr="00E41209" w:rsidRDefault="00BD6E04" w:rsidP="00E41209">
      <w:pPr>
        <w:pStyle w:val="Poetry"/>
      </w:pPr>
      <w:r w:rsidRPr="00E41209">
        <w:t>And, vassals of their lords, fulfil</w:t>
      </w:r>
    </w:p>
    <w:p w14:paraId="3F90376E" w14:textId="77777777" w:rsidR="00E41209" w:rsidRDefault="00BD6E04" w:rsidP="00E41209">
      <w:pPr>
        <w:pStyle w:val="Poetry"/>
      </w:pPr>
      <w:r w:rsidRPr="00E41209">
        <w:t xml:space="preserve">Each fancy of their sovereign will. </w:t>
      </w:r>
    </w:p>
    <w:p w14:paraId="36539C28" w14:textId="77777777" w:rsidR="00E41209" w:rsidRDefault="00BD6E04" w:rsidP="00E41209">
      <w:pPr>
        <w:pStyle w:val="Poetry"/>
      </w:pPr>
      <w:r w:rsidRPr="00E41209">
        <w:t xml:space="preserve">To mine own sins the blame impute, </w:t>
      </w:r>
    </w:p>
    <w:p w14:paraId="1A7CC9CA" w14:textId="1AAB3D19" w:rsidR="00BD6E04" w:rsidRPr="00E41209" w:rsidRDefault="00BD6E04" w:rsidP="00E41209">
      <w:pPr>
        <w:pStyle w:val="Poetry"/>
      </w:pPr>
      <w:r w:rsidRPr="00E41209">
        <w:t>For as we sow we reap the fruit.</w:t>
      </w:r>
    </w:p>
    <w:p w14:paraId="40560BF2" w14:textId="77777777" w:rsidR="00BD6E04" w:rsidRPr="00E41209" w:rsidRDefault="00BD6E04" w:rsidP="00E41209">
      <w:pPr>
        <w:pStyle w:val="Poetry"/>
      </w:pPr>
      <w:r w:rsidRPr="00E41209">
        <w:t>The tyrant’s will these dames obeyed</w:t>
      </w:r>
    </w:p>
    <w:p w14:paraId="40151A48" w14:textId="77777777" w:rsidR="00BD6E04" w:rsidRPr="00E41209" w:rsidRDefault="00BD6E04" w:rsidP="00E41209">
      <w:pPr>
        <w:pStyle w:val="Poetry"/>
      </w:pPr>
      <w:r w:rsidRPr="00E41209">
        <w:t>When their fierce threats my soul dismayed.”</w:t>
      </w:r>
    </w:p>
    <w:p w14:paraId="04369248" w14:textId="77777777" w:rsidR="00E41209" w:rsidRDefault="00E41209" w:rsidP="00E41209">
      <w:pPr>
        <w:pStyle w:val="Poetry"/>
      </w:pPr>
    </w:p>
    <w:p w14:paraId="74939265" w14:textId="77777777" w:rsidR="00E41209" w:rsidRDefault="00BD6E04" w:rsidP="00E41209">
      <w:pPr>
        <w:pStyle w:val="Poetry"/>
      </w:pPr>
      <w:r w:rsidRPr="00E41209">
        <w:t xml:space="preserve">She ceased: with admiration moved </w:t>
      </w:r>
    </w:p>
    <w:p w14:paraId="06526A9A" w14:textId="77777777" w:rsidR="00E41209" w:rsidRDefault="00BD6E04" w:rsidP="00E41209">
      <w:pPr>
        <w:pStyle w:val="Poetry"/>
      </w:pPr>
      <w:r w:rsidRPr="00E41209">
        <w:t xml:space="preserve">The Vanar chief her words approved: </w:t>
      </w:r>
    </w:p>
    <w:p w14:paraId="290B4386" w14:textId="77777777" w:rsidR="00E41209" w:rsidRDefault="00BD6E04" w:rsidP="00E41209">
      <w:pPr>
        <w:pStyle w:val="Poetry"/>
      </w:pPr>
      <w:r w:rsidRPr="00E41209">
        <w:t xml:space="preserve">“Thy speech,” he cried, “is worthy one </w:t>
      </w:r>
    </w:p>
    <w:p w14:paraId="5E5B4C46" w14:textId="77777777" w:rsidR="00E41209" w:rsidRDefault="00BD6E04" w:rsidP="00E41209">
      <w:pPr>
        <w:pStyle w:val="Poetry"/>
      </w:pPr>
      <w:r w:rsidRPr="00E41209">
        <w:t xml:space="preserve">Whom love has linked to Raghu’s son. </w:t>
      </w:r>
    </w:p>
    <w:p w14:paraId="1E09646B" w14:textId="77777777" w:rsidR="00E41209" w:rsidRDefault="00BD6E04" w:rsidP="00E41209">
      <w:pPr>
        <w:pStyle w:val="Poetry"/>
      </w:pPr>
      <w:r w:rsidRPr="00E41209">
        <w:t xml:space="preserve">Now speak, O Queen, that I may know </w:t>
      </w:r>
    </w:p>
    <w:p w14:paraId="049E0E0F" w14:textId="6F8A0C5E" w:rsidR="00BD6E04" w:rsidRPr="00E41209" w:rsidRDefault="00BD6E04" w:rsidP="00E41209">
      <w:pPr>
        <w:pStyle w:val="Poetry"/>
      </w:pPr>
      <w:r w:rsidRPr="00E41209">
        <w:t>Thy pleasure, for to him I go.”</w:t>
      </w:r>
    </w:p>
    <w:p w14:paraId="58ABB7BE" w14:textId="77777777" w:rsidR="00E41209" w:rsidRDefault="00BD6E04" w:rsidP="00E41209">
      <w:pPr>
        <w:pStyle w:val="Poetry"/>
      </w:pPr>
      <w:r w:rsidRPr="00E41209">
        <w:t xml:space="preserve">The Vanar ceased: then Janak’s child </w:t>
      </w:r>
    </w:p>
    <w:p w14:paraId="0DBCB5BF" w14:textId="77777777" w:rsidR="00E41209" w:rsidRDefault="00BD6E04" w:rsidP="00E41209">
      <w:pPr>
        <w:pStyle w:val="Poetry"/>
      </w:pPr>
      <w:r w:rsidRPr="00E41209">
        <w:t xml:space="preserve">Made answer as she sweetly smiled: </w:t>
      </w:r>
    </w:p>
    <w:p w14:paraId="3E8DF704" w14:textId="4EB4EB89" w:rsidR="00BD6E04" w:rsidRPr="00E41209" w:rsidRDefault="00BD6E04" w:rsidP="00E41209">
      <w:pPr>
        <w:pStyle w:val="Poetry"/>
      </w:pPr>
      <w:r w:rsidRPr="00E41209">
        <w:t>“‘My first, my only wish can be,</w:t>
      </w:r>
    </w:p>
    <w:p w14:paraId="43BCF936" w14:textId="77777777" w:rsidR="00E41209" w:rsidRDefault="00BD6E04" w:rsidP="00E41209">
      <w:pPr>
        <w:pStyle w:val="Poetry"/>
      </w:pPr>
      <w:r w:rsidRPr="00E41209">
        <w:t xml:space="preserve">O chief, my loving lord to see.” </w:t>
      </w:r>
    </w:p>
    <w:p w14:paraId="73D7E1FE" w14:textId="43B1713F" w:rsidR="00BD6E04" w:rsidRPr="00E41209" w:rsidRDefault="00BD6E04" w:rsidP="00E41209">
      <w:pPr>
        <w:pStyle w:val="Poetry"/>
      </w:pPr>
      <w:r w:rsidRPr="00E41209">
        <w:t>Again the Vanar envoy spoke,</w:t>
      </w:r>
    </w:p>
    <w:p w14:paraId="36A8EFFE" w14:textId="77777777" w:rsidR="00E41209" w:rsidRDefault="00BD6E04" w:rsidP="00E41209">
      <w:pPr>
        <w:pStyle w:val="Poetry"/>
      </w:pPr>
      <w:r w:rsidRPr="00E41209">
        <w:t xml:space="preserve">And with his words new rapture woke: </w:t>
      </w:r>
    </w:p>
    <w:p w14:paraId="7FFB2C59" w14:textId="77777777" w:rsidR="00E41209" w:rsidRDefault="00BD6E04" w:rsidP="00E41209">
      <w:pPr>
        <w:pStyle w:val="Poetry"/>
      </w:pPr>
      <w:r w:rsidRPr="00E41209">
        <w:t xml:space="preserve">“Queen, ere this sun shall cease to shine </w:t>
      </w:r>
    </w:p>
    <w:p w14:paraId="3C05CDC7" w14:textId="0A0BC116" w:rsidR="00BD6E04" w:rsidRPr="00E41209" w:rsidRDefault="00BD6E04" w:rsidP="00E41209">
      <w:pPr>
        <w:pStyle w:val="Poetry"/>
      </w:pPr>
      <w:r w:rsidRPr="00E41209">
        <w:lastRenderedPageBreak/>
        <w:t>Thy Rama’s eyes shall look in thine.</w:t>
      </w:r>
    </w:p>
    <w:p w14:paraId="45B4128D" w14:textId="77777777" w:rsidR="00BD6E04" w:rsidRPr="00E41209" w:rsidRDefault="00BD6E04" w:rsidP="00E41209">
      <w:pPr>
        <w:pStyle w:val="Poetry"/>
      </w:pPr>
      <w:r w:rsidRPr="00E41209">
        <w:t>Again the lord of Raghu’s race</w:t>
      </w:r>
    </w:p>
    <w:p w14:paraId="1DDA3011" w14:textId="77777777" w:rsidR="00E41209" w:rsidRDefault="00BD6E04" w:rsidP="00E41209">
      <w:pPr>
        <w:pStyle w:val="Poetry"/>
      </w:pPr>
      <w:r w:rsidRPr="00E41209">
        <w:t xml:space="preserve">Shall turn to thee his moon-bright face. </w:t>
      </w:r>
    </w:p>
    <w:p w14:paraId="28387B19" w14:textId="61E15DD9" w:rsidR="00BD6E04" w:rsidRPr="00E41209" w:rsidRDefault="00BD6E04" w:rsidP="00E41209">
      <w:pPr>
        <w:pStyle w:val="Poetry"/>
      </w:pPr>
      <w:r w:rsidRPr="00E41209">
        <w:t>His faithful brother shall thou see</w:t>
      </w:r>
    </w:p>
    <w:p w14:paraId="098A02AE" w14:textId="77777777" w:rsidR="00E41209" w:rsidRDefault="00BD6E04" w:rsidP="00E41209">
      <w:pPr>
        <w:pStyle w:val="Poetry"/>
      </w:pPr>
      <w:r w:rsidRPr="00E41209">
        <w:t xml:space="preserve">And every friend who fought for thee, </w:t>
      </w:r>
    </w:p>
    <w:p w14:paraId="17431F73" w14:textId="77777777" w:rsidR="00E41209" w:rsidRDefault="00BD6E04" w:rsidP="00E41209">
      <w:pPr>
        <w:pStyle w:val="Poetry"/>
      </w:pPr>
      <w:r w:rsidRPr="00E41209">
        <w:t xml:space="preserve">And greet once more thy king restored </w:t>
      </w:r>
    </w:p>
    <w:p w14:paraId="19D739B0" w14:textId="1BC06FC9" w:rsidR="00BD6E04" w:rsidRPr="00E41209" w:rsidRDefault="00BD6E04" w:rsidP="00E41209">
      <w:pPr>
        <w:pStyle w:val="Poetry"/>
      </w:pPr>
      <w:r w:rsidRPr="00E41209">
        <w:t>Like Śachi</w:t>
      </w:r>
      <w:r w:rsidR="00E41209">
        <w:rPr>
          <w:rStyle w:val="FootnoteReference"/>
        </w:rPr>
        <w:footnoteReference w:id="68"/>
      </w:r>
      <w:r w:rsidRPr="00E41209">
        <w:t xml:space="preserve"> to her heavenly lord.”</w:t>
      </w:r>
    </w:p>
    <w:p w14:paraId="5BCCB957" w14:textId="77777777" w:rsidR="00E41209" w:rsidRDefault="00BD6E04" w:rsidP="00E41209">
      <w:pPr>
        <w:pStyle w:val="Poetry"/>
      </w:pPr>
      <w:r w:rsidRPr="00E41209">
        <w:t xml:space="preserve">To Raghu’s son his steps he bent </w:t>
      </w:r>
    </w:p>
    <w:p w14:paraId="70CCD2FA" w14:textId="051A44C4" w:rsidR="00BD6E04" w:rsidRPr="00E41209" w:rsidRDefault="00BD6E04" w:rsidP="00E41209">
      <w:pPr>
        <w:pStyle w:val="Poetry"/>
      </w:pPr>
      <w:r w:rsidRPr="00E41209">
        <w:t>And told the message that she sent.</w:t>
      </w:r>
    </w:p>
    <w:p w14:paraId="7CC6A9F1" w14:textId="77777777" w:rsidR="00BD6E04" w:rsidRDefault="00BD6E04" w:rsidP="00BD6E04">
      <w:pPr>
        <w:pStyle w:val="BodyText"/>
        <w:spacing w:before="4"/>
        <w:rPr>
          <w:sz w:val="23"/>
        </w:rPr>
      </w:pPr>
    </w:p>
    <w:p w14:paraId="183E7CF8" w14:textId="77777777" w:rsidR="00E41209" w:rsidRDefault="00BD6E04" w:rsidP="00E41209">
      <w:pPr>
        <w:pStyle w:val="Heading4"/>
      </w:pPr>
      <w:r>
        <w:t>Canto CXVI</w:t>
      </w:r>
    </w:p>
    <w:p w14:paraId="6C727CC2" w14:textId="48FFCBE9" w:rsidR="00BD6E04" w:rsidRPr="00E41209" w:rsidRDefault="00BD6E04" w:rsidP="00E41209">
      <w:pPr>
        <w:pStyle w:val="Bodynoindent"/>
        <w:jc w:val="left"/>
        <w:rPr>
          <w:i/>
          <w:iCs/>
        </w:rPr>
      </w:pPr>
      <w:r w:rsidRPr="00E41209">
        <w:rPr>
          <w:i/>
          <w:iCs/>
        </w:rPr>
        <w:t>The Meeting.</w:t>
      </w:r>
    </w:p>
    <w:p w14:paraId="537127D0" w14:textId="77777777" w:rsidR="00E41209" w:rsidRDefault="00BD6E04" w:rsidP="00E41209">
      <w:pPr>
        <w:pStyle w:val="Poetry"/>
      </w:pPr>
      <w:r w:rsidRPr="00E41209">
        <w:t xml:space="preserve">He looked upon that archer chief </w:t>
      </w:r>
    </w:p>
    <w:p w14:paraId="2AD0C1B4" w14:textId="77777777" w:rsidR="00E41209" w:rsidRDefault="00BD6E04" w:rsidP="00E41209">
      <w:pPr>
        <w:pStyle w:val="Poetry"/>
      </w:pPr>
      <w:r w:rsidRPr="00E41209">
        <w:t xml:space="preserve">Whose full eye mocked the lotus leaf, </w:t>
      </w:r>
    </w:p>
    <w:p w14:paraId="7F290234" w14:textId="37113952" w:rsidR="00BD6E04" w:rsidRPr="00E41209" w:rsidRDefault="00BD6E04" w:rsidP="00E41209">
      <w:pPr>
        <w:pStyle w:val="Poetry"/>
      </w:pPr>
      <w:r w:rsidRPr="00E41209">
        <w:t>And thus the noble Vanar spake:</w:t>
      </w:r>
    </w:p>
    <w:p w14:paraId="18B1EDBE" w14:textId="77777777" w:rsidR="00E41209" w:rsidRDefault="00BD6E04" w:rsidP="00E41209">
      <w:pPr>
        <w:pStyle w:val="Poetry"/>
      </w:pPr>
      <w:r w:rsidRPr="00E41209">
        <w:t xml:space="preserve">“Now meet the queen for whose dear sake </w:t>
      </w:r>
    </w:p>
    <w:p w14:paraId="63467C1A" w14:textId="25A3D1BC" w:rsidR="00BD6E04" w:rsidRPr="00E41209" w:rsidRDefault="00BD6E04" w:rsidP="00E41209">
      <w:pPr>
        <w:pStyle w:val="Poetry"/>
      </w:pPr>
      <w:r w:rsidRPr="00E41209">
        <w:t>Thy mighty task was first begun,</w:t>
      </w:r>
    </w:p>
    <w:p w14:paraId="2C5C823A" w14:textId="77777777" w:rsidR="00E41209" w:rsidRDefault="00BD6E04" w:rsidP="00E41209">
      <w:pPr>
        <w:pStyle w:val="Poetry"/>
      </w:pPr>
      <w:r w:rsidRPr="00E41209">
        <w:t xml:space="preserve">And now the glorious fruit is won. </w:t>
      </w:r>
    </w:p>
    <w:p w14:paraId="43153093" w14:textId="77777777" w:rsidR="00E41209" w:rsidRDefault="00BD6E04" w:rsidP="00E41209">
      <w:pPr>
        <w:pStyle w:val="Poetry"/>
      </w:pPr>
      <w:r w:rsidRPr="00E41209">
        <w:t xml:space="preserve">O’erwhelmed with woe thy lady lies, </w:t>
      </w:r>
    </w:p>
    <w:p w14:paraId="45657BBF" w14:textId="77777777" w:rsidR="00E41209" w:rsidRDefault="00BD6E04" w:rsidP="00E41209">
      <w:pPr>
        <w:pStyle w:val="Poetry"/>
      </w:pPr>
      <w:r w:rsidRPr="00E41209">
        <w:t xml:space="preserve">The hot tears streaming from her eyes. </w:t>
      </w:r>
    </w:p>
    <w:p w14:paraId="4D8AD6E6" w14:textId="77777777" w:rsidR="00E41209" w:rsidRDefault="00BD6E04" w:rsidP="00E41209">
      <w:pPr>
        <w:pStyle w:val="Poetry"/>
      </w:pPr>
      <w:r w:rsidRPr="00E41209">
        <w:t xml:space="preserve">And still the queen must long and pine </w:t>
      </w:r>
    </w:p>
    <w:p w14:paraId="2213CAFD" w14:textId="6149212E" w:rsidR="00BD6E04" w:rsidRPr="00E41209" w:rsidRDefault="00BD6E04" w:rsidP="00E41209">
      <w:pPr>
        <w:pStyle w:val="Poetry"/>
      </w:pPr>
      <w:r w:rsidRPr="00E41209">
        <w:t>Until those eyes be turned to thine.”</w:t>
      </w:r>
    </w:p>
    <w:p w14:paraId="0DD0E1AD" w14:textId="77777777" w:rsidR="00E41209" w:rsidRDefault="00E41209" w:rsidP="00E41209">
      <w:pPr>
        <w:pStyle w:val="Poetry"/>
      </w:pPr>
    </w:p>
    <w:p w14:paraId="2380397F" w14:textId="77777777" w:rsidR="00E41209" w:rsidRDefault="00BD6E04" w:rsidP="00E41209">
      <w:pPr>
        <w:pStyle w:val="Poetry"/>
      </w:pPr>
      <w:r w:rsidRPr="00E41209">
        <w:t xml:space="preserve">But Rama stood in pensive mood, </w:t>
      </w:r>
    </w:p>
    <w:p w14:paraId="6C5F01B5" w14:textId="216E675E" w:rsidR="00BD6E04" w:rsidRPr="00E41209" w:rsidRDefault="00BD6E04" w:rsidP="00E41209">
      <w:pPr>
        <w:pStyle w:val="Poetry"/>
      </w:pPr>
      <w:r w:rsidRPr="00E41209">
        <w:t>And gathering tears his eyes bedewed.</w:t>
      </w:r>
    </w:p>
    <w:p w14:paraId="3F98E164" w14:textId="77777777" w:rsidR="00E41209" w:rsidRDefault="00BD6E04" w:rsidP="00E41209">
      <w:pPr>
        <w:pStyle w:val="Poetry"/>
      </w:pPr>
      <w:r w:rsidRPr="00E41209">
        <w:t xml:space="preserve">His sad looks sought the ground: he sighed </w:t>
      </w:r>
    </w:p>
    <w:p w14:paraId="13D166A1" w14:textId="092A8765" w:rsidR="00BD6E04" w:rsidRPr="00E41209" w:rsidRDefault="00BD6E04" w:rsidP="00E41209">
      <w:pPr>
        <w:pStyle w:val="Poetry"/>
      </w:pPr>
      <w:r w:rsidRPr="00E41209">
        <w:t>And thus to King Vibhishan cried:</w:t>
      </w:r>
    </w:p>
    <w:p w14:paraId="4402544F" w14:textId="77777777" w:rsidR="00E41209" w:rsidRDefault="00BD6E04" w:rsidP="00E41209">
      <w:pPr>
        <w:pStyle w:val="Poetry"/>
      </w:pPr>
      <w:r w:rsidRPr="00E41209">
        <w:t xml:space="preserve">“Let Sita bathe and tire her head </w:t>
      </w:r>
    </w:p>
    <w:p w14:paraId="635AFB4A" w14:textId="670B9FE7" w:rsidR="00BD6E04" w:rsidRPr="00E41209" w:rsidRDefault="00BD6E04" w:rsidP="00E41209">
      <w:pPr>
        <w:pStyle w:val="Poetry"/>
      </w:pPr>
      <w:r w:rsidRPr="00E41209">
        <w:t>And hither to my sight be led</w:t>
      </w:r>
    </w:p>
    <w:p w14:paraId="657EF5E9" w14:textId="77777777" w:rsidR="00E41209" w:rsidRDefault="00BD6E04" w:rsidP="00E41209">
      <w:pPr>
        <w:pStyle w:val="Poetry"/>
      </w:pPr>
      <w:r w:rsidRPr="00E41209">
        <w:t xml:space="preserve">In raiment sweet with precious scent, </w:t>
      </w:r>
    </w:p>
    <w:p w14:paraId="346726B1" w14:textId="28692A0D" w:rsidR="00BD6E04" w:rsidRPr="00E41209" w:rsidRDefault="00BD6E04" w:rsidP="00E41209">
      <w:pPr>
        <w:pStyle w:val="Poetry"/>
      </w:pPr>
      <w:r w:rsidRPr="00E41209">
        <w:t>And gay with golden ornament.”</w:t>
      </w:r>
    </w:p>
    <w:p w14:paraId="494935E8" w14:textId="77777777" w:rsidR="00E41209" w:rsidRDefault="00E41209" w:rsidP="00E41209">
      <w:pPr>
        <w:pStyle w:val="Poetry"/>
      </w:pPr>
    </w:p>
    <w:p w14:paraId="313659DD" w14:textId="77777777" w:rsidR="00E41209" w:rsidRDefault="00BD6E04" w:rsidP="00E41209">
      <w:pPr>
        <w:pStyle w:val="Poetry"/>
      </w:pPr>
      <w:r w:rsidRPr="00E41209">
        <w:t xml:space="preserve">The Rakshas king his palace sought, </w:t>
      </w:r>
    </w:p>
    <w:p w14:paraId="7435817D" w14:textId="77777777" w:rsidR="00E41209" w:rsidRDefault="00BD6E04" w:rsidP="00E41209">
      <w:pPr>
        <w:pStyle w:val="Poetry"/>
      </w:pPr>
      <w:r w:rsidRPr="00E41209">
        <w:t xml:space="preserve">And Sita from her bower was brought. </w:t>
      </w:r>
    </w:p>
    <w:p w14:paraId="27E91994" w14:textId="77777777" w:rsidR="00E41209" w:rsidRDefault="00BD6E04" w:rsidP="00E41209">
      <w:pPr>
        <w:pStyle w:val="Poetry"/>
      </w:pPr>
      <w:r w:rsidRPr="00E41209">
        <w:t xml:space="preserve">Then Rakshas bearers tall and strong, </w:t>
      </w:r>
    </w:p>
    <w:p w14:paraId="3B5BFAC5" w14:textId="77777777" w:rsidR="00E41209" w:rsidRDefault="00BD6E04" w:rsidP="00E41209">
      <w:pPr>
        <w:pStyle w:val="Poetry"/>
      </w:pPr>
      <w:r w:rsidRPr="00E41209">
        <w:t xml:space="preserve">Selected from the menial throng, </w:t>
      </w:r>
    </w:p>
    <w:p w14:paraId="4BBA9C15" w14:textId="77777777" w:rsidR="00E41209" w:rsidRDefault="00BD6E04" w:rsidP="00E41209">
      <w:pPr>
        <w:pStyle w:val="Poetry"/>
      </w:pPr>
      <w:r w:rsidRPr="00E41209">
        <w:t xml:space="preserve">Through Lanka’s gate the queen, arrayed </w:t>
      </w:r>
    </w:p>
    <w:p w14:paraId="7058F6AA" w14:textId="77777777" w:rsidR="00E41209" w:rsidRDefault="00BD6E04" w:rsidP="00E41209">
      <w:pPr>
        <w:pStyle w:val="Poetry"/>
      </w:pPr>
      <w:r w:rsidRPr="00E41209">
        <w:t xml:space="preserve">In glorious robes and gems, conveyed. </w:t>
      </w:r>
    </w:p>
    <w:p w14:paraId="1BE0A6CF" w14:textId="77777777" w:rsidR="00E41209" w:rsidRDefault="00BD6E04" w:rsidP="00E41209">
      <w:pPr>
        <w:pStyle w:val="Poetry"/>
      </w:pPr>
      <w:r w:rsidRPr="00E41209">
        <w:t xml:space="preserve">Concealed behind the silken screen, </w:t>
      </w:r>
    </w:p>
    <w:p w14:paraId="1106787A" w14:textId="77777777" w:rsidR="00E41209" w:rsidRDefault="00BD6E04" w:rsidP="00E41209">
      <w:pPr>
        <w:pStyle w:val="Poetry"/>
      </w:pPr>
      <w:r w:rsidRPr="00E41209">
        <w:t xml:space="preserve">Swift to the plain they bore the queen, </w:t>
      </w:r>
    </w:p>
    <w:p w14:paraId="744421D9" w14:textId="146C124B" w:rsidR="00BD6E04" w:rsidRPr="00E41209" w:rsidRDefault="00BD6E04" w:rsidP="00E41209">
      <w:pPr>
        <w:pStyle w:val="Poetry"/>
      </w:pPr>
      <w:r w:rsidRPr="00E41209">
        <w:t>While Vanars, close on every side,</w:t>
      </w:r>
    </w:p>
    <w:p w14:paraId="3D4C1469" w14:textId="77777777" w:rsidR="00E41209" w:rsidRDefault="00BD6E04" w:rsidP="00E41209">
      <w:pPr>
        <w:pStyle w:val="Poetry"/>
      </w:pPr>
      <w:r w:rsidRPr="00E41209">
        <w:t xml:space="preserve">With eager looks the litter eyed. </w:t>
      </w:r>
    </w:p>
    <w:p w14:paraId="74D381F5" w14:textId="4048A0C2" w:rsidR="00BD6E04" w:rsidRPr="00E41209" w:rsidRDefault="00BD6E04" w:rsidP="00E41209">
      <w:pPr>
        <w:pStyle w:val="Poetry"/>
      </w:pPr>
      <w:r w:rsidRPr="00E41209">
        <w:t>The warders at Vibhishan’s hest</w:t>
      </w:r>
    </w:p>
    <w:p w14:paraId="66C5B1A9" w14:textId="77777777" w:rsidR="00E41209" w:rsidRDefault="00BD6E04" w:rsidP="00E41209">
      <w:pPr>
        <w:pStyle w:val="Poetry"/>
      </w:pPr>
      <w:r w:rsidRPr="00E41209">
        <w:t xml:space="preserve">The onward rushing throng repressed, </w:t>
      </w:r>
    </w:p>
    <w:p w14:paraId="5AD9CFAD" w14:textId="77777777" w:rsidR="00E41209" w:rsidRDefault="00BD6E04" w:rsidP="00E41209">
      <w:pPr>
        <w:pStyle w:val="Poetry"/>
      </w:pPr>
      <w:r w:rsidRPr="00E41209">
        <w:t xml:space="preserve">While like the roar of ocean loud </w:t>
      </w:r>
    </w:p>
    <w:p w14:paraId="51181CD6" w14:textId="77777777" w:rsidR="00E41209" w:rsidRDefault="00BD6E04" w:rsidP="00E41209">
      <w:pPr>
        <w:pStyle w:val="Poetry"/>
      </w:pPr>
      <w:r w:rsidRPr="00E41209">
        <w:t xml:space="preserve">Rose the wild murmur of the crowd. </w:t>
      </w:r>
    </w:p>
    <w:p w14:paraId="039FAD68" w14:textId="77777777" w:rsidR="00E41209" w:rsidRDefault="00BD6E04" w:rsidP="00E41209">
      <w:pPr>
        <w:pStyle w:val="Poetry"/>
      </w:pPr>
      <w:r w:rsidRPr="00E41209">
        <w:t xml:space="preserve">The son of Raghu saw and moved </w:t>
      </w:r>
    </w:p>
    <w:p w14:paraId="749317EC" w14:textId="77777777" w:rsidR="00E41209" w:rsidRDefault="00BD6E04" w:rsidP="00E41209">
      <w:pPr>
        <w:pStyle w:val="Poetry"/>
      </w:pPr>
      <w:r w:rsidRPr="00E41209">
        <w:t xml:space="preserve">With anger thus the king reproved: </w:t>
      </w:r>
    </w:p>
    <w:p w14:paraId="713F69FC" w14:textId="77777777" w:rsidR="00E41209" w:rsidRDefault="00BD6E04" w:rsidP="00E41209">
      <w:pPr>
        <w:pStyle w:val="Poetry"/>
      </w:pPr>
      <w:r w:rsidRPr="00E41209">
        <w:t xml:space="preserve">“Why vex with hasty blow and threat </w:t>
      </w:r>
    </w:p>
    <w:p w14:paraId="712D8538" w14:textId="4A09B3B1" w:rsidR="00BD6E04" w:rsidRPr="00E41209" w:rsidRDefault="00BD6E04" w:rsidP="00E41209">
      <w:pPr>
        <w:pStyle w:val="Poetry"/>
      </w:pPr>
      <w:r w:rsidRPr="00E41209">
        <w:t>The Vanars, and my rights forget?</w:t>
      </w:r>
    </w:p>
    <w:p w14:paraId="1611D3FD" w14:textId="77777777" w:rsidR="00E41209" w:rsidRDefault="00BD6E04" w:rsidP="00E41209">
      <w:pPr>
        <w:pStyle w:val="Poetry"/>
      </w:pPr>
      <w:r w:rsidRPr="00E41209">
        <w:t xml:space="preserve">Repress this zeal, untimely shown: </w:t>
      </w:r>
    </w:p>
    <w:p w14:paraId="69F6F71C" w14:textId="77777777" w:rsidR="00E41209" w:rsidRDefault="00BD6E04" w:rsidP="00E41209">
      <w:pPr>
        <w:pStyle w:val="Poetry"/>
      </w:pPr>
      <w:r w:rsidRPr="00E41209">
        <w:t xml:space="preserve">I count this people as mine own. </w:t>
      </w:r>
    </w:p>
    <w:p w14:paraId="4999E0A1" w14:textId="77777777" w:rsidR="00E41209" w:rsidRDefault="00BD6E04" w:rsidP="00E41209">
      <w:pPr>
        <w:pStyle w:val="Poetry"/>
      </w:pPr>
      <w:r w:rsidRPr="00E41209">
        <w:t xml:space="preserve">A woman’s guard is not her bower, </w:t>
      </w:r>
    </w:p>
    <w:p w14:paraId="36BA623F" w14:textId="2F4B6A70" w:rsidR="00BD6E04" w:rsidRPr="00E41209" w:rsidRDefault="00BD6E04" w:rsidP="00E41209">
      <w:pPr>
        <w:pStyle w:val="Poetry"/>
      </w:pPr>
      <w:r w:rsidRPr="00E41209">
        <w:t>The lofty wall, the fenced tower:</w:t>
      </w:r>
    </w:p>
    <w:p w14:paraId="3F7D6B52" w14:textId="77777777" w:rsidR="00E41209" w:rsidRDefault="00BD6E04" w:rsidP="00E41209">
      <w:pPr>
        <w:pStyle w:val="Poetry"/>
      </w:pPr>
      <w:r w:rsidRPr="00E41209">
        <w:t xml:space="preserve">Her conduct is her best defence, </w:t>
      </w:r>
    </w:p>
    <w:p w14:paraId="73C5B99B" w14:textId="77777777" w:rsidR="00E41209" w:rsidRDefault="00BD6E04" w:rsidP="00E41209">
      <w:pPr>
        <w:pStyle w:val="Poetry"/>
      </w:pPr>
      <w:r w:rsidRPr="00E41209">
        <w:t xml:space="preserve">And not a king’s magnificence. </w:t>
      </w:r>
    </w:p>
    <w:p w14:paraId="2757DD03" w14:textId="498AFAD6" w:rsidR="00BD6E04" w:rsidRPr="00E41209" w:rsidRDefault="00BD6E04" w:rsidP="00E41209">
      <w:pPr>
        <w:pStyle w:val="Poetry"/>
      </w:pPr>
      <w:r w:rsidRPr="00E41209">
        <w:t>At holy rites, in war and woe,</w:t>
      </w:r>
    </w:p>
    <w:p w14:paraId="3FA47BBB" w14:textId="77777777" w:rsidR="00E41209" w:rsidRDefault="00BD6E04" w:rsidP="00E41209">
      <w:pPr>
        <w:pStyle w:val="Poetry"/>
      </w:pPr>
      <w:r w:rsidRPr="00E41209">
        <w:t xml:space="preserve">Her face unveiled a dame may show; </w:t>
      </w:r>
    </w:p>
    <w:p w14:paraId="3824DBAD" w14:textId="09A9B95D" w:rsidR="00E41209" w:rsidRDefault="00BD6E04" w:rsidP="00E41209">
      <w:pPr>
        <w:pStyle w:val="Poetry"/>
      </w:pPr>
      <w:r w:rsidRPr="00E41209">
        <w:t>When at the Maiden’s Choice</w:t>
      </w:r>
      <w:r w:rsidR="00E41209">
        <w:rPr>
          <w:rStyle w:val="FootnoteReference"/>
        </w:rPr>
        <w:footnoteReference w:id="69"/>
      </w:r>
      <w:r w:rsidRPr="00E41209">
        <w:t xml:space="preserve"> they meet, </w:t>
      </w:r>
    </w:p>
    <w:p w14:paraId="69E9AAFA" w14:textId="77777777" w:rsidR="00E41209" w:rsidRDefault="00BD6E04" w:rsidP="00E41209">
      <w:pPr>
        <w:pStyle w:val="Poetry"/>
      </w:pPr>
      <w:r w:rsidRPr="00E41209">
        <w:t xml:space="preserve">When marriage troops parade the street. </w:t>
      </w:r>
    </w:p>
    <w:p w14:paraId="70C6728F" w14:textId="790C5A1B" w:rsidR="00BD6E04" w:rsidRPr="00E41209" w:rsidRDefault="00BD6E04" w:rsidP="00E41209">
      <w:pPr>
        <w:pStyle w:val="Poetry"/>
      </w:pPr>
      <w:r w:rsidRPr="00E41209">
        <w:t>And she, my queen, who long has lain</w:t>
      </w:r>
    </w:p>
    <w:p w14:paraId="7905C3DE" w14:textId="77777777" w:rsidR="00E41209" w:rsidRDefault="00BD6E04" w:rsidP="00E41209">
      <w:pPr>
        <w:pStyle w:val="Poetry"/>
      </w:pPr>
      <w:r w:rsidRPr="00E41209">
        <w:t xml:space="preserve">In prison racked with care and pain, </w:t>
      </w:r>
    </w:p>
    <w:p w14:paraId="1D3244B4" w14:textId="77777777" w:rsidR="00E41209" w:rsidRDefault="00BD6E04" w:rsidP="00E41209">
      <w:pPr>
        <w:pStyle w:val="Poetry"/>
      </w:pPr>
      <w:r w:rsidRPr="00E41209">
        <w:lastRenderedPageBreak/>
        <w:t xml:space="preserve">May cease a while her face to hide, </w:t>
      </w:r>
    </w:p>
    <w:p w14:paraId="0825DA2E" w14:textId="6D38200B" w:rsidR="00BD6E04" w:rsidRPr="00E41209" w:rsidRDefault="00BD6E04" w:rsidP="00E41209">
      <w:pPr>
        <w:pStyle w:val="Poetry"/>
      </w:pPr>
      <w:r w:rsidRPr="00E41209">
        <w:t>For is not Rama by her side?</w:t>
      </w:r>
    </w:p>
    <w:p w14:paraId="21B0EBFA" w14:textId="77777777" w:rsidR="00E41209" w:rsidRDefault="00BD6E04" w:rsidP="00E41209">
      <w:pPr>
        <w:pStyle w:val="Poetry"/>
      </w:pPr>
      <w:r w:rsidRPr="00E41209">
        <w:t xml:space="preserve">Lay down the litter: on her feet </w:t>
      </w:r>
    </w:p>
    <w:p w14:paraId="2F2FBE80" w14:textId="2C8266DD" w:rsidR="00BD6E04" w:rsidRPr="00E41209" w:rsidRDefault="00BD6E04" w:rsidP="00E41209">
      <w:pPr>
        <w:pStyle w:val="Poetry"/>
      </w:pPr>
      <w:r w:rsidRPr="00E41209">
        <w:t>Let Sita come her lord to meet.</w:t>
      </w:r>
    </w:p>
    <w:p w14:paraId="5739A028" w14:textId="77777777" w:rsidR="00E41209" w:rsidRDefault="00BD6E04" w:rsidP="00E41209">
      <w:pPr>
        <w:pStyle w:val="Poetry"/>
      </w:pPr>
      <w:r w:rsidRPr="00E41209">
        <w:t xml:space="preserve">And let the hosts of woodland race </w:t>
      </w:r>
    </w:p>
    <w:p w14:paraId="55ABF948" w14:textId="1B59986F" w:rsidR="00BD6E04" w:rsidRPr="00E41209" w:rsidRDefault="00BD6E04" w:rsidP="00E41209">
      <w:pPr>
        <w:pStyle w:val="Poetry"/>
      </w:pPr>
      <w:r w:rsidRPr="00E41209">
        <w:t>Look near upon the lady’s face.”</w:t>
      </w:r>
    </w:p>
    <w:p w14:paraId="260B930C" w14:textId="77777777" w:rsidR="00E41209" w:rsidRDefault="00E41209" w:rsidP="00E41209">
      <w:pPr>
        <w:pStyle w:val="Poetry"/>
      </w:pPr>
    </w:p>
    <w:p w14:paraId="2E6CAB77" w14:textId="77777777" w:rsidR="00E41209" w:rsidRDefault="00BD6E04" w:rsidP="00E41209">
      <w:pPr>
        <w:pStyle w:val="Poetry"/>
      </w:pPr>
      <w:r w:rsidRPr="00E41209">
        <w:t xml:space="preserve">Then Lakshman and each Vanar chief </w:t>
      </w:r>
    </w:p>
    <w:p w14:paraId="4605571B" w14:textId="77777777" w:rsidR="00E41209" w:rsidRDefault="00BD6E04" w:rsidP="00E41209">
      <w:pPr>
        <w:pStyle w:val="Poetry"/>
      </w:pPr>
      <w:r w:rsidRPr="00E41209">
        <w:t xml:space="preserve">Who heard his words were filled with grief. </w:t>
      </w:r>
    </w:p>
    <w:p w14:paraId="4187359E" w14:textId="19FACFDF" w:rsidR="00BD6E04" w:rsidRPr="00E41209" w:rsidRDefault="00BD6E04" w:rsidP="00E41209">
      <w:pPr>
        <w:pStyle w:val="Poetry"/>
      </w:pPr>
      <w:r w:rsidRPr="00E41209">
        <w:t>The lady’s gentle spirit sank,</w:t>
      </w:r>
    </w:p>
    <w:p w14:paraId="490ED6D1" w14:textId="77777777" w:rsidR="00E41209" w:rsidRDefault="00BD6E04" w:rsidP="00E41209">
      <w:pPr>
        <w:pStyle w:val="Poetry"/>
      </w:pPr>
      <w:r w:rsidRPr="00E41209">
        <w:t xml:space="preserve">And from each eye in fear she shrank, </w:t>
      </w:r>
    </w:p>
    <w:p w14:paraId="05B4396D" w14:textId="77777777" w:rsidR="00E41209" w:rsidRDefault="00BD6E04" w:rsidP="00E41209">
      <w:pPr>
        <w:pStyle w:val="Poetry"/>
      </w:pPr>
      <w:r w:rsidRPr="00E41209">
        <w:t xml:space="preserve">As, her sweet eyelids veiled for shame, </w:t>
      </w:r>
    </w:p>
    <w:p w14:paraId="7B20CEE7" w14:textId="5953FA3F" w:rsidR="00BD6E04" w:rsidRPr="00E41209" w:rsidRDefault="00BD6E04" w:rsidP="00E41209">
      <w:pPr>
        <w:pStyle w:val="Poetry"/>
      </w:pPr>
      <w:r w:rsidRPr="00E41209">
        <w:t>Slowly before her lord she came.</w:t>
      </w:r>
    </w:p>
    <w:p w14:paraId="5592D909" w14:textId="77777777" w:rsidR="00E41209" w:rsidRDefault="00BD6E04" w:rsidP="00E41209">
      <w:pPr>
        <w:pStyle w:val="Poetry"/>
      </w:pPr>
      <w:r w:rsidRPr="00E41209">
        <w:t xml:space="preserve">While rapture battled with surprise </w:t>
      </w:r>
    </w:p>
    <w:p w14:paraId="34AE7253" w14:textId="6E0BCBB5" w:rsidR="00BD6E04" w:rsidRPr="00E41209" w:rsidRDefault="00BD6E04" w:rsidP="00E41209">
      <w:pPr>
        <w:pStyle w:val="Poetry"/>
      </w:pPr>
      <w:r w:rsidRPr="00E41209">
        <w:t>She raised to his her wistful eyes.</w:t>
      </w:r>
    </w:p>
    <w:p w14:paraId="0ED0CEE1" w14:textId="77777777" w:rsidR="00E41209" w:rsidRDefault="00BD6E04" w:rsidP="00E41209">
      <w:pPr>
        <w:pStyle w:val="Poetry"/>
      </w:pPr>
      <w:r w:rsidRPr="00E41209">
        <w:t xml:space="preserve">Then with her doubt and fear she strove, </w:t>
      </w:r>
    </w:p>
    <w:p w14:paraId="23649E1D" w14:textId="7D9D18E4" w:rsidR="00BD6E04" w:rsidRPr="00E41209" w:rsidRDefault="00BD6E04" w:rsidP="00E41209">
      <w:pPr>
        <w:pStyle w:val="Poetry"/>
      </w:pPr>
      <w:r w:rsidRPr="00E41209">
        <w:t>And from her breast all sorrow drove.</w:t>
      </w:r>
    </w:p>
    <w:p w14:paraId="5A74314F" w14:textId="77777777" w:rsidR="00E41209" w:rsidRDefault="00BD6E04" w:rsidP="00E41209">
      <w:pPr>
        <w:pStyle w:val="Poetry"/>
      </w:pPr>
      <w:r w:rsidRPr="00E41209">
        <w:t xml:space="preserve">Regardless of the gathering crowd, </w:t>
      </w:r>
    </w:p>
    <w:p w14:paraId="78D1F21D" w14:textId="77777777" w:rsidR="00E41209" w:rsidRDefault="00BD6E04" w:rsidP="00E41209">
      <w:pPr>
        <w:pStyle w:val="Poetry"/>
      </w:pPr>
      <w:r w:rsidRPr="00E41209">
        <w:t xml:space="preserve">Bright as the moon without a cloud, </w:t>
      </w:r>
    </w:p>
    <w:p w14:paraId="6C6EF0C5" w14:textId="77777777" w:rsidR="00E41209" w:rsidRDefault="00BD6E04" w:rsidP="00E41209">
      <w:pPr>
        <w:pStyle w:val="Poetry"/>
      </w:pPr>
      <w:r w:rsidRPr="00E41209">
        <w:t xml:space="preserve">She bent her eyes, no longer dim, </w:t>
      </w:r>
    </w:p>
    <w:p w14:paraId="66128EB5" w14:textId="29423819" w:rsidR="00BD6E04" w:rsidRPr="00E41209" w:rsidRDefault="00BD6E04" w:rsidP="00E41209">
      <w:pPr>
        <w:pStyle w:val="Poetry"/>
      </w:pPr>
      <w:r w:rsidRPr="00E41209">
        <w:t>In joy and trusting love on him.</w:t>
      </w:r>
    </w:p>
    <w:p w14:paraId="70F99D3A" w14:textId="77777777" w:rsidR="00BD6E04" w:rsidRDefault="00BD6E04" w:rsidP="00BD6E04">
      <w:pPr>
        <w:pStyle w:val="BodyText"/>
        <w:spacing w:before="1"/>
        <w:rPr>
          <w:sz w:val="23"/>
        </w:rPr>
      </w:pPr>
    </w:p>
    <w:p w14:paraId="70172480" w14:textId="77777777" w:rsidR="00E41209" w:rsidRDefault="00BD6E04" w:rsidP="00E41209">
      <w:pPr>
        <w:pStyle w:val="Heading4"/>
      </w:pPr>
      <w:r>
        <w:t>Canto CXVII</w:t>
      </w:r>
    </w:p>
    <w:p w14:paraId="3311B45B" w14:textId="3C7BAFE1" w:rsidR="00BD6E04" w:rsidRPr="00E41209" w:rsidRDefault="00BD6E04" w:rsidP="00E41209">
      <w:pPr>
        <w:pStyle w:val="Bodynoindent"/>
        <w:jc w:val="left"/>
        <w:rPr>
          <w:i/>
          <w:iCs/>
        </w:rPr>
      </w:pPr>
      <w:r w:rsidRPr="00E41209">
        <w:rPr>
          <w:i/>
          <w:iCs/>
        </w:rPr>
        <w:t>Sita’s Disgrace.</w:t>
      </w:r>
    </w:p>
    <w:p w14:paraId="5BEE71E0" w14:textId="77777777" w:rsidR="00E41209" w:rsidRDefault="00BD6E04" w:rsidP="00E41209">
      <w:pPr>
        <w:pStyle w:val="Poetry"/>
      </w:pPr>
      <w:r w:rsidRPr="00E41209">
        <w:t xml:space="preserve">He saw her trembling by his side, </w:t>
      </w:r>
    </w:p>
    <w:p w14:paraId="6A293198" w14:textId="77777777" w:rsidR="00E41209" w:rsidRDefault="00BD6E04" w:rsidP="00E41209">
      <w:pPr>
        <w:pStyle w:val="Poetry"/>
      </w:pPr>
      <w:r w:rsidRPr="00E41209">
        <w:t xml:space="preserve">And looked upon her face and cried: </w:t>
      </w:r>
    </w:p>
    <w:p w14:paraId="13E9816F" w14:textId="77777777" w:rsidR="00E41209" w:rsidRDefault="00BD6E04" w:rsidP="00E41209">
      <w:pPr>
        <w:pStyle w:val="Poetry"/>
      </w:pPr>
      <w:r w:rsidRPr="00E41209">
        <w:t xml:space="preserve">“Lady, at length my task is done, </w:t>
      </w:r>
    </w:p>
    <w:p w14:paraId="1685E2D1" w14:textId="77777777" w:rsidR="00E41209" w:rsidRDefault="00BD6E04" w:rsidP="00E41209">
      <w:pPr>
        <w:pStyle w:val="Poetry"/>
      </w:pPr>
      <w:r w:rsidRPr="00E41209">
        <w:t xml:space="preserve">And thou, the prize of war, art won, </w:t>
      </w:r>
    </w:p>
    <w:p w14:paraId="2B3A6A6F" w14:textId="77777777" w:rsidR="00E41209" w:rsidRDefault="00BD6E04" w:rsidP="00E41209">
      <w:pPr>
        <w:pStyle w:val="Poetry"/>
      </w:pPr>
      <w:r w:rsidRPr="00E41209">
        <w:t xml:space="preserve">This arm my glory has retrieved, </w:t>
      </w:r>
    </w:p>
    <w:p w14:paraId="77A1B8DB" w14:textId="77777777" w:rsidR="00E41209" w:rsidRDefault="00BD6E04" w:rsidP="00E41209">
      <w:pPr>
        <w:pStyle w:val="Poetry"/>
      </w:pPr>
      <w:r w:rsidRPr="00E41209">
        <w:t xml:space="preserve">And all that man might do achieved; </w:t>
      </w:r>
    </w:p>
    <w:p w14:paraId="4940CB51" w14:textId="7B11DEEA" w:rsidR="00BD6E04" w:rsidRPr="00E41209" w:rsidRDefault="00BD6E04" w:rsidP="00E41209">
      <w:pPr>
        <w:pStyle w:val="Poetry"/>
      </w:pPr>
      <w:r w:rsidRPr="00E41209">
        <w:t>The insulting foe in battle slain</w:t>
      </w:r>
    </w:p>
    <w:p w14:paraId="616A3DD0" w14:textId="77777777" w:rsidR="00E41209" w:rsidRDefault="00BD6E04" w:rsidP="00E41209">
      <w:pPr>
        <w:pStyle w:val="Poetry"/>
      </w:pPr>
      <w:r w:rsidRPr="00E41209">
        <w:t xml:space="preserve">And cleared mine honour from its stain. </w:t>
      </w:r>
    </w:p>
    <w:p w14:paraId="7136D7FE" w14:textId="77777777" w:rsidR="00E41209" w:rsidRDefault="00BD6E04" w:rsidP="00E41209">
      <w:pPr>
        <w:pStyle w:val="Poetry"/>
      </w:pPr>
      <w:r w:rsidRPr="00E41209">
        <w:t xml:space="preserve">This day has made my name renowned </w:t>
      </w:r>
    </w:p>
    <w:p w14:paraId="55C4CE79" w14:textId="43D22DE1" w:rsidR="00BD6E04" w:rsidRPr="00E41209" w:rsidRDefault="00BD6E04" w:rsidP="00E41209">
      <w:pPr>
        <w:pStyle w:val="Poetry"/>
      </w:pPr>
      <w:r w:rsidRPr="00E41209">
        <w:lastRenderedPageBreak/>
        <w:t>And with success my labour crowned.</w:t>
      </w:r>
    </w:p>
    <w:p w14:paraId="59576A57" w14:textId="77777777" w:rsidR="00E41209" w:rsidRDefault="00BD6E04" w:rsidP="00E41209">
      <w:pPr>
        <w:pStyle w:val="Poetry"/>
      </w:pPr>
      <w:r w:rsidRPr="00E41209">
        <w:t xml:space="preserve">Lord of myself, the oath I swore </w:t>
      </w:r>
    </w:p>
    <w:p w14:paraId="7A31CEF2" w14:textId="60092182" w:rsidR="00BD6E04" w:rsidRPr="00E41209" w:rsidRDefault="00BD6E04" w:rsidP="00E41209">
      <w:pPr>
        <w:pStyle w:val="Poetry"/>
      </w:pPr>
      <w:r w:rsidRPr="00E41209">
        <w:t>Is binding on my soul no more.</w:t>
      </w:r>
    </w:p>
    <w:p w14:paraId="13C78DCD" w14:textId="77777777" w:rsidR="00E41209" w:rsidRDefault="00BD6E04" w:rsidP="00E41209">
      <w:pPr>
        <w:pStyle w:val="Poetry"/>
      </w:pPr>
      <w:r w:rsidRPr="00E41209">
        <w:t xml:space="preserve">If from my home my queen was reft, </w:t>
      </w:r>
    </w:p>
    <w:p w14:paraId="78D3B921" w14:textId="77777777" w:rsidR="00E41209" w:rsidRDefault="00BD6E04" w:rsidP="00E41209">
      <w:pPr>
        <w:pStyle w:val="Poetry"/>
      </w:pPr>
      <w:r w:rsidRPr="00E41209">
        <w:t xml:space="preserve">This arm has well avenged the theft, </w:t>
      </w:r>
    </w:p>
    <w:p w14:paraId="63DD15B2" w14:textId="69979FA0" w:rsidR="00BD6E04" w:rsidRPr="00E41209" w:rsidRDefault="00BD6E04" w:rsidP="00E41209">
      <w:pPr>
        <w:pStyle w:val="Poetry"/>
      </w:pPr>
      <w:r w:rsidRPr="00E41209">
        <w:t>And in the field has wiped away</w:t>
      </w:r>
    </w:p>
    <w:p w14:paraId="33962A34" w14:textId="77777777" w:rsidR="00BD6E04" w:rsidRPr="00E41209" w:rsidRDefault="00BD6E04" w:rsidP="00E41209">
      <w:pPr>
        <w:pStyle w:val="Poetry"/>
      </w:pPr>
      <w:r w:rsidRPr="00E41209">
        <w:t>The blot that on mine honour lay.</w:t>
      </w:r>
    </w:p>
    <w:p w14:paraId="4D200E19" w14:textId="77777777" w:rsidR="00E41209" w:rsidRDefault="00BD6E04" w:rsidP="00E41209">
      <w:pPr>
        <w:pStyle w:val="Poetry"/>
      </w:pPr>
      <w:r w:rsidRPr="00E41209">
        <w:t xml:space="preserve">The bridge that spans the foaming flood, </w:t>
      </w:r>
    </w:p>
    <w:p w14:paraId="22DDCCE2" w14:textId="6D72186D" w:rsidR="00BD6E04" w:rsidRPr="00E41209" w:rsidRDefault="00BD6E04" w:rsidP="00E41209">
      <w:pPr>
        <w:pStyle w:val="Poetry"/>
      </w:pPr>
      <w:r w:rsidRPr="00E41209">
        <w:t>The city red with giants’ blood;</w:t>
      </w:r>
    </w:p>
    <w:p w14:paraId="3209B239" w14:textId="77777777" w:rsidR="00BD6E04" w:rsidRPr="00E41209" w:rsidRDefault="00BD6E04" w:rsidP="00E41209">
      <w:pPr>
        <w:pStyle w:val="Poetry"/>
      </w:pPr>
      <w:r w:rsidRPr="00E41209">
        <w:t>The hosts by King Sugriva led</w:t>
      </w:r>
    </w:p>
    <w:p w14:paraId="143F4344" w14:textId="77777777" w:rsidR="00E41209" w:rsidRDefault="00BD6E04" w:rsidP="00E41209">
      <w:pPr>
        <w:pStyle w:val="Poetry"/>
      </w:pPr>
      <w:r w:rsidRPr="00E41209">
        <w:t xml:space="preserve">Who wisely counselled, fought and bled; </w:t>
      </w:r>
    </w:p>
    <w:p w14:paraId="72FCBBBD" w14:textId="77777777" w:rsidR="00E41209" w:rsidRDefault="00BD6E04" w:rsidP="00E41209">
      <w:pPr>
        <w:pStyle w:val="Poetry"/>
      </w:pPr>
      <w:r w:rsidRPr="00E41209">
        <w:t xml:space="preserve">Vibhishan’s love, our guide and stay— </w:t>
      </w:r>
    </w:p>
    <w:p w14:paraId="7B6534DC" w14:textId="77777777" w:rsidR="00E41209" w:rsidRDefault="00BD6E04" w:rsidP="00E41209">
      <w:pPr>
        <w:pStyle w:val="Poetry"/>
      </w:pPr>
      <w:r w:rsidRPr="00E41209">
        <w:t xml:space="preserve">All these are crowned with fruit to-day. </w:t>
      </w:r>
    </w:p>
    <w:p w14:paraId="63268B38" w14:textId="64BB2AC8" w:rsidR="00BD6E04" w:rsidRPr="00E41209" w:rsidRDefault="00BD6E04" w:rsidP="00E41209">
      <w:pPr>
        <w:pStyle w:val="Poetry"/>
      </w:pPr>
      <w:r w:rsidRPr="00E41209">
        <w:t>But, lady, ‘twas not love for thee</w:t>
      </w:r>
    </w:p>
    <w:p w14:paraId="58B7C546" w14:textId="77777777" w:rsidR="00BD6E04" w:rsidRPr="00E41209" w:rsidRDefault="00BD6E04" w:rsidP="00E41209">
      <w:pPr>
        <w:pStyle w:val="Poetry"/>
      </w:pPr>
      <w:r w:rsidRPr="00E41209">
        <w:t>That led mine army o’er the sea.</w:t>
      </w:r>
    </w:p>
    <w:p w14:paraId="34E71882" w14:textId="77777777" w:rsidR="00E41209" w:rsidRDefault="00BD6E04" w:rsidP="00E41209">
      <w:pPr>
        <w:pStyle w:val="Poetry"/>
      </w:pPr>
      <w:r w:rsidRPr="00E41209">
        <w:t xml:space="preserve">‘Twas not for thee our blood was shed, </w:t>
      </w:r>
    </w:p>
    <w:p w14:paraId="1D17F7C8" w14:textId="74A9E5F0" w:rsidR="00BD6E04" w:rsidRPr="00E41209" w:rsidRDefault="00BD6E04" w:rsidP="00E41209">
      <w:pPr>
        <w:pStyle w:val="Poetry"/>
      </w:pPr>
      <w:r w:rsidRPr="00E41209">
        <w:t>Or Lanka filled with giant dead.</w:t>
      </w:r>
    </w:p>
    <w:p w14:paraId="4C744670" w14:textId="77777777" w:rsidR="00E41209" w:rsidRDefault="00BD6E04" w:rsidP="00E41209">
      <w:pPr>
        <w:pStyle w:val="Poetry"/>
      </w:pPr>
      <w:r w:rsidRPr="00E41209">
        <w:t xml:space="preserve">No fond affection for my wife </w:t>
      </w:r>
    </w:p>
    <w:p w14:paraId="76E67A50" w14:textId="77777777" w:rsidR="00E41209" w:rsidRDefault="00BD6E04" w:rsidP="00E41209">
      <w:pPr>
        <w:pStyle w:val="Poetry"/>
      </w:pPr>
      <w:r w:rsidRPr="00E41209">
        <w:t xml:space="preserve">Inspired me in the hour of strife. </w:t>
      </w:r>
    </w:p>
    <w:p w14:paraId="3B8975F8" w14:textId="23BF2476" w:rsidR="00BD6E04" w:rsidRPr="00E41209" w:rsidRDefault="00BD6E04" w:rsidP="00E41209">
      <w:pPr>
        <w:pStyle w:val="Poetry"/>
      </w:pPr>
      <w:r w:rsidRPr="00E41209">
        <w:t>I battled to avenge the cause</w:t>
      </w:r>
    </w:p>
    <w:p w14:paraId="2E625C40" w14:textId="77777777" w:rsidR="00E41209" w:rsidRDefault="00BD6E04" w:rsidP="00E41209">
      <w:pPr>
        <w:pStyle w:val="Poetry"/>
      </w:pPr>
      <w:r w:rsidRPr="00E41209">
        <w:t xml:space="preserve">Of honour and insulted laws. </w:t>
      </w:r>
    </w:p>
    <w:p w14:paraId="237F7B6B" w14:textId="02EF38CA" w:rsidR="00BD6E04" w:rsidRPr="00E41209" w:rsidRDefault="00BD6E04" w:rsidP="00E41209">
      <w:pPr>
        <w:pStyle w:val="Poetry"/>
      </w:pPr>
      <w:r w:rsidRPr="00E41209">
        <w:t>My love is fled, for on thy fame</w:t>
      </w:r>
    </w:p>
    <w:p w14:paraId="70AB6BFD" w14:textId="77777777" w:rsidR="00E41209" w:rsidRDefault="00BD6E04" w:rsidP="00E41209">
      <w:pPr>
        <w:pStyle w:val="Poetry"/>
      </w:pPr>
      <w:r w:rsidRPr="00E41209">
        <w:t xml:space="preserve">Lies the dark blot of sin and shame; </w:t>
      </w:r>
    </w:p>
    <w:p w14:paraId="6491B2E7" w14:textId="77777777" w:rsidR="00E41209" w:rsidRDefault="00BD6E04" w:rsidP="00E41209">
      <w:pPr>
        <w:pStyle w:val="Poetry"/>
      </w:pPr>
      <w:r w:rsidRPr="00E41209">
        <w:t>And thou art hateful as the light T</w:t>
      </w:r>
    </w:p>
    <w:p w14:paraId="6CAE86EB" w14:textId="7B5AC703" w:rsidR="00BD6E04" w:rsidRPr="00E41209" w:rsidRDefault="00BD6E04" w:rsidP="00E41209">
      <w:pPr>
        <w:pStyle w:val="Poetry"/>
      </w:pPr>
      <w:r w:rsidRPr="00E41209">
        <w:t>hat flashes on the injured sight.</w:t>
      </w:r>
    </w:p>
    <w:p w14:paraId="7E7AD769" w14:textId="77777777" w:rsidR="00BD6E04" w:rsidRPr="00E41209" w:rsidRDefault="00BD6E04" w:rsidP="00E41209">
      <w:pPr>
        <w:pStyle w:val="Poetry"/>
      </w:pPr>
      <w:r w:rsidRPr="00E41209">
        <w:t>The world is all before thee: flee:</w:t>
      </w:r>
    </w:p>
    <w:p w14:paraId="5CE95540" w14:textId="77777777" w:rsidR="00E41209" w:rsidRDefault="00BD6E04" w:rsidP="00E41209">
      <w:pPr>
        <w:pStyle w:val="Poetry"/>
      </w:pPr>
      <w:r w:rsidRPr="00E41209">
        <w:t xml:space="preserve">Go where thou wilt, but not with me. </w:t>
      </w:r>
    </w:p>
    <w:p w14:paraId="49A6C2AB" w14:textId="448928A7" w:rsidR="00BD6E04" w:rsidRPr="00E41209" w:rsidRDefault="00BD6E04" w:rsidP="00E41209">
      <w:pPr>
        <w:pStyle w:val="Poetry"/>
      </w:pPr>
      <w:r w:rsidRPr="00E41209">
        <w:t>How should my home receive again</w:t>
      </w:r>
    </w:p>
    <w:p w14:paraId="1526189E" w14:textId="77777777" w:rsidR="00E41209" w:rsidRDefault="00E41209" w:rsidP="00E41209">
      <w:pPr>
        <w:pStyle w:val="Poetry"/>
      </w:pPr>
    </w:p>
    <w:p w14:paraId="00D2F4B7" w14:textId="77777777" w:rsidR="00E41209" w:rsidRDefault="00BD6E04" w:rsidP="00E41209">
      <w:pPr>
        <w:pStyle w:val="Poetry"/>
      </w:pPr>
      <w:r w:rsidRPr="00E41209">
        <w:t xml:space="preserve">A mistress soiled with deathless stain? </w:t>
      </w:r>
    </w:p>
    <w:p w14:paraId="5B91F1C8" w14:textId="77777777" w:rsidR="00E41209" w:rsidRDefault="00BD6E04" w:rsidP="00E41209">
      <w:pPr>
        <w:pStyle w:val="Poetry"/>
      </w:pPr>
      <w:r w:rsidRPr="00E41209">
        <w:t xml:space="preserve">How should I brook the foul disgrace, </w:t>
      </w:r>
    </w:p>
    <w:p w14:paraId="4A3D6736" w14:textId="77777777" w:rsidR="00E41209" w:rsidRDefault="00BD6E04" w:rsidP="00E41209">
      <w:pPr>
        <w:pStyle w:val="Poetry"/>
      </w:pPr>
      <w:r w:rsidRPr="00E41209">
        <w:t xml:space="preserve">Scorned by my friends and all my race? </w:t>
      </w:r>
    </w:p>
    <w:p w14:paraId="0608A2F2" w14:textId="77777777" w:rsidR="00E41209" w:rsidRDefault="00BD6E04" w:rsidP="00E41209">
      <w:pPr>
        <w:pStyle w:val="Poetry"/>
      </w:pPr>
      <w:r w:rsidRPr="00E41209">
        <w:t xml:space="preserve">For Ravan bore thee through the sky, </w:t>
      </w:r>
    </w:p>
    <w:p w14:paraId="1D86E6C6" w14:textId="30AD5E55" w:rsidR="00BD6E04" w:rsidRPr="00E41209" w:rsidRDefault="00BD6E04" w:rsidP="00E41209">
      <w:pPr>
        <w:pStyle w:val="Poetry"/>
      </w:pPr>
      <w:r w:rsidRPr="00E41209">
        <w:t>And fixed on thine his evil eye.</w:t>
      </w:r>
    </w:p>
    <w:p w14:paraId="3CAE46F4" w14:textId="77777777" w:rsidR="00E41209" w:rsidRDefault="00BD6E04" w:rsidP="00E41209">
      <w:pPr>
        <w:pStyle w:val="Poetry"/>
      </w:pPr>
      <w:r w:rsidRPr="00E41209">
        <w:lastRenderedPageBreak/>
        <w:t xml:space="preserve">About thy waist his arms he threw, </w:t>
      </w:r>
    </w:p>
    <w:p w14:paraId="5C4301FB" w14:textId="77777777" w:rsidR="00E41209" w:rsidRDefault="00BD6E04" w:rsidP="00E41209">
      <w:pPr>
        <w:pStyle w:val="Poetry"/>
      </w:pPr>
      <w:r w:rsidRPr="00E41209">
        <w:t xml:space="preserve">Close to his breast his captive drew, </w:t>
      </w:r>
    </w:p>
    <w:p w14:paraId="23B8C115" w14:textId="77777777" w:rsidR="00E41209" w:rsidRDefault="00BD6E04" w:rsidP="00E41209">
      <w:pPr>
        <w:pStyle w:val="Poetry"/>
      </w:pPr>
      <w:r w:rsidRPr="00E41209">
        <w:t xml:space="preserve">And kept thee, vassal of his power, </w:t>
      </w:r>
    </w:p>
    <w:p w14:paraId="5B500CCD" w14:textId="11AFE389" w:rsidR="00BD6E04" w:rsidRPr="00E41209" w:rsidRDefault="00BD6E04" w:rsidP="00E41209">
      <w:pPr>
        <w:pStyle w:val="Poetry"/>
      </w:pPr>
      <w:r w:rsidRPr="00E41209">
        <w:t>An inmate of his ladies’ bower.”</w:t>
      </w:r>
    </w:p>
    <w:p w14:paraId="2907EA44" w14:textId="77777777" w:rsidR="00BD6E04" w:rsidRDefault="00BD6E04" w:rsidP="00BD6E04">
      <w:pPr>
        <w:pStyle w:val="BodyText"/>
        <w:spacing w:before="2"/>
        <w:rPr>
          <w:sz w:val="23"/>
        </w:rPr>
      </w:pPr>
    </w:p>
    <w:p w14:paraId="099BD733" w14:textId="77777777" w:rsidR="00E41209" w:rsidRDefault="00BD6E04" w:rsidP="00E41209">
      <w:pPr>
        <w:pStyle w:val="Heading4"/>
      </w:pPr>
      <w:r>
        <w:t>Canto CXVIII</w:t>
      </w:r>
    </w:p>
    <w:p w14:paraId="2FB30BB8" w14:textId="3EFCF6FB" w:rsidR="00BD6E04" w:rsidRPr="00E41209" w:rsidRDefault="00BD6E04" w:rsidP="00E41209">
      <w:pPr>
        <w:pStyle w:val="Bodynoindent"/>
        <w:jc w:val="left"/>
        <w:rPr>
          <w:i/>
          <w:iCs/>
        </w:rPr>
      </w:pPr>
      <w:r w:rsidRPr="00E41209">
        <w:rPr>
          <w:i/>
          <w:iCs/>
        </w:rPr>
        <w:t>Sita’s Reply.</w:t>
      </w:r>
    </w:p>
    <w:p w14:paraId="78E83B69" w14:textId="77777777" w:rsidR="00E41209" w:rsidRDefault="00BD6E04" w:rsidP="00E41209">
      <w:pPr>
        <w:pStyle w:val="Poetry"/>
      </w:pPr>
      <w:r w:rsidRPr="00E41209">
        <w:t xml:space="preserve">Struck down with overwhelming shame </w:t>
      </w:r>
    </w:p>
    <w:p w14:paraId="1F3B0860" w14:textId="77777777" w:rsidR="00E41209" w:rsidRDefault="00BD6E04" w:rsidP="00E41209">
      <w:pPr>
        <w:pStyle w:val="Poetry"/>
      </w:pPr>
      <w:r w:rsidRPr="00E41209">
        <w:t xml:space="preserve">She shrank within her trembling frame. </w:t>
      </w:r>
    </w:p>
    <w:p w14:paraId="02D56398" w14:textId="003C2A9A" w:rsidR="00BD6E04" w:rsidRPr="00E41209" w:rsidRDefault="00BD6E04" w:rsidP="00E41209">
      <w:pPr>
        <w:pStyle w:val="Poetry"/>
      </w:pPr>
      <w:r w:rsidRPr="00E41209">
        <w:t>Each word of Rama’s like a dart</w:t>
      </w:r>
    </w:p>
    <w:p w14:paraId="0CDDF297" w14:textId="77777777" w:rsidR="00E41209" w:rsidRDefault="00BD6E04" w:rsidP="00E41209">
      <w:pPr>
        <w:pStyle w:val="Poetry"/>
      </w:pPr>
      <w:r w:rsidRPr="00E41209">
        <w:t xml:space="preserve">Had pierced the lady to the heart; </w:t>
      </w:r>
    </w:p>
    <w:p w14:paraId="3BD517B6" w14:textId="77777777" w:rsidR="00E41209" w:rsidRDefault="00BD6E04" w:rsidP="00E41209">
      <w:pPr>
        <w:pStyle w:val="Poetry"/>
      </w:pPr>
      <w:r w:rsidRPr="00E41209">
        <w:t xml:space="preserve">And from her sweet eyes unrestrained </w:t>
      </w:r>
    </w:p>
    <w:p w14:paraId="4F5A7836" w14:textId="39B04F0A" w:rsidR="00BD6E04" w:rsidRPr="00E41209" w:rsidRDefault="00BD6E04" w:rsidP="00E41209">
      <w:pPr>
        <w:pStyle w:val="Poetry"/>
      </w:pPr>
      <w:r w:rsidRPr="00E41209">
        <w:t>The torrent of her sorrows, rained.</w:t>
      </w:r>
    </w:p>
    <w:p w14:paraId="62D9B87A" w14:textId="77777777" w:rsidR="00E41209" w:rsidRDefault="00BD6E04" w:rsidP="00E41209">
      <w:pPr>
        <w:pStyle w:val="Poetry"/>
      </w:pPr>
      <w:r w:rsidRPr="00E41209">
        <w:t xml:space="preserve">Her weeping eyes at length she dried, </w:t>
      </w:r>
    </w:p>
    <w:p w14:paraId="37293DB4" w14:textId="77777777" w:rsidR="00E41209" w:rsidRDefault="00BD6E04" w:rsidP="00E41209">
      <w:pPr>
        <w:pStyle w:val="Poetry"/>
      </w:pPr>
      <w:r w:rsidRPr="00E41209">
        <w:t xml:space="preserve">And thus mid choking sobs replied: </w:t>
      </w:r>
    </w:p>
    <w:p w14:paraId="2615776F" w14:textId="77777777" w:rsidR="00E41209" w:rsidRDefault="00BD6E04" w:rsidP="00E41209">
      <w:pPr>
        <w:pStyle w:val="Poetry"/>
      </w:pPr>
      <w:r w:rsidRPr="00E41209">
        <w:t xml:space="preserve">“Canst thou, a high-born prince, dismiss </w:t>
      </w:r>
    </w:p>
    <w:p w14:paraId="5D739D1A" w14:textId="77777777" w:rsidR="00E41209" w:rsidRDefault="00BD6E04" w:rsidP="00E41209">
      <w:pPr>
        <w:pStyle w:val="Poetry"/>
      </w:pPr>
      <w:r w:rsidRPr="00E41209">
        <w:t xml:space="preserve">A high-born dame with speech like this? </w:t>
      </w:r>
    </w:p>
    <w:p w14:paraId="5CC2A016" w14:textId="2093B42B" w:rsidR="00BD6E04" w:rsidRPr="00E41209" w:rsidRDefault="00BD6E04" w:rsidP="00E41209">
      <w:pPr>
        <w:pStyle w:val="Poetry"/>
      </w:pPr>
      <w:r w:rsidRPr="00E41209">
        <w:t>Such words befit the meanest hind,</w:t>
      </w:r>
    </w:p>
    <w:p w14:paraId="4BDA174F" w14:textId="77777777" w:rsidR="00E41209" w:rsidRDefault="00BD6E04" w:rsidP="00E41209">
      <w:pPr>
        <w:pStyle w:val="Poetry"/>
      </w:pPr>
      <w:r w:rsidRPr="00E41209">
        <w:t xml:space="preserve">Not princely birth and generous mind, </w:t>
      </w:r>
    </w:p>
    <w:p w14:paraId="31844F20" w14:textId="375ED33A" w:rsidR="00BD6E04" w:rsidRPr="00E41209" w:rsidRDefault="00BD6E04" w:rsidP="00E41209">
      <w:pPr>
        <w:pStyle w:val="Poetry"/>
      </w:pPr>
      <w:r w:rsidRPr="00E41209">
        <w:t>By all my virtuous life I swear</w:t>
      </w:r>
    </w:p>
    <w:p w14:paraId="5930EAA1" w14:textId="77777777" w:rsidR="00E41209" w:rsidRDefault="00BD6E04" w:rsidP="00E41209">
      <w:pPr>
        <w:pStyle w:val="Poetry"/>
      </w:pPr>
      <w:r w:rsidRPr="00E41209">
        <w:t xml:space="preserve">I am not what thy words declare. </w:t>
      </w:r>
    </w:p>
    <w:p w14:paraId="302124EE" w14:textId="77777777" w:rsidR="00E41209" w:rsidRDefault="00BD6E04" w:rsidP="00E41209">
      <w:pPr>
        <w:pStyle w:val="Poetry"/>
      </w:pPr>
      <w:r w:rsidRPr="00E41209">
        <w:t xml:space="preserve">If some are faithless, wilt thou find </w:t>
      </w:r>
    </w:p>
    <w:p w14:paraId="48F5C12B" w14:textId="77777777" w:rsidR="00E41209" w:rsidRDefault="00BD6E04" w:rsidP="00E41209">
      <w:pPr>
        <w:pStyle w:val="Poetry"/>
      </w:pPr>
      <w:r w:rsidRPr="00E41209">
        <w:t xml:space="preserve">No love and truth in womankind? </w:t>
      </w:r>
    </w:p>
    <w:p w14:paraId="3BDC3E04" w14:textId="02927DEE" w:rsidR="00BD6E04" w:rsidRPr="00E41209" w:rsidRDefault="00BD6E04" w:rsidP="00E41209">
      <w:pPr>
        <w:pStyle w:val="Poetry"/>
      </w:pPr>
      <w:r w:rsidRPr="00E41209">
        <w:t>Doubt others if thou wilt, but own</w:t>
      </w:r>
    </w:p>
    <w:p w14:paraId="048F2CBD" w14:textId="77777777" w:rsidR="00E41209" w:rsidRDefault="00BD6E04" w:rsidP="00E41209">
      <w:pPr>
        <w:pStyle w:val="Poetry"/>
      </w:pPr>
      <w:r w:rsidRPr="00E41209">
        <w:t xml:space="preserve">The truth which all my life has shown. </w:t>
      </w:r>
    </w:p>
    <w:p w14:paraId="2A167DA8" w14:textId="77777777" w:rsidR="00E41209" w:rsidRDefault="00BD6E04" w:rsidP="00E41209">
      <w:pPr>
        <w:pStyle w:val="Poetry"/>
      </w:pPr>
      <w:r w:rsidRPr="00E41209">
        <w:t xml:space="preserve">If, when the giant seized his prey, </w:t>
      </w:r>
    </w:p>
    <w:p w14:paraId="0B43EC8F" w14:textId="03B3F6FA" w:rsidR="00BD6E04" w:rsidRPr="00E41209" w:rsidRDefault="00BD6E04" w:rsidP="00E41209">
      <w:pPr>
        <w:pStyle w:val="Poetry"/>
      </w:pPr>
      <w:r w:rsidRPr="00E41209">
        <w:t>Within his hated arms I lay,</w:t>
      </w:r>
    </w:p>
    <w:p w14:paraId="05CAF013" w14:textId="77777777" w:rsidR="00E41209" w:rsidRDefault="00BD6E04" w:rsidP="00E41209">
      <w:pPr>
        <w:pStyle w:val="Poetry"/>
      </w:pPr>
      <w:r w:rsidRPr="00E41209">
        <w:t xml:space="preserve">And felt the grasp I dreaded, blame </w:t>
      </w:r>
    </w:p>
    <w:p w14:paraId="2FD8B259" w14:textId="77777777" w:rsidR="00E41209" w:rsidRDefault="00BD6E04" w:rsidP="00E41209">
      <w:pPr>
        <w:pStyle w:val="Poetry"/>
      </w:pPr>
      <w:r w:rsidRPr="00E41209">
        <w:t xml:space="preserve">Fate and the robber, not thy dame. </w:t>
      </w:r>
    </w:p>
    <w:p w14:paraId="30BD81BC" w14:textId="77777777" w:rsidR="00E41209" w:rsidRDefault="00BD6E04" w:rsidP="00E41209">
      <w:pPr>
        <w:pStyle w:val="Poetry"/>
      </w:pPr>
      <w:r w:rsidRPr="00E41209">
        <w:t xml:space="preserve">What could a helpless woman do? </w:t>
      </w:r>
    </w:p>
    <w:p w14:paraId="7C1B24ED" w14:textId="77777777" w:rsidR="00E41209" w:rsidRDefault="00BD6E04" w:rsidP="00E41209">
      <w:pPr>
        <w:pStyle w:val="Poetry"/>
      </w:pPr>
      <w:r w:rsidRPr="00E41209">
        <w:t xml:space="preserve">My heart was mine and still was true, </w:t>
      </w:r>
    </w:p>
    <w:p w14:paraId="05E8D716" w14:textId="77777777" w:rsidR="00E41209" w:rsidRDefault="00BD6E04" w:rsidP="00E41209">
      <w:pPr>
        <w:pStyle w:val="Poetry"/>
      </w:pPr>
      <w:r w:rsidRPr="00E41209">
        <w:t xml:space="preserve">Why when Hanúman sent by thee </w:t>
      </w:r>
    </w:p>
    <w:p w14:paraId="431DA1B9" w14:textId="77777777" w:rsidR="00E41209" w:rsidRDefault="00BD6E04" w:rsidP="00E41209">
      <w:pPr>
        <w:pStyle w:val="Poetry"/>
      </w:pPr>
      <w:r w:rsidRPr="00E41209">
        <w:t xml:space="preserve">Sought Lanka’s town across the sea, </w:t>
      </w:r>
    </w:p>
    <w:p w14:paraId="2FE98C18" w14:textId="77777777" w:rsidR="00E41209" w:rsidRDefault="00BD6E04" w:rsidP="00E41209">
      <w:pPr>
        <w:pStyle w:val="Poetry"/>
      </w:pPr>
      <w:r w:rsidRPr="00E41209">
        <w:lastRenderedPageBreak/>
        <w:t xml:space="preserve">Couldst thou not give, O lord of men, </w:t>
      </w:r>
    </w:p>
    <w:p w14:paraId="47D6D9E7" w14:textId="62D2112B" w:rsidR="00BD6E04" w:rsidRPr="00E41209" w:rsidRDefault="00BD6E04" w:rsidP="00E41209">
      <w:pPr>
        <w:pStyle w:val="Poetry"/>
      </w:pPr>
      <w:r w:rsidRPr="00E41209">
        <w:t>Thy sentence of rejection then?</w:t>
      </w:r>
    </w:p>
    <w:p w14:paraId="5C2D9EE0" w14:textId="77777777" w:rsidR="00E41209" w:rsidRDefault="00BD6E04" w:rsidP="00E41209">
      <w:pPr>
        <w:pStyle w:val="Poetry"/>
      </w:pPr>
      <w:r w:rsidRPr="00E41209">
        <w:t xml:space="preserve">Then in the presence of the chief </w:t>
      </w:r>
    </w:p>
    <w:p w14:paraId="4FC38BB6" w14:textId="77777777" w:rsidR="00E41209" w:rsidRDefault="00BD6E04" w:rsidP="00E41209">
      <w:pPr>
        <w:pStyle w:val="Poetry"/>
      </w:pPr>
      <w:r w:rsidRPr="00E41209">
        <w:t xml:space="preserve">Death, ready death, had brought relief, </w:t>
      </w:r>
    </w:p>
    <w:p w14:paraId="1E6E656C" w14:textId="1BD39BBD" w:rsidR="00BD6E04" w:rsidRPr="00E41209" w:rsidRDefault="00BD6E04" w:rsidP="00E41209">
      <w:pPr>
        <w:pStyle w:val="Poetry"/>
      </w:pPr>
      <w:r w:rsidRPr="00E41209">
        <w:t>Nor had I nursed in woe and pain</w:t>
      </w:r>
    </w:p>
    <w:p w14:paraId="0C359630" w14:textId="77777777" w:rsidR="00BD6E04" w:rsidRPr="00E41209" w:rsidRDefault="00BD6E04" w:rsidP="00E41209">
      <w:pPr>
        <w:pStyle w:val="Poetry"/>
      </w:pPr>
      <w:r w:rsidRPr="00E41209">
        <w:t>This lingering life, alas in vain.</w:t>
      </w:r>
    </w:p>
    <w:p w14:paraId="474E72F0" w14:textId="77777777" w:rsidR="00E41209" w:rsidRDefault="00BD6E04" w:rsidP="00E41209">
      <w:pPr>
        <w:pStyle w:val="Poetry"/>
      </w:pPr>
      <w:r w:rsidRPr="00E41209">
        <w:t xml:space="preserve">Then hadst thou shunned the fruitless strife </w:t>
      </w:r>
    </w:p>
    <w:p w14:paraId="7ECF5A85" w14:textId="200A543D" w:rsidR="00BD6E04" w:rsidRPr="00E41209" w:rsidRDefault="00BD6E04" w:rsidP="00E41209">
      <w:pPr>
        <w:pStyle w:val="Poetry"/>
      </w:pPr>
      <w:r w:rsidRPr="00E41209">
        <w:t>Nor jeopardied thy noble life,</w:t>
      </w:r>
    </w:p>
    <w:p w14:paraId="31297ADA" w14:textId="77777777" w:rsidR="00E41209" w:rsidRDefault="00BD6E04" w:rsidP="00E41209">
      <w:pPr>
        <w:pStyle w:val="Poetry"/>
      </w:pPr>
      <w:r w:rsidRPr="00E41209">
        <w:t xml:space="preserve">But spared thy friends and bold allies </w:t>
      </w:r>
    </w:p>
    <w:p w14:paraId="73D08B29" w14:textId="279C45AB" w:rsidR="00BD6E04" w:rsidRPr="00E41209" w:rsidRDefault="00BD6E04" w:rsidP="00E41209">
      <w:pPr>
        <w:pStyle w:val="Poetry"/>
      </w:pPr>
      <w:r w:rsidRPr="00E41209">
        <w:t>Their vain and weary enterprise.</w:t>
      </w:r>
    </w:p>
    <w:p w14:paraId="2277A500" w14:textId="77777777" w:rsidR="00BD6E04" w:rsidRPr="00E41209" w:rsidRDefault="00BD6E04" w:rsidP="00E41209">
      <w:pPr>
        <w:pStyle w:val="Poetry"/>
      </w:pPr>
      <w:r w:rsidRPr="00E41209">
        <w:t>Is all forgotten, all? my birth,</w:t>
      </w:r>
    </w:p>
    <w:p w14:paraId="79715787" w14:textId="77777777" w:rsidR="00E41209" w:rsidRDefault="00BD6E04" w:rsidP="00E41209">
      <w:pPr>
        <w:pStyle w:val="Poetry"/>
      </w:pPr>
      <w:r w:rsidRPr="00E41209">
        <w:t xml:space="preserve">Named Janak’s child, from fostering earth? </w:t>
      </w:r>
    </w:p>
    <w:p w14:paraId="6301A346" w14:textId="1F5ACCD9" w:rsidR="00BD6E04" w:rsidRPr="00E41209" w:rsidRDefault="00BD6E04" w:rsidP="00E41209">
      <w:pPr>
        <w:pStyle w:val="Poetry"/>
      </w:pPr>
      <w:r w:rsidRPr="00E41209">
        <w:t>That day of triumph when a maid</w:t>
      </w:r>
    </w:p>
    <w:p w14:paraId="52D2DB46" w14:textId="77777777" w:rsidR="00E41209" w:rsidRDefault="00BD6E04" w:rsidP="00E41209">
      <w:pPr>
        <w:pStyle w:val="Poetry"/>
      </w:pPr>
      <w:r w:rsidRPr="00E41209">
        <w:t xml:space="preserve">My trembling hand in thine I laid? </w:t>
      </w:r>
    </w:p>
    <w:p w14:paraId="50E1B010" w14:textId="0C37C6D0" w:rsidR="00BD6E04" w:rsidRPr="00E41209" w:rsidRDefault="00BD6E04" w:rsidP="00E41209">
      <w:pPr>
        <w:pStyle w:val="Poetry"/>
      </w:pPr>
      <w:r w:rsidRPr="00E41209">
        <w:t>My meek obedience to thy will,</w:t>
      </w:r>
    </w:p>
    <w:p w14:paraId="037082F5" w14:textId="77777777" w:rsidR="00E41209" w:rsidRDefault="00BD6E04" w:rsidP="00E41209">
      <w:pPr>
        <w:pStyle w:val="Poetry"/>
      </w:pPr>
      <w:r w:rsidRPr="00E41209">
        <w:t xml:space="preserve">My faithful love through joy and ill, </w:t>
      </w:r>
    </w:p>
    <w:p w14:paraId="7D2C2469" w14:textId="7E32F1BB" w:rsidR="00BD6E04" w:rsidRPr="00E41209" w:rsidRDefault="00BD6E04" w:rsidP="00E41209">
      <w:pPr>
        <w:pStyle w:val="Poetry"/>
      </w:pPr>
      <w:r w:rsidRPr="00E41209">
        <w:t>That never failed at duty’s call—</w:t>
      </w:r>
    </w:p>
    <w:p w14:paraId="217DBEBE" w14:textId="77777777" w:rsidR="00BD6E04" w:rsidRPr="00E41209" w:rsidRDefault="00BD6E04" w:rsidP="00E41209">
      <w:pPr>
        <w:pStyle w:val="Poetry"/>
      </w:pPr>
      <w:r w:rsidRPr="00E41209">
        <w:t>O King, is all forgotten, all?”</w:t>
      </w:r>
    </w:p>
    <w:p w14:paraId="108F71D8" w14:textId="77777777" w:rsidR="00E41209" w:rsidRDefault="00E41209" w:rsidP="00E41209">
      <w:pPr>
        <w:pStyle w:val="Poetry"/>
      </w:pPr>
    </w:p>
    <w:p w14:paraId="63E61BC5" w14:textId="77777777" w:rsidR="00E41209" w:rsidRDefault="00BD6E04" w:rsidP="00E41209">
      <w:pPr>
        <w:pStyle w:val="Poetry"/>
      </w:pPr>
      <w:r w:rsidRPr="00E41209">
        <w:t xml:space="preserve">To Lakshman then she turned and spoke </w:t>
      </w:r>
    </w:p>
    <w:p w14:paraId="700B3665" w14:textId="6A0F3160" w:rsidR="00BD6E04" w:rsidRPr="00E41209" w:rsidRDefault="00BD6E04" w:rsidP="00E41209">
      <w:pPr>
        <w:pStyle w:val="Poetry"/>
      </w:pPr>
      <w:r w:rsidRPr="00E41209">
        <w:t>While sobs and sighs her utterance broke:</w:t>
      </w:r>
    </w:p>
    <w:p w14:paraId="3D70F835" w14:textId="77777777" w:rsidR="00E41209" w:rsidRDefault="00BD6E04" w:rsidP="00E41209">
      <w:pPr>
        <w:pStyle w:val="Poetry"/>
      </w:pPr>
      <w:r w:rsidRPr="00E41209">
        <w:t xml:space="preserve">“Sumitra’s son, a pile prepare, </w:t>
      </w:r>
    </w:p>
    <w:p w14:paraId="7932A372" w14:textId="0DC443FD" w:rsidR="00BD6E04" w:rsidRPr="00E41209" w:rsidRDefault="00BD6E04" w:rsidP="00E41209">
      <w:pPr>
        <w:pStyle w:val="Poetry"/>
      </w:pPr>
      <w:r w:rsidRPr="00E41209">
        <w:t>My refuge in my dark despair.</w:t>
      </w:r>
    </w:p>
    <w:p w14:paraId="34D59E07" w14:textId="77777777" w:rsidR="00E41209" w:rsidRDefault="00BD6E04" w:rsidP="00E41209">
      <w:pPr>
        <w:pStyle w:val="Poetry"/>
      </w:pPr>
      <w:r w:rsidRPr="00E41209">
        <w:t xml:space="preserve">I will not live to bear this weight </w:t>
      </w:r>
    </w:p>
    <w:p w14:paraId="13CA9058" w14:textId="77777777" w:rsidR="00E41209" w:rsidRDefault="00BD6E04" w:rsidP="00E41209">
      <w:pPr>
        <w:pStyle w:val="Poetry"/>
      </w:pPr>
      <w:r w:rsidRPr="00E41209">
        <w:t xml:space="preserve">Of shame, forlorn and desolate. </w:t>
      </w:r>
    </w:p>
    <w:p w14:paraId="52FCB4CB" w14:textId="77777777" w:rsidR="00E41209" w:rsidRDefault="00BD6E04" w:rsidP="00E41209">
      <w:pPr>
        <w:pStyle w:val="Poetry"/>
      </w:pPr>
      <w:r w:rsidRPr="00E41209">
        <w:t xml:space="preserve">The kindled fire my woes shall end </w:t>
      </w:r>
    </w:p>
    <w:p w14:paraId="26B535D7" w14:textId="5D103CE3" w:rsidR="00BD6E04" w:rsidRPr="00E41209" w:rsidRDefault="00BD6E04" w:rsidP="00E41209">
      <w:pPr>
        <w:pStyle w:val="Poetry"/>
      </w:pPr>
      <w:r w:rsidRPr="00E41209">
        <w:t>And be my best and surest friend.”</w:t>
      </w:r>
    </w:p>
    <w:p w14:paraId="69D68209" w14:textId="77777777" w:rsidR="00E41209" w:rsidRDefault="00E41209" w:rsidP="00E41209">
      <w:pPr>
        <w:pStyle w:val="Poetry"/>
      </w:pPr>
    </w:p>
    <w:p w14:paraId="6CA5C2CE" w14:textId="2E2F5B83" w:rsidR="00E41209" w:rsidRDefault="00BD6E04" w:rsidP="00E41209">
      <w:pPr>
        <w:pStyle w:val="Poetry"/>
      </w:pPr>
      <w:r w:rsidRPr="00E41209">
        <w:t xml:space="preserve">His mournful eyes the hero raised </w:t>
      </w:r>
    </w:p>
    <w:p w14:paraId="10DF4277" w14:textId="43B0B1E7" w:rsidR="00BD6E04" w:rsidRPr="00E41209" w:rsidRDefault="00BD6E04" w:rsidP="00E41209">
      <w:pPr>
        <w:pStyle w:val="Poetry"/>
      </w:pPr>
      <w:r w:rsidRPr="00E41209">
        <w:t>And wistfully on Rama gazed,</w:t>
      </w:r>
    </w:p>
    <w:p w14:paraId="02BE1F7E" w14:textId="77777777" w:rsidR="00E41209" w:rsidRDefault="00BD6E04" w:rsidP="00E41209">
      <w:pPr>
        <w:pStyle w:val="Poetry"/>
      </w:pPr>
      <w:r w:rsidRPr="00E41209">
        <w:t xml:space="preserve">In whose stern look no ruth was seen, </w:t>
      </w:r>
    </w:p>
    <w:p w14:paraId="60057C09" w14:textId="65477E1E" w:rsidR="00BD6E04" w:rsidRPr="00E41209" w:rsidRDefault="00BD6E04" w:rsidP="00E41209">
      <w:pPr>
        <w:pStyle w:val="Poetry"/>
      </w:pPr>
      <w:r w:rsidRPr="00E41209">
        <w:t>No mercy for the weeping queen.</w:t>
      </w:r>
    </w:p>
    <w:p w14:paraId="488F5B2D" w14:textId="77777777" w:rsidR="00E41209" w:rsidRDefault="00BD6E04" w:rsidP="00E41209">
      <w:pPr>
        <w:pStyle w:val="Poetry"/>
      </w:pPr>
      <w:r w:rsidRPr="00E41209">
        <w:t xml:space="preserve">No chieftain dared to meet those eyes, </w:t>
      </w:r>
    </w:p>
    <w:p w14:paraId="4D7456EF" w14:textId="52CAC90A" w:rsidR="00BD6E04" w:rsidRPr="00E41209" w:rsidRDefault="00BD6E04" w:rsidP="00E41209">
      <w:pPr>
        <w:pStyle w:val="Poetry"/>
      </w:pPr>
      <w:r w:rsidRPr="00E41209">
        <w:t>To pray, to question or advise.</w:t>
      </w:r>
    </w:p>
    <w:p w14:paraId="0FC453FD" w14:textId="77777777" w:rsidR="00E41209" w:rsidRDefault="00E41209" w:rsidP="00E41209">
      <w:pPr>
        <w:pStyle w:val="Poetry"/>
      </w:pPr>
    </w:p>
    <w:p w14:paraId="40E2487F" w14:textId="77777777" w:rsidR="00E41209" w:rsidRDefault="00BD6E04" w:rsidP="00E41209">
      <w:pPr>
        <w:pStyle w:val="Poetry"/>
      </w:pPr>
      <w:r w:rsidRPr="00E41209">
        <w:t xml:space="preserve">The word was passed, the wood was piled </w:t>
      </w:r>
    </w:p>
    <w:p w14:paraId="0337FDB9" w14:textId="79D6CF79" w:rsidR="00BD6E04" w:rsidRPr="00E41209" w:rsidRDefault="00BD6E04" w:rsidP="00E41209">
      <w:pPr>
        <w:pStyle w:val="Poetry"/>
      </w:pPr>
      <w:r w:rsidRPr="00E41209">
        <w:t>And fain to die stood Janak’s child.</w:t>
      </w:r>
    </w:p>
    <w:p w14:paraId="6A898748" w14:textId="77777777" w:rsidR="00E41209" w:rsidRDefault="00BD6E04" w:rsidP="00E41209">
      <w:pPr>
        <w:pStyle w:val="Poetry"/>
      </w:pPr>
      <w:r w:rsidRPr="00E41209">
        <w:t xml:space="preserve">She slowly paced around her lord, </w:t>
      </w:r>
    </w:p>
    <w:p w14:paraId="160D4F18" w14:textId="44040D93" w:rsidR="00BD6E04" w:rsidRPr="00E41209" w:rsidRDefault="00BD6E04" w:rsidP="00E41209">
      <w:pPr>
        <w:pStyle w:val="Poetry"/>
      </w:pPr>
      <w:r w:rsidRPr="00E41209">
        <w:t>The Gods with reverent act adored,</w:t>
      </w:r>
    </w:p>
    <w:p w14:paraId="6169C737" w14:textId="77777777" w:rsidR="00E41209" w:rsidRDefault="00BD6E04" w:rsidP="00E41209">
      <w:pPr>
        <w:pStyle w:val="Poetry"/>
      </w:pPr>
      <w:r w:rsidRPr="00E41209">
        <w:t xml:space="preserve">Then raising suppliant hands the dame </w:t>
      </w:r>
    </w:p>
    <w:p w14:paraId="179FF7A2" w14:textId="3917CEEA" w:rsidR="00BD6E04" w:rsidRPr="00E41209" w:rsidRDefault="00BD6E04" w:rsidP="00E41209">
      <w:pPr>
        <w:pStyle w:val="Poetry"/>
      </w:pPr>
      <w:r w:rsidRPr="00E41209">
        <w:t>Prayed humbly to the Lord of Flame:</w:t>
      </w:r>
    </w:p>
    <w:p w14:paraId="218554F6" w14:textId="77777777" w:rsidR="00E41209" w:rsidRDefault="00BD6E04" w:rsidP="00E41209">
      <w:pPr>
        <w:pStyle w:val="Poetry"/>
      </w:pPr>
      <w:r w:rsidRPr="00E41209">
        <w:t xml:space="preserve">“As this fond heart by virtue swayed </w:t>
      </w:r>
    </w:p>
    <w:p w14:paraId="47499139" w14:textId="77777777" w:rsidR="00E41209" w:rsidRDefault="00BD6E04" w:rsidP="00E41209">
      <w:pPr>
        <w:pStyle w:val="Poetry"/>
      </w:pPr>
      <w:r w:rsidRPr="00E41209">
        <w:t xml:space="preserve">From Raghu’s son has never strayed, </w:t>
      </w:r>
    </w:p>
    <w:p w14:paraId="6EEBB6E6" w14:textId="13192914" w:rsidR="00BD6E04" w:rsidRPr="00E41209" w:rsidRDefault="00BD6E04" w:rsidP="00E41209">
      <w:pPr>
        <w:pStyle w:val="Poetry"/>
      </w:pPr>
      <w:r w:rsidRPr="00E41209">
        <w:t>So, universal witness, Fire</w:t>
      </w:r>
    </w:p>
    <w:p w14:paraId="1677FA92" w14:textId="77777777" w:rsidR="00E41209" w:rsidRDefault="00BD6E04" w:rsidP="00E41209">
      <w:pPr>
        <w:pStyle w:val="Poetry"/>
      </w:pPr>
      <w:r w:rsidRPr="00E41209">
        <w:t xml:space="preserve">Protect my body on the pyre, </w:t>
      </w:r>
    </w:p>
    <w:p w14:paraId="63D48678" w14:textId="6C5510F2" w:rsidR="00BD6E04" w:rsidRPr="00E41209" w:rsidRDefault="00BD6E04" w:rsidP="00E41209">
      <w:pPr>
        <w:pStyle w:val="Poetry"/>
      </w:pPr>
      <w:r w:rsidRPr="00E41209">
        <w:t>As Raghu’s son has idly laid</w:t>
      </w:r>
    </w:p>
    <w:p w14:paraId="6B379F9A" w14:textId="77777777" w:rsidR="00BD6E04" w:rsidRPr="00E41209" w:rsidRDefault="00BD6E04" w:rsidP="00E41209">
      <w:pPr>
        <w:pStyle w:val="Poetry"/>
      </w:pPr>
      <w:r w:rsidRPr="00E41209">
        <w:t>This charge on Sita, hear and aid.”</w:t>
      </w:r>
    </w:p>
    <w:p w14:paraId="55933174" w14:textId="77777777" w:rsidR="00E41209" w:rsidRDefault="00E41209" w:rsidP="00E41209">
      <w:pPr>
        <w:pStyle w:val="Poetry"/>
      </w:pPr>
    </w:p>
    <w:p w14:paraId="5D8E8CC4" w14:textId="77777777" w:rsidR="00E41209" w:rsidRDefault="00BD6E04" w:rsidP="00E41209">
      <w:pPr>
        <w:pStyle w:val="Poetry"/>
      </w:pPr>
      <w:r w:rsidRPr="00E41209">
        <w:t xml:space="preserve">She ceased: and fearless to the last </w:t>
      </w:r>
    </w:p>
    <w:p w14:paraId="67A3F051" w14:textId="77777777" w:rsidR="00E41209" w:rsidRDefault="00BD6E04" w:rsidP="00E41209">
      <w:pPr>
        <w:pStyle w:val="Poetry"/>
      </w:pPr>
      <w:r w:rsidRPr="00E41209">
        <w:t xml:space="preserve">Within the flame’s wild fury passed. </w:t>
      </w:r>
    </w:p>
    <w:p w14:paraId="2357FC15" w14:textId="77777777" w:rsidR="00E41209" w:rsidRDefault="00BD6E04" w:rsidP="00E41209">
      <w:pPr>
        <w:pStyle w:val="Poetry"/>
      </w:pPr>
      <w:r w:rsidRPr="00E41209">
        <w:t xml:space="preserve">Then rose a piercing cry from all </w:t>
      </w:r>
    </w:p>
    <w:p w14:paraId="031E0F00" w14:textId="77777777" w:rsidR="00E41209" w:rsidRDefault="00BD6E04" w:rsidP="00E41209">
      <w:pPr>
        <w:pStyle w:val="Poetry"/>
      </w:pPr>
      <w:r w:rsidRPr="00E41209">
        <w:t xml:space="preserve">Dames, children, men, who saw her fall </w:t>
      </w:r>
    </w:p>
    <w:p w14:paraId="286217D1" w14:textId="77777777" w:rsidR="00E41209" w:rsidRDefault="00BD6E04" w:rsidP="00E41209">
      <w:pPr>
        <w:pStyle w:val="Poetry"/>
      </w:pPr>
      <w:r w:rsidRPr="00E41209">
        <w:t xml:space="preserve">Adorned with gems and gay attire </w:t>
      </w:r>
    </w:p>
    <w:p w14:paraId="4FF2DA5E" w14:textId="33323683" w:rsidR="00BD6E04" w:rsidRPr="00E41209" w:rsidRDefault="00BD6E04" w:rsidP="00E41209">
      <w:pPr>
        <w:pStyle w:val="Poetry"/>
      </w:pPr>
      <w:r w:rsidRPr="00E41209">
        <w:t>Beneath the fury of the fire.</w:t>
      </w:r>
    </w:p>
    <w:p w14:paraId="32B03911" w14:textId="77777777" w:rsidR="00BD6E04" w:rsidRDefault="00BD6E04" w:rsidP="00BD6E04">
      <w:pPr>
        <w:pStyle w:val="BodyText"/>
        <w:rPr>
          <w:sz w:val="33"/>
        </w:rPr>
      </w:pPr>
    </w:p>
    <w:p w14:paraId="42617EC1" w14:textId="77777777" w:rsidR="00E41209" w:rsidRDefault="00BD6E04" w:rsidP="00E41209">
      <w:pPr>
        <w:pStyle w:val="Heading4"/>
      </w:pPr>
      <w:r>
        <w:t>Canto CXIX</w:t>
      </w:r>
    </w:p>
    <w:p w14:paraId="2D8A10C0" w14:textId="1C45F1FF" w:rsidR="00BD6E04" w:rsidRPr="00E41209" w:rsidRDefault="00BD6E04" w:rsidP="00E41209">
      <w:pPr>
        <w:pStyle w:val="Bodynoindent"/>
        <w:jc w:val="left"/>
        <w:rPr>
          <w:i/>
          <w:iCs/>
        </w:rPr>
      </w:pPr>
      <w:r w:rsidRPr="00E41209">
        <w:rPr>
          <w:i/>
          <w:iCs/>
        </w:rPr>
        <w:t>Glory To Vishnu.</w:t>
      </w:r>
    </w:p>
    <w:p w14:paraId="20722BDA" w14:textId="77777777" w:rsidR="00E41209" w:rsidRDefault="00BD6E04" w:rsidP="00E41209">
      <w:pPr>
        <w:pStyle w:val="Poetry"/>
      </w:pPr>
      <w:r w:rsidRPr="00E41209">
        <w:t xml:space="preserve">The shrill cry pierced through Rama’s ears </w:t>
      </w:r>
    </w:p>
    <w:p w14:paraId="24B16BD8" w14:textId="0AAEB1CC" w:rsidR="00BD6E04" w:rsidRPr="00E41209" w:rsidRDefault="00BD6E04" w:rsidP="00E41209">
      <w:pPr>
        <w:pStyle w:val="Poetry"/>
      </w:pPr>
      <w:r w:rsidRPr="00E41209">
        <w:t>And his sad eyes o’erflowed with tears, When lo, transported through the sky</w:t>
      </w:r>
    </w:p>
    <w:p w14:paraId="140C1987" w14:textId="31489804" w:rsidR="00BD6E04" w:rsidRPr="00E41209" w:rsidRDefault="00BD6E04" w:rsidP="00E41209">
      <w:pPr>
        <w:pStyle w:val="Poetry"/>
      </w:pPr>
      <w:r w:rsidRPr="00E41209">
        <w:t>A glorious band of Gods was nigh.</w:t>
      </w:r>
    </w:p>
    <w:p w14:paraId="52A162A3" w14:textId="3D45F899" w:rsidR="00E41209" w:rsidRDefault="00BD6E04" w:rsidP="00E41209">
      <w:pPr>
        <w:pStyle w:val="Poetry"/>
      </w:pPr>
      <w:r w:rsidRPr="00E41209">
        <w:t>Ancestral shades,</w:t>
      </w:r>
      <w:r w:rsidR="005B2F8D">
        <w:rPr>
          <w:rStyle w:val="FootnoteReference"/>
        </w:rPr>
        <w:footnoteReference w:id="70"/>
      </w:r>
      <w:r w:rsidRPr="00E41209">
        <w:t xml:space="preserve"> by men revered, </w:t>
      </w:r>
    </w:p>
    <w:p w14:paraId="2F3C167A" w14:textId="6AE79DE6" w:rsidR="00BD6E04" w:rsidRPr="00E41209" w:rsidRDefault="00BD6E04" w:rsidP="00E41209">
      <w:pPr>
        <w:pStyle w:val="Poetry"/>
      </w:pPr>
      <w:r w:rsidRPr="00E41209">
        <w:t>In venerable state appeared,</w:t>
      </w:r>
    </w:p>
    <w:p w14:paraId="22E07705" w14:textId="639A1F12" w:rsidR="00E41209" w:rsidRDefault="00BD6E04" w:rsidP="00E41209">
      <w:pPr>
        <w:pStyle w:val="Poetry"/>
      </w:pPr>
      <w:r w:rsidRPr="00E41209">
        <w:t>And he from whom all riches flow,</w:t>
      </w:r>
      <w:r w:rsidR="005B2F8D">
        <w:rPr>
          <w:rStyle w:val="FootnoteReference"/>
        </w:rPr>
        <w:footnoteReference w:id="71"/>
      </w:r>
      <w:r w:rsidRPr="00E41209">
        <w:t xml:space="preserve"> </w:t>
      </w:r>
    </w:p>
    <w:p w14:paraId="54F698F2" w14:textId="77777777" w:rsidR="00E41209" w:rsidRDefault="00BD6E04" w:rsidP="00E41209">
      <w:pPr>
        <w:pStyle w:val="Poetry"/>
      </w:pPr>
      <w:r w:rsidRPr="00E41209">
        <w:t xml:space="preserve">And Yama Lord who reigns below: </w:t>
      </w:r>
    </w:p>
    <w:p w14:paraId="74D0C001" w14:textId="77777777" w:rsidR="00E41209" w:rsidRDefault="00BD6E04" w:rsidP="00E41209">
      <w:pPr>
        <w:pStyle w:val="Poetry"/>
      </w:pPr>
      <w:r w:rsidRPr="00E41209">
        <w:lastRenderedPageBreak/>
        <w:t xml:space="preserve">King Indra, thousand-eyed, and he </w:t>
      </w:r>
    </w:p>
    <w:p w14:paraId="2F371645" w14:textId="68A9845E" w:rsidR="00BD6E04" w:rsidRPr="00E41209" w:rsidRDefault="00BD6E04" w:rsidP="00E41209">
      <w:pPr>
        <w:pStyle w:val="Poetry"/>
      </w:pPr>
      <w:r w:rsidRPr="00E41209">
        <w:t>Who wields the sceptre of the sea.</w:t>
      </w:r>
      <w:r w:rsidR="005B2F8D">
        <w:rPr>
          <w:rStyle w:val="FootnoteReference"/>
        </w:rPr>
        <w:footnoteReference w:id="72"/>
      </w:r>
    </w:p>
    <w:p w14:paraId="74E140B3" w14:textId="3005723D" w:rsidR="00E41209" w:rsidRDefault="00BD6E04" w:rsidP="00E41209">
      <w:pPr>
        <w:pStyle w:val="Poetry"/>
      </w:pPr>
      <w:r w:rsidRPr="00E41209">
        <w:t>The God who shows the blazoned bull,</w:t>
      </w:r>
      <w:r w:rsidR="005B2F8D">
        <w:rPr>
          <w:rStyle w:val="FootnoteReference"/>
        </w:rPr>
        <w:footnoteReference w:id="73"/>
      </w:r>
      <w:r w:rsidRPr="00E41209">
        <w:t xml:space="preserve"> </w:t>
      </w:r>
    </w:p>
    <w:p w14:paraId="6F5E27A3" w14:textId="0762D064" w:rsidR="00BD6E04" w:rsidRPr="00E41209" w:rsidRDefault="00BD6E04" w:rsidP="00E41209">
      <w:pPr>
        <w:pStyle w:val="Poetry"/>
      </w:pPr>
      <w:r w:rsidRPr="00E41209">
        <w:t>And Brahma Lord most bountiful</w:t>
      </w:r>
    </w:p>
    <w:p w14:paraId="32C9B274" w14:textId="77777777" w:rsidR="00E41209" w:rsidRDefault="00BD6E04" w:rsidP="00E41209">
      <w:pPr>
        <w:pStyle w:val="Poetry"/>
      </w:pPr>
      <w:r w:rsidRPr="00E41209">
        <w:t xml:space="preserve">By whose command the worlds were made </w:t>
      </w:r>
    </w:p>
    <w:p w14:paraId="09BC3F98" w14:textId="77777777" w:rsidR="00E41209" w:rsidRDefault="00BD6E04" w:rsidP="00E41209">
      <w:pPr>
        <w:pStyle w:val="Poetry"/>
      </w:pPr>
      <w:r w:rsidRPr="00E41209">
        <w:t xml:space="preserve">All these on radiant cars conveyed, </w:t>
      </w:r>
    </w:p>
    <w:p w14:paraId="592721FA" w14:textId="77777777" w:rsidR="00E41209" w:rsidRDefault="00BD6E04" w:rsidP="00E41209">
      <w:pPr>
        <w:pStyle w:val="Poetry"/>
      </w:pPr>
      <w:r w:rsidRPr="00E41209">
        <w:t xml:space="preserve">Brighter than sun-beams, sought the place </w:t>
      </w:r>
    </w:p>
    <w:p w14:paraId="770F964E" w14:textId="77777777" w:rsidR="00E41209" w:rsidRDefault="00BD6E04" w:rsidP="00E41209">
      <w:pPr>
        <w:pStyle w:val="Poetry"/>
      </w:pPr>
      <w:r w:rsidRPr="00E41209">
        <w:t xml:space="preserve">Where stood the prince of Raghu’s race, </w:t>
      </w:r>
    </w:p>
    <w:p w14:paraId="0A237880" w14:textId="4D4F5228" w:rsidR="00BD6E04" w:rsidRPr="00E41209" w:rsidRDefault="00BD6E04" w:rsidP="00E41209">
      <w:pPr>
        <w:pStyle w:val="Poetry"/>
      </w:pPr>
      <w:r w:rsidRPr="00E41209">
        <w:t>And from their glittering seats the best</w:t>
      </w:r>
    </w:p>
    <w:p w14:paraId="0DD289B7" w14:textId="77777777" w:rsidR="00BD6E04" w:rsidRPr="00E41209" w:rsidRDefault="00BD6E04" w:rsidP="00E41209">
      <w:pPr>
        <w:pStyle w:val="Poetry"/>
      </w:pPr>
      <w:r w:rsidRPr="00E41209">
        <w:t>Of blessed Gods the chief addressed:</w:t>
      </w:r>
    </w:p>
    <w:p w14:paraId="01939425" w14:textId="77777777" w:rsidR="00E41209" w:rsidRDefault="00E41209" w:rsidP="00E41209">
      <w:pPr>
        <w:pStyle w:val="Poetry"/>
      </w:pPr>
    </w:p>
    <w:p w14:paraId="44EB0EBD" w14:textId="77777777" w:rsidR="00E41209" w:rsidRDefault="00BD6E04" w:rsidP="00E41209">
      <w:pPr>
        <w:pStyle w:val="Poetry"/>
      </w:pPr>
      <w:r w:rsidRPr="00E41209">
        <w:t xml:space="preserve">“Couldst thou, the Lord of all, couldst thou, </w:t>
      </w:r>
    </w:p>
    <w:p w14:paraId="60F9E255" w14:textId="15A70EAF" w:rsidR="00BD6E04" w:rsidRPr="00E41209" w:rsidRDefault="00BD6E04" w:rsidP="00E41209">
      <w:pPr>
        <w:pStyle w:val="Poetry"/>
      </w:pPr>
      <w:r w:rsidRPr="00E41209">
        <w:t>Creator of the worlds, allow</w:t>
      </w:r>
    </w:p>
    <w:p w14:paraId="2FEF4E23" w14:textId="77777777" w:rsidR="00E41209" w:rsidRDefault="00BD6E04" w:rsidP="00E41209">
      <w:pPr>
        <w:pStyle w:val="Poetry"/>
      </w:pPr>
      <w:r w:rsidRPr="00E41209">
        <w:t xml:space="preserve">Thy queen, thy spouse to brave the fire </w:t>
      </w:r>
    </w:p>
    <w:p w14:paraId="6D6CC133" w14:textId="08A152BA" w:rsidR="00BD6E04" w:rsidRPr="00E41209" w:rsidRDefault="00BD6E04" w:rsidP="00E41209">
      <w:pPr>
        <w:pStyle w:val="Poetry"/>
      </w:pPr>
      <w:r w:rsidRPr="00E41209">
        <w:t>And give her body to the pyre?</w:t>
      </w:r>
    </w:p>
    <w:p w14:paraId="1FAE270E" w14:textId="77777777" w:rsidR="00E41209" w:rsidRDefault="00BD6E04" w:rsidP="00E41209">
      <w:pPr>
        <w:pStyle w:val="Poetry"/>
      </w:pPr>
      <w:r w:rsidRPr="00E41209">
        <w:t xml:space="preserve">Dost thou not yet, supremely wise, </w:t>
      </w:r>
    </w:p>
    <w:p w14:paraId="31A7AF11" w14:textId="77777777" w:rsidR="00E41209" w:rsidRDefault="00BD6E04" w:rsidP="00E41209">
      <w:pPr>
        <w:pStyle w:val="Poetry"/>
      </w:pPr>
      <w:r w:rsidRPr="00E41209">
        <w:t xml:space="preserve">Thy heavenly nature recognize?” </w:t>
      </w:r>
    </w:p>
    <w:p w14:paraId="0FE77FAF" w14:textId="77777777" w:rsidR="00E41209" w:rsidRDefault="00BD6E04" w:rsidP="00E41209">
      <w:pPr>
        <w:pStyle w:val="Poetry"/>
      </w:pPr>
      <w:r w:rsidRPr="00E41209">
        <w:t xml:space="preserve">They ceased: and Rama thus began: </w:t>
      </w:r>
    </w:p>
    <w:p w14:paraId="003CB811" w14:textId="08F3E6BC" w:rsidR="00BD6E04" w:rsidRPr="00E41209" w:rsidRDefault="00BD6E04" w:rsidP="00E41209">
      <w:pPr>
        <w:pStyle w:val="Poetry"/>
      </w:pPr>
      <w:r w:rsidRPr="00E41209">
        <w:t>“I deem myself a mortal man.</w:t>
      </w:r>
    </w:p>
    <w:p w14:paraId="670BC734" w14:textId="77777777" w:rsidR="00E41209" w:rsidRDefault="00BD6E04" w:rsidP="00E41209">
      <w:pPr>
        <w:pStyle w:val="Poetry"/>
      </w:pPr>
      <w:r w:rsidRPr="00E41209">
        <w:t xml:space="preserve">Of old Ikshvaku’s line, I spring </w:t>
      </w:r>
    </w:p>
    <w:p w14:paraId="346E2570" w14:textId="3F1A17B1" w:rsidR="00BD6E04" w:rsidRPr="00E41209" w:rsidRDefault="00BD6E04" w:rsidP="00E41209">
      <w:pPr>
        <w:pStyle w:val="Poetry"/>
      </w:pPr>
      <w:r w:rsidRPr="00E41209">
        <w:t>From Daśaratha Kośal’s king.”</w:t>
      </w:r>
    </w:p>
    <w:p w14:paraId="1558A88A" w14:textId="77777777" w:rsidR="00E41209" w:rsidRDefault="00BD6E04" w:rsidP="00E41209">
      <w:pPr>
        <w:pStyle w:val="Poetry"/>
      </w:pPr>
      <w:r w:rsidRPr="00E41209">
        <w:t xml:space="preserve">He ceased: and Brahma’s self replied: </w:t>
      </w:r>
    </w:p>
    <w:p w14:paraId="009F1B8D" w14:textId="49E5F0EE" w:rsidR="00BD6E04" w:rsidRPr="00E41209" w:rsidRDefault="00BD6E04" w:rsidP="00E41209">
      <w:pPr>
        <w:pStyle w:val="Poetry"/>
      </w:pPr>
      <w:r w:rsidRPr="00E41209">
        <w:t>“O cast the idle thought aside.</w:t>
      </w:r>
    </w:p>
    <w:p w14:paraId="7ADB057E" w14:textId="77777777" w:rsidR="00E41209" w:rsidRDefault="00BD6E04" w:rsidP="00E41209">
      <w:pPr>
        <w:pStyle w:val="Poetry"/>
      </w:pPr>
      <w:r w:rsidRPr="00E41209">
        <w:t xml:space="preserve">Thou art the Lord Narayan, thou </w:t>
      </w:r>
    </w:p>
    <w:p w14:paraId="15C667B5" w14:textId="77777777" w:rsidR="00E41209" w:rsidRDefault="00BD6E04" w:rsidP="00E41209">
      <w:pPr>
        <w:pStyle w:val="Poetry"/>
      </w:pPr>
      <w:r w:rsidRPr="00E41209">
        <w:t xml:space="preserve">The God to whom all creatures bow. </w:t>
      </w:r>
    </w:p>
    <w:p w14:paraId="4E88C568" w14:textId="77777777" w:rsidR="00E41209" w:rsidRDefault="00BD6E04" w:rsidP="00E41209">
      <w:pPr>
        <w:pStyle w:val="Poetry"/>
      </w:pPr>
      <w:r w:rsidRPr="00E41209">
        <w:t xml:space="preserve">Thou art the saviour God who wore </w:t>
      </w:r>
    </w:p>
    <w:p w14:paraId="4A64E9D5" w14:textId="77777777" w:rsidR="00E41209" w:rsidRDefault="00BD6E04" w:rsidP="00E41209">
      <w:pPr>
        <w:pStyle w:val="Poetry"/>
      </w:pPr>
      <w:r w:rsidRPr="00E41209">
        <w:t xml:space="preserve">Of old the semblance of a boar; </w:t>
      </w:r>
    </w:p>
    <w:p w14:paraId="5DC5CFCF" w14:textId="77777777" w:rsidR="00E41209" w:rsidRDefault="00BD6E04" w:rsidP="00E41209">
      <w:pPr>
        <w:pStyle w:val="Poetry"/>
      </w:pPr>
      <w:r w:rsidRPr="00E41209">
        <w:t xml:space="preserve">Thou he whose discus overthrows </w:t>
      </w:r>
    </w:p>
    <w:p w14:paraId="72F09443" w14:textId="1C6B5C6F" w:rsidR="00BD6E04" w:rsidRPr="00E41209" w:rsidRDefault="00BD6E04" w:rsidP="00E41209">
      <w:pPr>
        <w:pStyle w:val="Poetry"/>
      </w:pPr>
      <w:r w:rsidRPr="00E41209">
        <w:t>All present, past and future foes;</w:t>
      </w:r>
    </w:p>
    <w:p w14:paraId="0A62DE88" w14:textId="77777777" w:rsidR="005B2F8D" w:rsidRDefault="00BD6E04" w:rsidP="00E41209">
      <w:pPr>
        <w:pStyle w:val="Poetry"/>
      </w:pPr>
      <w:r w:rsidRPr="00E41209">
        <w:t xml:space="preserve">Thou Brahma, That whose days extend </w:t>
      </w:r>
    </w:p>
    <w:p w14:paraId="2923E595" w14:textId="77777777" w:rsidR="005B2F8D" w:rsidRDefault="00BD6E04" w:rsidP="00E41209">
      <w:pPr>
        <w:pStyle w:val="Poetry"/>
      </w:pPr>
      <w:r w:rsidRPr="00E41209">
        <w:t xml:space="preserve">Without beginning, growth or end; </w:t>
      </w:r>
    </w:p>
    <w:p w14:paraId="556EBE37" w14:textId="77777777" w:rsidR="005B2F8D" w:rsidRDefault="00BD6E04" w:rsidP="00E41209">
      <w:pPr>
        <w:pStyle w:val="Poetry"/>
      </w:pPr>
      <w:r w:rsidRPr="00E41209">
        <w:lastRenderedPageBreak/>
        <w:t xml:space="preserve">The God, who, bears the bow of horn, </w:t>
      </w:r>
    </w:p>
    <w:p w14:paraId="2F0AE9D6" w14:textId="77777777" w:rsidR="005B2F8D" w:rsidRDefault="00BD6E04" w:rsidP="00E41209">
      <w:pPr>
        <w:pStyle w:val="Poetry"/>
      </w:pPr>
      <w:r w:rsidRPr="00E41209">
        <w:t xml:space="preserve">Whom four majestic arms adorn; </w:t>
      </w:r>
    </w:p>
    <w:p w14:paraId="78EF812E" w14:textId="77777777" w:rsidR="005B2F8D" w:rsidRDefault="00BD6E04" w:rsidP="00E41209">
      <w:pPr>
        <w:pStyle w:val="Poetry"/>
      </w:pPr>
      <w:r w:rsidRPr="00E41209">
        <w:t xml:space="preserve">Thou art the God who rules the sense </w:t>
      </w:r>
    </w:p>
    <w:p w14:paraId="1274B658" w14:textId="50B989FD" w:rsidR="00BD6E04" w:rsidRPr="00E41209" w:rsidRDefault="00BD6E04" w:rsidP="00E41209">
      <w:pPr>
        <w:pStyle w:val="Poetry"/>
      </w:pPr>
      <w:r w:rsidRPr="00E41209">
        <w:t>And sways with gentle influence;</w:t>
      </w:r>
    </w:p>
    <w:p w14:paraId="2284117B" w14:textId="77777777" w:rsidR="00BD6E04" w:rsidRPr="00E41209" w:rsidRDefault="00BD6E04" w:rsidP="00E41209">
      <w:pPr>
        <w:pStyle w:val="Poetry"/>
      </w:pPr>
      <w:r w:rsidRPr="00E41209">
        <w:t>Thou all-pervading Vishnu Lord</w:t>
      </w:r>
    </w:p>
    <w:p w14:paraId="6754E4BD" w14:textId="77777777" w:rsidR="005B2F8D" w:rsidRDefault="00BD6E04" w:rsidP="00E41209">
      <w:pPr>
        <w:pStyle w:val="Poetry"/>
      </w:pPr>
      <w:r w:rsidRPr="00E41209">
        <w:t xml:space="preserve">Who wears the ever-conquering sword; </w:t>
      </w:r>
    </w:p>
    <w:p w14:paraId="04B9A513" w14:textId="77777777" w:rsidR="005B2F8D" w:rsidRDefault="00BD6E04" w:rsidP="00E41209">
      <w:pPr>
        <w:pStyle w:val="Poetry"/>
      </w:pPr>
      <w:r w:rsidRPr="00E41209">
        <w:t xml:space="preserve">Thou art the Guide who leads aright, </w:t>
      </w:r>
    </w:p>
    <w:p w14:paraId="3F9F6869" w14:textId="3ED822BE" w:rsidR="00BD6E04" w:rsidRPr="00E41209" w:rsidRDefault="00BD6E04" w:rsidP="00E41209">
      <w:pPr>
        <w:pStyle w:val="Poetry"/>
      </w:pPr>
      <w:r w:rsidRPr="00E41209">
        <w:t>Thou Krishna of unequalled might.</w:t>
      </w:r>
    </w:p>
    <w:p w14:paraId="1D846AC4" w14:textId="77777777" w:rsidR="005B2F8D" w:rsidRDefault="00BD6E04" w:rsidP="00E41209">
      <w:pPr>
        <w:pStyle w:val="Poetry"/>
      </w:pPr>
      <w:r w:rsidRPr="00E41209">
        <w:t xml:space="preserve">Thy hand, O Lord, the hills and plains, </w:t>
      </w:r>
    </w:p>
    <w:p w14:paraId="413FDBC0" w14:textId="77777777" w:rsidR="005B2F8D" w:rsidRDefault="00BD6E04" w:rsidP="00E41209">
      <w:pPr>
        <w:pStyle w:val="Poetry"/>
      </w:pPr>
      <w:r w:rsidRPr="00E41209">
        <w:t xml:space="preserve">And earth with all her life sustains; </w:t>
      </w:r>
    </w:p>
    <w:p w14:paraId="68CE49A2" w14:textId="77777777" w:rsidR="005B2F8D" w:rsidRDefault="00BD6E04" w:rsidP="00E41209">
      <w:pPr>
        <w:pStyle w:val="Poetry"/>
      </w:pPr>
      <w:r w:rsidRPr="00E41209">
        <w:t xml:space="preserve">Thou wilt appear in serpent form </w:t>
      </w:r>
    </w:p>
    <w:p w14:paraId="0A0EE8A5" w14:textId="77777777" w:rsidR="005B2F8D" w:rsidRDefault="00BD6E04" w:rsidP="00E41209">
      <w:pPr>
        <w:pStyle w:val="Poetry"/>
      </w:pPr>
      <w:r w:rsidRPr="00E41209">
        <w:t xml:space="preserve">When sinks the earth in fire and storm. </w:t>
      </w:r>
    </w:p>
    <w:p w14:paraId="61755DFB" w14:textId="4CEBB86C" w:rsidR="00BD6E04" w:rsidRPr="00E41209" w:rsidRDefault="00BD6E04" w:rsidP="00E41209">
      <w:pPr>
        <w:pStyle w:val="Poetry"/>
      </w:pPr>
      <w:r w:rsidRPr="00E41209">
        <w:t>Queen Sita of the lovely brows</w:t>
      </w:r>
    </w:p>
    <w:p w14:paraId="6EA35E37" w14:textId="77777777" w:rsidR="00BD6E04" w:rsidRPr="00E41209" w:rsidRDefault="00BD6E04" w:rsidP="00E41209">
      <w:pPr>
        <w:pStyle w:val="Poetry"/>
      </w:pPr>
      <w:r w:rsidRPr="00E41209">
        <w:t>Is Lakshmi thy celestial spouse.</w:t>
      </w:r>
    </w:p>
    <w:p w14:paraId="05A312C1" w14:textId="77777777" w:rsidR="005B2F8D" w:rsidRDefault="00BD6E04" w:rsidP="00E41209">
      <w:pPr>
        <w:pStyle w:val="Poetry"/>
      </w:pPr>
      <w:r w:rsidRPr="00E41209">
        <w:t xml:space="preserve">To free the worlds from Ravan thou </w:t>
      </w:r>
    </w:p>
    <w:p w14:paraId="64636C38" w14:textId="77777777" w:rsidR="005B2F8D" w:rsidRDefault="00BD6E04" w:rsidP="00E41209">
      <w:pPr>
        <w:pStyle w:val="Poetry"/>
      </w:pPr>
      <w:r w:rsidRPr="00E41209">
        <w:t xml:space="preserve">Wouldst take the form thou wearest now. </w:t>
      </w:r>
    </w:p>
    <w:p w14:paraId="0C6263BD" w14:textId="5C131D99" w:rsidR="00BD6E04" w:rsidRPr="00E41209" w:rsidRDefault="00BD6E04" w:rsidP="00E41209">
      <w:pPr>
        <w:pStyle w:val="Poetry"/>
      </w:pPr>
      <w:r w:rsidRPr="00E41209">
        <w:t>Rejoice: the mighty task is done:</w:t>
      </w:r>
    </w:p>
    <w:p w14:paraId="4F204292" w14:textId="3C59BC42" w:rsidR="00BD6E04" w:rsidRPr="005B2F8D" w:rsidRDefault="00BD6E04" w:rsidP="005B2F8D">
      <w:pPr>
        <w:pStyle w:val="Poetry"/>
      </w:pPr>
      <w:r w:rsidRPr="00E41209">
        <w:t>Rejoice, thou great and glorious one.</w:t>
      </w:r>
    </w:p>
    <w:p w14:paraId="362E0616" w14:textId="77777777" w:rsidR="005B2F8D" w:rsidRDefault="00BD6E04" w:rsidP="005B2F8D">
      <w:pPr>
        <w:pStyle w:val="Poetry"/>
      </w:pPr>
      <w:r w:rsidRPr="005B2F8D">
        <w:t xml:space="preserve">The tyrant, slain, thy labours end: </w:t>
      </w:r>
    </w:p>
    <w:p w14:paraId="511C4673" w14:textId="77777777" w:rsidR="005B2F8D" w:rsidRDefault="00BD6E04" w:rsidP="005B2F8D">
      <w:pPr>
        <w:pStyle w:val="Poetry"/>
      </w:pPr>
      <w:r w:rsidRPr="005B2F8D">
        <w:t xml:space="preserve">Triumphant now to heaven ascend. </w:t>
      </w:r>
    </w:p>
    <w:p w14:paraId="23A6B5A1" w14:textId="1EAC3FE7" w:rsidR="00BD6E04" w:rsidRPr="005B2F8D" w:rsidRDefault="00BD6E04" w:rsidP="005B2F8D">
      <w:pPr>
        <w:pStyle w:val="Poetry"/>
      </w:pPr>
      <w:r w:rsidRPr="005B2F8D">
        <w:t>High bliss awaits the devotee</w:t>
      </w:r>
    </w:p>
    <w:p w14:paraId="384CF0D3" w14:textId="77777777" w:rsidR="005B2F8D" w:rsidRDefault="00BD6E04" w:rsidP="005B2F8D">
      <w:pPr>
        <w:pStyle w:val="Poetry"/>
      </w:pPr>
      <w:r w:rsidRPr="005B2F8D">
        <w:t xml:space="preserve">Who clings in loving faith to thee, </w:t>
      </w:r>
    </w:p>
    <w:p w14:paraId="25FA7816" w14:textId="77777777" w:rsidR="005B2F8D" w:rsidRDefault="00BD6E04" w:rsidP="005B2F8D">
      <w:pPr>
        <w:pStyle w:val="Poetry"/>
      </w:pPr>
      <w:r w:rsidRPr="005B2F8D">
        <w:t xml:space="preserve">Who celebrates with solemn praise </w:t>
      </w:r>
    </w:p>
    <w:p w14:paraId="15281B56" w14:textId="77777777" w:rsidR="005B2F8D" w:rsidRDefault="00BD6E04" w:rsidP="005B2F8D">
      <w:pPr>
        <w:pStyle w:val="Poetry"/>
      </w:pPr>
      <w:r w:rsidRPr="005B2F8D">
        <w:t xml:space="preserve">The Lord of ne’er beginning days. </w:t>
      </w:r>
    </w:p>
    <w:p w14:paraId="4D92AC1E" w14:textId="14DD9EF7" w:rsidR="00BD6E04" w:rsidRPr="005B2F8D" w:rsidRDefault="00BD6E04" w:rsidP="005B2F8D">
      <w:pPr>
        <w:pStyle w:val="Poetry"/>
      </w:pPr>
      <w:r w:rsidRPr="005B2F8D">
        <w:t>On earth below, in heaven above</w:t>
      </w:r>
    </w:p>
    <w:p w14:paraId="1E8E4539" w14:textId="77777777" w:rsidR="005B2F8D" w:rsidRDefault="00BD6E04" w:rsidP="005B2F8D">
      <w:pPr>
        <w:pStyle w:val="Poetry"/>
      </w:pPr>
      <w:r w:rsidRPr="005B2F8D">
        <w:t xml:space="preserve">Great joy shall crown his faith and love. </w:t>
      </w:r>
    </w:p>
    <w:p w14:paraId="1D3F71BF" w14:textId="77777777" w:rsidR="005B2F8D" w:rsidRDefault="00BD6E04" w:rsidP="005B2F8D">
      <w:pPr>
        <w:pStyle w:val="Poetry"/>
      </w:pPr>
      <w:r w:rsidRPr="005B2F8D">
        <w:t xml:space="preserve">And he who loves the tale divine </w:t>
      </w:r>
    </w:p>
    <w:p w14:paraId="0EE1D172" w14:textId="53026091" w:rsidR="00BD6E04" w:rsidRPr="005B2F8D" w:rsidRDefault="00BD6E04" w:rsidP="005B2F8D">
      <w:pPr>
        <w:pStyle w:val="Poetry"/>
      </w:pPr>
      <w:r w:rsidRPr="005B2F8D">
        <w:t>Which tells each glorious deed of thine</w:t>
      </w:r>
    </w:p>
    <w:p w14:paraId="37FB2E90" w14:textId="77777777" w:rsidR="005B2F8D" w:rsidRDefault="00BD6E04" w:rsidP="005B2F8D">
      <w:pPr>
        <w:pStyle w:val="Poetry"/>
      </w:pPr>
      <w:r w:rsidRPr="005B2F8D">
        <w:t xml:space="preserve">Through life’s fair course shall never know </w:t>
      </w:r>
    </w:p>
    <w:p w14:paraId="082CAE07" w14:textId="143B9725" w:rsidR="00BD6E04" w:rsidRPr="005B2F8D" w:rsidRDefault="00BD6E04" w:rsidP="005B2F8D">
      <w:pPr>
        <w:pStyle w:val="Poetry"/>
      </w:pPr>
      <w:r w:rsidRPr="005B2F8D">
        <w:t>The fierce assault of pain and woe.”</w:t>
      </w:r>
      <w:r w:rsidR="005B2F8D">
        <w:rPr>
          <w:rStyle w:val="FootnoteReference"/>
        </w:rPr>
        <w:footnoteReference w:id="74"/>
      </w:r>
    </w:p>
    <w:p w14:paraId="351CEB15" w14:textId="77777777" w:rsidR="00BD6E04" w:rsidRDefault="00BD6E04" w:rsidP="00BD6E04">
      <w:pPr>
        <w:pStyle w:val="BodyText"/>
        <w:spacing w:before="2"/>
        <w:rPr>
          <w:sz w:val="23"/>
        </w:rPr>
      </w:pPr>
    </w:p>
    <w:p w14:paraId="08B9917B" w14:textId="77777777" w:rsidR="005B2F8D" w:rsidRDefault="00BD6E04" w:rsidP="005B2F8D">
      <w:pPr>
        <w:pStyle w:val="Heading4"/>
      </w:pPr>
      <w:r>
        <w:lastRenderedPageBreak/>
        <w:t>Canto CXX</w:t>
      </w:r>
    </w:p>
    <w:p w14:paraId="3173425F" w14:textId="512B6474" w:rsidR="00BD6E04" w:rsidRPr="005B2F8D" w:rsidRDefault="00BD6E04" w:rsidP="005B2F8D">
      <w:pPr>
        <w:pStyle w:val="Bodynoindent"/>
        <w:jc w:val="left"/>
        <w:rPr>
          <w:i/>
          <w:iCs/>
        </w:rPr>
      </w:pPr>
      <w:r w:rsidRPr="005B2F8D">
        <w:rPr>
          <w:i/>
          <w:iCs/>
        </w:rPr>
        <w:t>Sita Restored.</w:t>
      </w:r>
    </w:p>
    <w:p w14:paraId="1F982DC3" w14:textId="77777777" w:rsidR="005B2F8D" w:rsidRDefault="00BD6E04" w:rsidP="005B2F8D">
      <w:pPr>
        <w:pStyle w:val="Poetry"/>
      </w:pPr>
      <w:r w:rsidRPr="005B2F8D">
        <w:t xml:space="preserve">Thus spoke the Self-existent Sire: </w:t>
      </w:r>
    </w:p>
    <w:p w14:paraId="2DC603C4" w14:textId="520EDF45" w:rsidR="00BD6E04" w:rsidRPr="005B2F8D" w:rsidRDefault="00BD6E04" w:rsidP="005B2F8D">
      <w:pPr>
        <w:pStyle w:val="Poetry"/>
      </w:pPr>
      <w:r w:rsidRPr="005B2F8D">
        <w:t>Then swiftly from the blazing pyre</w:t>
      </w:r>
    </w:p>
    <w:p w14:paraId="7231AAFE" w14:textId="77777777" w:rsidR="005B2F8D" w:rsidRDefault="00BD6E04" w:rsidP="005B2F8D">
      <w:pPr>
        <w:pStyle w:val="Poetry"/>
      </w:pPr>
      <w:r w:rsidRPr="005B2F8D">
        <w:t xml:space="preserve">The circling flames were backward rolled, </w:t>
      </w:r>
    </w:p>
    <w:p w14:paraId="208B3419" w14:textId="2C20678F" w:rsidR="00BD6E04" w:rsidRPr="005B2F8D" w:rsidRDefault="00BD6E04" w:rsidP="005B2F8D">
      <w:pPr>
        <w:pStyle w:val="Poetry"/>
      </w:pPr>
      <w:r w:rsidRPr="005B2F8D">
        <w:t>And, raising in his gentle hold</w:t>
      </w:r>
    </w:p>
    <w:p w14:paraId="39F40AFF" w14:textId="77777777" w:rsidR="005B2F8D" w:rsidRDefault="00BD6E04" w:rsidP="005B2F8D">
      <w:pPr>
        <w:pStyle w:val="Poetry"/>
      </w:pPr>
      <w:r w:rsidRPr="005B2F8D">
        <w:t xml:space="preserve">Alive unharmed the Maithil dame, </w:t>
      </w:r>
    </w:p>
    <w:p w14:paraId="334EC0E4" w14:textId="77777777" w:rsidR="005B2F8D" w:rsidRDefault="00BD6E04" w:rsidP="005B2F8D">
      <w:pPr>
        <w:pStyle w:val="Poetry"/>
      </w:pPr>
      <w:r w:rsidRPr="005B2F8D">
        <w:t xml:space="preserve">The Lord of Fire embodied came. </w:t>
      </w:r>
    </w:p>
    <w:p w14:paraId="175A57E9" w14:textId="6256B446" w:rsidR="00BD6E04" w:rsidRPr="005B2F8D" w:rsidRDefault="00BD6E04" w:rsidP="005B2F8D">
      <w:pPr>
        <w:pStyle w:val="Poetry"/>
      </w:pPr>
      <w:r w:rsidRPr="005B2F8D">
        <w:t>Fair as the morning was her sheen,</w:t>
      </w:r>
    </w:p>
    <w:p w14:paraId="1F038CDA" w14:textId="77777777" w:rsidR="005B2F8D" w:rsidRDefault="00BD6E04" w:rsidP="005B2F8D">
      <w:pPr>
        <w:pStyle w:val="Poetry"/>
      </w:pPr>
      <w:r w:rsidRPr="005B2F8D">
        <w:t xml:space="preserve">And gold and gems adorned the queen. </w:t>
      </w:r>
    </w:p>
    <w:p w14:paraId="25330DB5" w14:textId="77777777" w:rsidR="005B2F8D" w:rsidRDefault="00BD6E04" w:rsidP="005B2F8D">
      <w:pPr>
        <w:pStyle w:val="Poetry"/>
      </w:pPr>
      <w:r w:rsidRPr="005B2F8D">
        <w:t xml:space="preserve">Her form in crimson robes arrayed, </w:t>
      </w:r>
    </w:p>
    <w:p w14:paraId="7FEB3B4A" w14:textId="663F4B27" w:rsidR="00BD6E04" w:rsidRPr="005B2F8D" w:rsidRDefault="00BD6E04" w:rsidP="005B2F8D">
      <w:pPr>
        <w:pStyle w:val="Poetry"/>
      </w:pPr>
      <w:r w:rsidRPr="005B2F8D">
        <w:t>Her hair was bound in glossy braid.</w:t>
      </w:r>
    </w:p>
    <w:p w14:paraId="7C98AD91" w14:textId="77777777" w:rsidR="005B2F8D" w:rsidRDefault="00BD6E04" w:rsidP="005B2F8D">
      <w:pPr>
        <w:pStyle w:val="Poetry"/>
      </w:pPr>
      <w:r w:rsidRPr="005B2F8D">
        <w:t xml:space="preserve">Her wreath was fresh and sweet of scent, </w:t>
      </w:r>
    </w:p>
    <w:p w14:paraId="7E4E882E" w14:textId="32A199DE" w:rsidR="00BD6E04" w:rsidRPr="005B2F8D" w:rsidRDefault="00BD6E04" w:rsidP="005B2F8D">
      <w:pPr>
        <w:pStyle w:val="Poetry"/>
      </w:pPr>
      <w:r w:rsidRPr="005B2F8D">
        <w:t>Undimmed was every ornament.</w:t>
      </w:r>
    </w:p>
    <w:p w14:paraId="39C515BB" w14:textId="77777777" w:rsidR="005B2F8D" w:rsidRDefault="00BD6E04" w:rsidP="005B2F8D">
      <w:pPr>
        <w:pStyle w:val="Poetry"/>
      </w:pPr>
      <w:r w:rsidRPr="005B2F8D">
        <w:t xml:space="preserve">Then, standing close to Rama’a side, </w:t>
      </w:r>
    </w:p>
    <w:p w14:paraId="25CB481F" w14:textId="08477E4D" w:rsidR="00BD6E04" w:rsidRPr="005B2F8D" w:rsidRDefault="00BD6E04" w:rsidP="005B2F8D">
      <w:pPr>
        <w:pStyle w:val="Poetry"/>
      </w:pPr>
      <w:r w:rsidRPr="005B2F8D">
        <w:t>The universal witness cried:</w:t>
      </w:r>
    </w:p>
    <w:p w14:paraId="11FA167E" w14:textId="77777777" w:rsidR="005B2F8D" w:rsidRDefault="00BD6E04" w:rsidP="005B2F8D">
      <w:pPr>
        <w:pStyle w:val="Poetry"/>
      </w:pPr>
      <w:r w:rsidRPr="005B2F8D">
        <w:t xml:space="preserve">“From every blot and blemish free </w:t>
      </w:r>
    </w:p>
    <w:p w14:paraId="4FBCAA9E" w14:textId="77777777" w:rsidR="005B2F8D" w:rsidRDefault="00BD6E04" w:rsidP="005B2F8D">
      <w:pPr>
        <w:pStyle w:val="Poetry"/>
      </w:pPr>
      <w:r w:rsidRPr="005B2F8D">
        <w:t xml:space="preserve">Thy faithful queen returns to thee. </w:t>
      </w:r>
    </w:p>
    <w:p w14:paraId="029A8709" w14:textId="423D9652" w:rsidR="00BD6E04" w:rsidRPr="005B2F8D" w:rsidRDefault="00BD6E04" w:rsidP="005B2F8D">
      <w:pPr>
        <w:pStyle w:val="Poetry"/>
      </w:pPr>
      <w:r w:rsidRPr="005B2F8D">
        <w:t>In word or deed, in look or mind</w:t>
      </w:r>
    </w:p>
    <w:p w14:paraId="2163F42A" w14:textId="77777777" w:rsidR="005B2F8D" w:rsidRDefault="00BD6E04" w:rsidP="005B2F8D">
      <w:pPr>
        <w:pStyle w:val="Poetry"/>
      </w:pPr>
      <w:r w:rsidRPr="005B2F8D">
        <w:t xml:space="preserve">Her heart from thee has ne’er declined. </w:t>
      </w:r>
    </w:p>
    <w:p w14:paraId="7D3B1977" w14:textId="13EA5FA5" w:rsidR="00BD6E04" w:rsidRPr="005B2F8D" w:rsidRDefault="00BD6E04" w:rsidP="005B2F8D">
      <w:pPr>
        <w:pStyle w:val="Poetry"/>
      </w:pPr>
      <w:r w:rsidRPr="005B2F8D">
        <w:t>By force the giant bore away</w:t>
      </w:r>
    </w:p>
    <w:p w14:paraId="5660FE6B" w14:textId="77777777" w:rsidR="005B2F8D" w:rsidRDefault="00BD6E04" w:rsidP="005B2F8D">
      <w:pPr>
        <w:pStyle w:val="Poetry"/>
      </w:pPr>
      <w:r w:rsidRPr="005B2F8D">
        <w:t xml:space="preserve">From thy lone cot his helpless prey; </w:t>
      </w:r>
    </w:p>
    <w:p w14:paraId="5F4CE916" w14:textId="129AC414" w:rsidR="00BD6E04" w:rsidRPr="005B2F8D" w:rsidRDefault="00BD6E04" w:rsidP="005B2F8D">
      <w:pPr>
        <w:pStyle w:val="Poetry"/>
      </w:pPr>
      <w:r w:rsidRPr="005B2F8D">
        <w:t>And in his bowers securely kept</w:t>
      </w:r>
    </w:p>
    <w:p w14:paraId="2EF0B381" w14:textId="77777777" w:rsidR="005B2F8D" w:rsidRDefault="00BD6E04" w:rsidP="005B2F8D">
      <w:pPr>
        <w:pStyle w:val="Poetry"/>
      </w:pPr>
      <w:r w:rsidRPr="005B2F8D">
        <w:t xml:space="preserve">She still has longed for thee and wept. </w:t>
      </w:r>
    </w:p>
    <w:p w14:paraId="5790FA6B" w14:textId="77777777" w:rsidR="005B2F8D" w:rsidRDefault="00BD6E04" w:rsidP="005B2F8D">
      <w:pPr>
        <w:pStyle w:val="Poetry"/>
      </w:pPr>
      <w:r w:rsidRPr="005B2F8D">
        <w:t xml:space="preserve">With soft temptation, bribe and threat, </w:t>
      </w:r>
    </w:p>
    <w:p w14:paraId="2496CF54" w14:textId="63232D62" w:rsidR="00BD6E04" w:rsidRPr="005B2F8D" w:rsidRDefault="00BD6E04" w:rsidP="005B2F8D">
      <w:pPr>
        <w:pStyle w:val="Poetry"/>
      </w:pPr>
      <w:r w:rsidRPr="005B2F8D">
        <w:t>He bade the dame her love forget:</w:t>
      </w:r>
    </w:p>
    <w:p w14:paraId="0D17219D" w14:textId="77777777" w:rsidR="005B2F8D" w:rsidRDefault="00BD6E04" w:rsidP="005B2F8D">
      <w:pPr>
        <w:pStyle w:val="Poetry"/>
      </w:pPr>
      <w:r w:rsidRPr="005B2F8D">
        <w:t>But, nobly faithful to her lord,</w:t>
      </w:r>
    </w:p>
    <w:p w14:paraId="5068B9E6" w14:textId="77777777" w:rsidR="005B2F8D" w:rsidRDefault="00BD6E04" w:rsidP="005B2F8D">
      <w:pPr>
        <w:pStyle w:val="Poetry"/>
      </w:pPr>
      <w:r w:rsidRPr="005B2F8D">
        <w:t xml:space="preserve"> Her soul the giant’s suit abhorred. </w:t>
      </w:r>
    </w:p>
    <w:p w14:paraId="489C974A" w14:textId="4B7130C4" w:rsidR="00BD6E04" w:rsidRPr="005B2F8D" w:rsidRDefault="00BD6E04" w:rsidP="005B2F8D">
      <w:pPr>
        <w:pStyle w:val="Poetry"/>
      </w:pPr>
      <w:r w:rsidRPr="005B2F8D">
        <w:t>Receive, O King, thy queen again,</w:t>
      </w:r>
    </w:p>
    <w:p w14:paraId="3A64E08D" w14:textId="77777777" w:rsidR="00BD6E04" w:rsidRPr="005B2F8D" w:rsidRDefault="00BD6E04" w:rsidP="005B2F8D">
      <w:pPr>
        <w:pStyle w:val="Poetry"/>
      </w:pPr>
      <w:r w:rsidRPr="005B2F8D">
        <w:t>Pure, ever pure from spot and stain.”</w:t>
      </w:r>
    </w:p>
    <w:p w14:paraId="7EE676E8" w14:textId="77777777" w:rsidR="005B2F8D" w:rsidRDefault="005B2F8D" w:rsidP="005B2F8D">
      <w:pPr>
        <w:pStyle w:val="Poetry"/>
      </w:pPr>
    </w:p>
    <w:p w14:paraId="640707C6" w14:textId="77777777" w:rsidR="005B2F8D" w:rsidRDefault="00BD6E04" w:rsidP="005B2F8D">
      <w:pPr>
        <w:pStyle w:val="Poetry"/>
      </w:pPr>
      <w:r w:rsidRPr="005B2F8D">
        <w:t xml:space="preserve">Still stood the king in thoughtful mood </w:t>
      </w:r>
    </w:p>
    <w:p w14:paraId="4B0765ED" w14:textId="6A6C9E6F" w:rsidR="00BD6E04" w:rsidRPr="005B2F8D" w:rsidRDefault="00BD6E04" w:rsidP="005B2F8D">
      <w:pPr>
        <w:pStyle w:val="Poetry"/>
      </w:pPr>
      <w:r w:rsidRPr="005B2F8D">
        <w:t>And tears of joy his eyes bedewed.</w:t>
      </w:r>
    </w:p>
    <w:p w14:paraId="75DE13BB" w14:textId="77777777" w:rsidR="00BD6E04" w:rsidRPr="005B2F8D" w:rsidRDefault="00BD6E04" w:rsidP="005B2F8D">
      <w:pPr>
        <w:pStyle w:val="Poetry"/>
      </w:pPr>
      <w:r w:rsidRPr="005B2F8D">
        <w:lastRenderedPageBreak/>
        <w:t>Then to the best of Gods the best</w:t>
      </w:r>
    </w:p>
    <w:p w14:paraId="63A7D695" w14:textId="77777777" w:rsidR="00BD6E04" w:rsidRPr="005B2F8D" w:rsidRDefault="00BD6E04" w:rsidP="005B2F8D">
      <w:pPr>
        <w:pStyle w:val="Poetry"/>
      </w:pPr>
      <w:r w:rsidRPr="005B2F8D">
        <w:t>Of warrior chiefs his mind expressed:</w:t>
      </w:r>
    </w:p>
    <w:p w14:paraId="419EC6F7" w14:textId="77777777" w:rsidR="005B2F8D" w:rsidRDefault="00BD6E04" w:rsidP="005B2F8D">
      <w:pPr>
        <w:pStyle w:val="Poetry"/>
      </w:pPr>
      <w:r w:rsidRPr="005B2F8D">
        <w:t xml:space="preserve">“‘Twas meet that mid the thousands here </w:t>
      </w:r>
    </w:p>
    <w:p w14:paraId="589B0C18" w14:textId="77777777" w:rsidR="005B2F8D" w:rsidRDefault="00BD6E04" w:rsidP="005B2F8D">
      <w:pPr>
        <w:pStyle w:val="Poetry"/>
      </w:pPr>
      <w:r w:rsidRPr="005B2F8D">
        <w:t xml:space="preserve">The searching fire my queen should clear; </w:t>
      </w:r>
    </w:p>
    <w:p w14:paraId="38DFF077" w14:textId="0343BC4A" w:rsidR="00BD6E04" w:rsidRPr="005B2F8D" w:rsidRDefault="00BD6E04" w:rsidP="005B2F8D">
      <w:pPr>
        <w:pStyle w:val="Poetry"/>
      </w:pPr>
      <w:r w:rsidRPr="005B2F8D">
        <w:t>For long within the giant’s bower</w:t>
      </w:r>
    </w:p>
    <w:p w14:paraId="0218D303" w14:textId="77777777" w:rsidR="00BD6E04" w:rsidRPr="005B2F8D" w:rsidRDefault="00BD6E04" w:rsidP="005B2F8D">
      <w:pPr>
        <w:pStyle w:val="Poetry"/>
      </w:pPr>
      <w:r w:rsidRPr="005B2F8D">
        <w:t>She dwelt the vassal of his power.</w:t>
      </w:r>
    </w:p>
    <w:p w14:paraId="5E107317" w14:textId="77777777" w:rsidR="005B2F8D" w:rsidRDefault="00BD6E04" w:rsidP="005B2F8D">
      <w:pPr>
        <w:pStyle w:val="Poetry"/>
      </w:pPr>
      <w:r w:rsidRPr="005B2F8D">
        <w:t xml:space="preserve">For else had many a slanderous tongue </w:t>
      </w:r>
    </w:p>
    <w:p w14:paraId="7890993D" w14:textId="381C17EA" w:rsidR="00BD6E04" w:rsidRPr="005B2F8D" w:rsidRDefault="00BD6E04" w:rsidP="005B2F8D">
      <w:pPr>
        <w:pStyle w:val="Poetry"/>
      </w:pPr>
      <w:r w:rsidRPr="005B2F8D">
        <w:t>Reproaches on mine honour flung,</w:t>
      </w:r>
    </w:p>
    <w:p w14:paraId="0DAD983F" w14:textId="77777777" w:rsidR="005B2F8D" w:rsidRDefault="00BD6E04" w:rsidP="005B2F8D">
      <w:pPr>
        <w:pStyle w:val="Poetry"/>
      </w:pPr>
      <w:r w:rsidRPr="005B2F8D">
        <w:t xml:space="preserve">And scorned the king who, love-impelled, </w:t>
      </w:r>
    </w:p>
    <w:p w14:paraId="5E53A641" w14:textId="28CE4EB1" w:rsidR="00BD6E04" w:rsidRPr="005B2F8D" w:rsidRDefault="00BD6E04" w:rsidP="005B2F8D">
      <w:pPr>
        <w:pStyle w:val="Poetry"/>
      </w:pPr>
      <w:r w:rsidRPr="005B2F8D">
        <w:t>His consort from the proof withheld.</w:t>
      </w:r>
    </w:p>
    <w:p w14:paraId="0BCE18C5" w14:textId="77777777" w:rsidR="005B2F8D" w:rsidRDefault="00BD6E04" w:rsidP="005B2F8D">
      <w:pPr>
        <w:pStyle w:val="Poetry"/>
      </w:pPr>
      <w:r w:rsidRPr="005B2F8D">
        <w:t xml:space="preserve">No doubt had I, but surely knew </w:t>
      </w:r>
    </w:p>
    <w:p w14:paraId="4A1DF76F" w14:textId="57B6685A" w:rsidR="00BD6E04" w:rsidRPr="005B2F8D" w:rsidRDefault="00BD6E04" w:rsidP="005B2F8D">
      <w:pPr>
        <w:pStyle w:val="Poetry"/>
      </w:pPr>
      <w:r w:rsidRPr="005B2F8D">
        <w:t>That Janak’s child was pure and true,</w:t>
      </w:r>
    </w:p>
    <w:p w14:paraId="113ED1DD" w14:textId="77777777" w:rsidR="005B2F8D" w:rsidRDefault="00BD6E04" w:rsidP="005B2F8D">
      <w:pPr>
        <w:pStyle w:val="Poetry"/>
      </w:pPr>
      <w:r w:rsidRPr="005B2F8D">
        <w:t xml:space="preserve">That, come what might, in good and ill </w:t>
      </w:r>
    </w:p>
    <w:p w14:paraId="7AAA45C5" w14:textId="7C98E965" w:rsidR="00BD6E04" w:rsidRPr="005B2F8D" w:rsidRDefault="00BD6E04" w:rsidP="005B2F8D">
      <w:pPr>
        <w:pStyle w:val="Poetry"/>
      </w:pPr>
      <w:r w:rsidRPr="005B2F8D">
        <w:t>Her faithful heart was with me still.</w:t>
      </w:r>
    </w:p>
    <w:p w14:paraId="71439EB5" w14:textId="77777777" w:rsidR="00BD6E04" w:rsidRPr="005B2F8D" w:rsidRDefault="00BD6E04" w:rsidP="005B2F8D">
      <w:pPr>
        <w:pStyle w:val="Poetry"/>
      </w:pPr>
      <w:r w:rsidRPr="005B2F8D">
        <w:t>I knew that Ravan could not wrong</w:t>
      </w:r>
    </w:p>
    <w:p w14:paraId="21239423" w14:textId="77777777" w:rsidR="005B2F8D" w:rsidRDefault="00BD6E04" w:rsidP="005B2F8D">
      <w:pPr>
        <w:pStyle w:val="Poetry"/>
      </w:pPr>
      <w:r w:rsidRPr="005B2F8D">
        <w:t xml:space="preserve">My queen whom virtue made so strong. </w:t>
      </w:r>
    </w:p>
    <w:p w14:paraId="4FB287BB" w14:textId="77777777" w:rsidR="005B2F8D" w:rsidRDefault="00BD6E04" w:rsidP="005B2F8D">
      <w:pPr>
        <w:pStyle w:val="Poetry"/>
      </w:pPr>
      <w:r w:rsidRPr="005B2F8D">
        <w:t xml:space="preserve">I knew his heart would sink and fail, </w:t>
      </w:r>
    </w:p>
    <w:p w14:paraId="4A2C879B" w14:textId="6CF6B60A" w:rsidR="00BD6E04" w:rsidRPr="005B2F8D" w:rsidRDefault="00BD6E04" w:rsidP="005B2F8D">
      <w:pPr>
        <w:pStyle w:val="Poetry"/>
      </w:pPr>
      <w:r w:rsidRPr="005B2F8D">
        <w:t>Nor dare her honour to assail,</w:t>
      </w:r>
    </w:p>
    <w:p w14:paraId="251F7227" w14:textId="77777777" w:rsidR="005B2F8D" w:rsidRDefault="00BD6E04" w:rsidP="005B2F8D">
      <w:pPr>
        <w:pStyle w:val="Poetry"/>
      </w:pPr>
      <w:r w:rsidRPr="005B2F8D">
        <w:t xml:space="preserve">As Ocean, when he raves and roars, </w:t>
      </w:r>
    </w:p>
    <w:p w14:paraId="2110168F" w14:textId="77777777" w:rsidR="005B2F8D" w:rsidRDefault="00BD6E04" w:rsidP="005B2F8D">
      <w:pPr>
        <w:pStyle w:val="Poetry"/>
      </w:pPr>
      <w:r w:rsidRPr="005B2F8D">
        <w:t xml:space="preserve">Fears to o’erleap his bounding shores. </w:t>
      </w:r>
    </w:p>
    <w:p w14:paraId="47C6E494" w14:textId="77777777" w:rsidR="005B2F8D" w:rsidRDefault="00BD6E04" w:rsidP="005B2F8D">
      <w:pPr>
        <w:pStyle w:val="Poetry"/>
      </w:pPr>
      <w:r w:rsidRPr="005B2F8D">
        <w:t xml:space="preserve">Now to the worlds her truth is shown, </w:t>
      </w:r>
    </w:p>
    <w:p w14:paraId="295B16E8" w14:textId="013E22BA" w:rsidR="00BD6E04" w:rsidRPr="005B2F8D" w:rsidRDefault="00BD6E04" w:rsidP="005B2F8D">
      <w:pPr>
        <w:pStyle w:val="Poetry"/>
      </w:pPr>
      <w:r w:rsidRPr="005B2F8D">
        <w:t>And Sita is again mine own.</w:t>
      </w:r>
    </w:p>
    <w:p w14:paraId="78E5D51D" w14:textId="77777777" w:rsidR="005B2F8D" w:rsidRDefault="00BD6E04" w:rsidP="005B2F8D">
      <w:pPr>
        <w:pStyle w:val="Poetry"/>
      </w:pPr>
      <w:r w:rsidRPr="005B2F8D">
        <w:t xml:space="preserve">Thus proved before unnumbered eyes, </w:t>
      </w:r>
    </w:p>
    <w:p w14:paraId="268A94B4" w14:textId="343BE5A6" w:rsidR="00BD6E04" w:rsidRPr="005B2F8D" w:rsidRDefault="00BD6E04" w:rsidP="005B2F8D">
      <w:pPr>
        <w:pStyle w:val="Poetry"/>
      </w:pPr>
      <w:r w:rsidRPr="005B2F8D">
        <w:t>On her pure fame no shadow lies.</w:t>
      </w:r>
    </w:p>
    <w:p w14:paraId="2D778FBD" w14:textId="77777777" w:rsidR="00BD6E04" w:rsidRPr="005B2F8D" w:rsidRDefault="00BD6E04" w:rsidP="005B2F8D">
      <w:pPr>
        <w:pStyle w:val="Poetry"/>
      </w:pPr>
      <w:r w:rsidRPr="005B2F8D">
        <w:t>As heroes to their glory cleave,</w:t>
      </w:r>
    </w:p>
    <w:p w14:paraId="05B1E213" w14:textId="77777777" w:rsidR="005B2F8D" w:rsidRDefault="00BD6E04" w:rsidP="005B2F8D">
      <w:pPr>
        <w:pStyle w:val="Poetry"/>
      </w:pPr>
      <w:r w:rsidRPr="005B2F8D">
        <w:t xml:space="preserve">Mine own dear spouse I ne’er will leave.” </w:t>
      </w:r>
    </w:p>
    <w:p w14:paraId="280DD46C" w14:textId="77777777" w:rsidR="005B2F8D" w:rsidRDefault="00BD6E04" w:rsidP="005B2F8D">
      <w:pPr>
        <w:pStyle w:val="Poetry"/>
      </w:pPr>
      <w:r w:rsidRPr="005B2F8D">
        <w:t xml:space="preserve">He ceased: and clasped in fond embrace </w:t>
      </w:r>
    </w:p>
    <w:p w14:paraId="5ED21109" w14:textId="143A9FB6" w:rsidR="00BD6E04" w:rsidRPr="005B2F8D" w:rsidRDefault="00BD6E04" w:rsidP="005B2F8D">
      <w:pPr>
        <w:pStyle w:val="Poetry"/>
      </w:pPr>
      <w:r w:rsidRPr="005B2F8D">
        <w:t>On his dear breast she hid her face.</w:t>
      </w:r>
    </w:p>
    <w:p w14:paraId="3BE47C22" w14:textId="77777777" w:rsidR="00BD6E04" w:rsidRDefault="00BD6E04" w:rsidP="00BD6E04">
      <w:pPr>
        <w:pStyle w:val="BodyText"/>
        <w:spacing w:before="4"/>
        <w:rPr>
          <w:sz w:val="23"/>
        </w:rPr>
      </w:pPr>
    </w:p>
    <w:p w14:paraId="3537F622" w14:textId="77777777" w:rsidR="005B2F8D" w:rsidRDefault="00BD6E04" w:rsidP="005B2F8D">
      <w:pPr>
        <w:pStyle w:val="Heading4"/>
      </w:pPr>
      <w:r>
        <w:t>Canto CXXX</w:t>
      </w:r>
    </w:p>
    <w:p w14:paraId="477AF37A" w14:textId="03DC4B0D" w:rsidR="00BD6E04" w:rsidRPr="005B2F8D" w:rsidRDefault="00BD6E04" w:rsidP="005B2F8D">
      <w:pPr>
        <w:pStyle w:val="Bodynoindent"/>
        <w:jc w:val="left"/>
        <w:rPr>
          <w:i/>
          <w:iCs/>
        </w:rPr>
      </w:pPr>
      <w:r w:rsidRPr="005B2F8D">
        <w:rPr>
          <w:i/>
          <w:iCs/>
        </w:rPr>
        <w:t>The Consecration.</w:t>
      </w:r>
    </w:p>
    <w:p w14:paraId="3D24A435" w14:textId="77777777" w:rsidR="005B2F8D" w:rsidRDefault="00BD6E04" w:rsidP="005B2F8D">
      <w:pPr>
        <w:pStyle w:val="Poetry"/>
      </w:pPr>
      <w:r w:rsidRPr="005B2F8D">
        <w:t xml:space="preserve">Then, reverent hand to hand applied, </w:t>
      </w:r>
    </w:p>
    <w:p w14:paraId="720C13BA" w14:textId="77777777" w:rsidR="005B2F8D" w:rsidRDefault="00BD6E04" w:rsidP="005B2F8D">
      <w:pPr>
        <w:pStyle w:val="Poetry"/>
      </w:pPr>
      <w:r w:rsidRPr="005B2F8D">
        <w:t xml:space="preserve">Thus Bharat to his brother cried: </w:t>
      </w:r>
    </w:p>
    <w:p w14:paraId="28527D23" w14:textId="77777777" w:rsidR="005B2F8D" w:rsidRDefault="00BD6E04" w:rsidP="005B2F8D">
      <w:pPr>
        <w:pStyle w:val="Poetry"/>
      </w:pPr>
      <w:r w:rsidRPr="005B2F8D">
        <w:lastRenderedPageBreak/>
        <w:t xml:space="preserve">“Thy realm, O King, is now restored, </w:t>
      </w:r>
    </w:p>
    <w:p w14:paraId="52DB61F7" w14:textId="545DAA13" w:rsidR="00BD6E04" w:rsidRPr="005B2F8D" w:rsidRDefault="00BD6E04" w:rsidP="005B2F8D">
      <w:pPr>
        <w:pStyle w:val="Poetry"/>
      </w:pPr>
      <w:r w:rsidRPr="005B2F8D">
        <w:t>Uninjured to the rightful lord.</w:t>
      </w:r>
    </w:p>
    <w:p w14:paraId="454A27FB" w14:textId="77777777" w:rsidR="00BD6E04" w:rsidRPr="005B2F8D" w:rsidRDefault="00BD6E04" w:rsidP="005B2F8D">
      <w:pPr>
        <w:pStyle w:val="Poetry"/>
      </w:pPr>
      <w:r w:rsidRPr="005B2F8D">
        <w:t>This feeble arm with toil and pain,</w:t>
      </w:r>
    </w:p>
    <w:p w14:paraId="6D52CFCE" w14:textId="77777777" w:rsidR="005B2F8D" w:rsidRDefault="00BD6E04" w:rsidP="005B2F8D">
      <w:pPr>
        <w:pStyle w:val="Poetry"/>
      </w:pPr>
      <w:r w:rsidRPr="005B2F8D">
        <w:t xml:space="preserve">The weighty charge could scarce sustain. </w:t>
      </w:r>
    </w:p>
    <w:p w14:paraId="65BF2916" w14:textId="77777777" w:rsidR="005B2F8D" w:rsidRDefault="00BD6E04" w:rsidP="005B2F8D">
      <w:pPr>
        <w:pStyle w:val="Poetry"/>
      </w:pPr>
      <w:r w:rsidRPr="005B2F8D">
        <w:t xml:space="preserve">And the great burthen wellnigh broke </w:t>
      </w:r>
    </w:p>
    <w:p w14:paraId="48ECAD90" w14:textId="1CFB0A19" w:rsidR="00BD6E04" w:rsidRPr="005B2F8D" w:rsidRDefault="00BD6E04" w:rsidP="005B2F8D">
      <w:pPr>
        <w:pStyle w:val="Poetry"/>
      </w:pPr>
      <w:r w:rsidRPr="005B2F8D">
        <w:t>The neck untrained to bear the yoke.</w:t>
      </w:r>
    </w:p>
    <w:p w14:paraId="74179A31" w14:textId="77777777" w:rsidR="005B2F8D" w:rsidRDefault="00BD6E04" w:rsidP="005B2F8D">
      <w:pPr>
        <w:pStyle w:val="Poetry"/>
      </w:pPr>
      <w:r w:rsidRPr="005B2F8D">
        <w:t xml:space="preserve">The royal swan outspeeds the crow: </w:t>
      </w:r>
    </w:p>
    <w:p w14:paraId="6C23037E" w14:textId="77777777" w:rsidR="005B2F8D" w:rsidRDefault="00BD6E04" w:rsidP="005B2F8D">
      <w:pPr>
        <w:pStyle w:val="Poetry"/>
      </w:pPr>
      <w:r w:rsidRPr="005B2F8D">
        <w:t xml:space="preserve">The steed is swift, the mule is slow, </w:t>
      </w:r>
    </w:p>
    <w:p w14:paraId="3ACB3DF0" w14:textId="48833207" w:rsidR="00BD6E04" w:rsidRPr="005B2F8D" w:rsidRDefault="00BD6E04" w:rsidP="005B2F8D">
      <w:pPr>
        <w:pStyle w:val="Poetry"/>
      </w:pPr>
      <w:r w:rsidRPr="005B2F8D">
        <w:t>Nor can my feeble feet be led</w:t>
      </w:r>
    </w:p>
    <w:p w14:paraId="2C439EC7" w14:textId="77777777" w:rsidR="005B2F8D" w:rsidRDefault="00BD6E04" w:rsidP="005B2F8D">
      <w:pPr>
        <w:pStyle w:val="Poetry"/>
      </w:pPr>
      <w:r w:rsidRPr="005B2F8D">
        <w:t xml:space="preserve">O’er the rough ways where thine should tread. </w:t>
      </w:r>
    </w:p>
    <w:p w14:paraId="2213E4C0" w14:textId="1649E785" w:rsidR="00BD6E04" w:rsidRPr="005B2F8D" w:rsidRDefault="00BD6E04" w:rsidP="005B2F8D">
      <w:pPr>
        <w:pStyle w:val="Poetry"/>
      </w:pPr>
      <w:r w:rsidRPr="005B2F8D">
        <w:t>Now grant what all thy subjects ask:</w:t>
      </w:r>
    </w:p>
    <w:p w14:paraId="5A483D05" w14:textId="77777777" w:rsidR="005B2F8D" w:rsidRDefault="00BD6E04" w:rsidP="005B2F8D">
      <w:pPr>
        <w:pStyle w:val="Poetry"/>
      </w:pPr>
      <w:r w:rsidRPr="005B2F8D">
        <w:t xml:space="preserve">Begin, O King, thy royal task. </w:t>
      </w:r>
    </w:p>
    <w:p w14:paraId="2EC9D5FD" w14:textId="77777777" w:rsidR="005B2F8D" w:rsidRDefault="00BD6E04" w:rsidP="005B2F8D">
      <w:pPr>
        <w:pStyle w:val="Poetry"/>
      </w:pPr>
      <w:r w:rsidRPr="005B2F8D">
        <w:t xml:space="preserve">Now let our longing eyes behold </w:t>
      </w:r>
    </w:p>
    <w:p w14:paraId="703B54F1" w14:textId="2059C43B" w:rsidR="00BD6E04" w:rsidRPr="005B2F8D" w:rsidRDefault="00BD6E04" w:rsidP="005B2F8D">
      <w:pPr>
        <w:pStyle w:val="Poetry"/>
      </w:pPr>
      <w:r w:rsidRPr="005B2F8D">
        <w:t>The glorious rite ordained of old,</w:t>
      </w:r>
    </w:p>
    <w:p w14:paraId="2DBBDD24" w14:textId="77777777" w:rsidR="005B2F8D" w:rsidRDefault="00BD6E04" w:rsidP="005B2F8D">
      <w:pPr>
        <w:pStyle w:val="Poetry"/>
      </w:pPr>
      <w:r w:rsidRPr="005B2F8D">
        <w:t>And on the new-found monarch’s head</w:t>
      </w:r>
    </w:p>
    <w:p w14:paraId="2F368E6C" w14:textId="1B1F7C9B" w:rsidR="00BD6E04" w:rsidRPr="005B2F8D" w:rsidRDefault="00BD6E04" w:rsidP="005B2F8D">
      <w:pPr>
        <w:pStyle w:val="Poetry"/>
      </w:pPr>
      <w:r w:rsidRPr="005B2F8D">
        <w:t>Let consecrating drops be shed.”</w:t>
      </w:r>
    </w:p>
    <w:p w14:paraId="5CBB4DE5" w14:textId="77777777" w:rsidR="005B2F8D" w:rsidRDefault="005B2F8D" w:rsidP="005B2F8D">
      <w:pPr>
        <w:pStyle w:val="Poetry"/>
      </w:pPr>
    </w:p>
    <w:p w14:paraId="06C2C9D7" w14:textId="77777777" w:rsidR="005B2F8D" w:rsidRDefault="00BD6E04" w:rsidP="005B2F8D">
      <w:pPr>
        <w:pStyle w:val="Poetry"/>
      </w:pPr>
      <w:r w:rsidRPr="005B2F8D">
        <w:t xml:space="preserve">He ceased; victorious Rama bent </w:t>
      </w:r>
    </w:p>
    <w:p w14:paraId="5B029C3A" w14:textId="18A82C93" w:rsidR="00BD6E04" w:rsidRPr="005B2F8D" w:rsidRDefault="00BD6E04" w:rsidP="005B2F8D">
      <w:pPr>
        <w:pStyle w:val="Poetry"/>
      </w:pPr>
      <w:r w:rsidRPr="005B2F8D">
        <w:t>His head in token of assent.</w:t>
      </w:r>
    </w:p>
    <w:p w14:paraId="382FE6DF" w14:textId="77777777" w:rsidR="005B2F8D" w:rsidRDefault="00BD6E04" w:rsidP="005B2F8D">
      <w:pPr>
        <w:pStyle w:val="Poetry"/>
      </w:pPr>
      <w:r w:rsidRPr="005B2F8D">
        <w:t xml:space="preserve">He sat, and tonsors trimmed with care </w:t>
      </w:r>
    </w:p>
    <w:p w14:paraId="0E30327E" w14:textId="79C5E6B0" w:rsidR="00BD6E04" w:rsidRPr="005B2F8D" w:rsidRDefault="00BD6E04" w:rsidP="005B2F8D">
      <w:pPr>
        <w:pStyle w:val="Poetry"/>
      </w:pPr>
      <w:r w:rsidRPr="005B2F8D">
        <w:t>His tangles of neglected hair</w:t>
      </w:r>
    </w:p>
    <w:p w14:paraId="6E7ABB7C" w14:textId="77777777" w:rsidR="005B2F8D" w:rsidRDefault="00BD6E04" w:rsidP="005B2F8D">
      <w:pPr>
        <w:pStyle w:val="Poetry"/>
      </w:pPr>
      <w:r w:rsidRPr="005B2F8D">
        <w:t xml:space="preserve">Then, duly bathed, the hero shone </w:t>
      </w:r>
    </w:p>
    <w:p w14:paraId="026D3BC8" w14:textId="77777777" w:rsidR="005B2F8D" w:rsidRDefault="00BD6E04" w:rsidP="005B2F8D">
      <w:pPr>
        <w:pStyle w:val="Poetry"/>
      </w:pPr>
      <w:r w:rsidRPr="005B2F8D">
        <w:t xml:space="preserve">With all his splendid raiment on. </w:t>
      </w:r>
    </w:p>
    <w:p w14:paraId="6A0DC1F2" w14:textId="7577726A" w:rsidR="00BD6E04" w:rsidRPr="005B2F8D" w:rsidRDefault="00BD6E04" w:rsidP="005B2F8D">
      <w:pPr>
        <w:pStyle w:val="Poetry"/>
      </w:pPr>
      <w:r w:rsidRPr="005B2F8D">
        <w:t>And Sita with the matrons’ aid</w:t>
      </w:r>
    </w:p>
    <w:p w14:paraId="5EEB8A5B" w14:textId="77777777" w:rsidR="005B2F8D" w:rsidRDefault="00BD6E04" w:rsidP="005B2F8D">
      <w:pPr>
        <w:pStyle w:val="Poetry"/>
      </w:pPr>
      <w:r w:rsidRPr="005B2F8D">
        <w:t xml:space="preserve">Her limbs in shining robes arrayed, </w:t>
      </w:r>
    </w:p>
    <w:p w14:paraId="43EDD064" w14:textId="77777777" w:rsidR="005B2F8D" w:rsidRDefault="00BD6E04" w:rsidP="005B2F8D">
      <w:pPr>
        <w:pStyle w:val="Poetry"/>
      </w:pPr>
      <w:r w:rsidRPr="005B2F8D">
        <w:t xml:space="preserve">Sumantra then, the charioteer, </w:t>
      </w:r>
    </w:p>
    <w:p w14:paraId="2DFA3445" w14:textId="77777777" w:rsidR="005B2F8D" w:rsidRDefault="00BD6E04" w:rsidP="005B2F8D">
      <w:pPr>
        <w:pStyle w:val="Poetry"/>
      </w:pPr>
      <w:r w:rsidRPr="005B2F8D">
        <w:t xml:space="preserve">Drew, ordered by Satrughna near, </w:t>
      </w:r>
    </w:p>
    <w:p w14:paraId="7E769DC6" w14:textId="77777777" w:rsidR="005B2F8D" w:rsidRDefault="00BD6E04" w:rsidP="005B2F8D">
      <w:pPr>
        <w:pStyle w:val="Poetry"/>
      </w:pPr>
      <w:r w:rsidRPr="005B2F8D">
        <w:t xml:space="preserve">And stayed within the hermit grove </w:t>
      </w:r>
    </w:p>
    <w:p w14:paraId="4DAEFBE9" w14:textId="77777777" w:rsidR="005B2F8D" w:rsidRDefault="00BD6E04" w:rsidP="005B2F8D">
      <w:pPr>
        <w:pStyle w:val="Poetry"/>
      </w:pPr>
      <w:r w:rsidRPr="005B2F8D">
        <w:t xml:space="preserve">The chariot and the steeds he drove. </w:t>
      </w:r>
    </w:p>
    <w:p w14:paraId="2CD64745" w14:textId="278FAB65" w:rsidR="00BD6E04" w:rsidRPr="005B2F8D" w:rsidRDefault="00BD6E04" w:rsidP="005B2F8D">
      <w:pPr>
        <w:pStyle w:val="Poetry"/>
      </w:pPr>
      <w:r w:rsidRPr="005B2F8D">
        <w:t>Therein Sugriva’s consorts, graced</w:t>
      </w:r>
    </w:p>
    <w:p w14:paraId="060A04CD" w14:textId="77777777" w:rsidR="005B2F8D" w:rsidRDefault="00BD6E04" w:rsidP="005B2F8D">
      <w:pPr>
        <w:pStyle w:val="Poetry"/>
      </w:pPr>
      <w:r w:rsidRPr="005B2F8D">
        <w:t xml:space="preserve">With gems, and Rama’s queen were placed, </w:t>
      </w:r>
    </w:p>
    <w:p w14:paraId="106A6BE4" w14:textId="4966CFB0" w:rsidR="00BD6E04" w:rsidRPr="005B2F8D" w:rsidRDefault="00BD6E04" w:rsidP="005B2F8D">
      <w:pPr>
        <w:pStyle w:val="Poetry"/>
      </w:pPr>
      <w:r w:rsidRPr="005B2F8D">
        <w:t>All fain Ayodhya to behold:</w:t>
      </w:r>
    </w:p>
    <w:p w14:paraId="468E0765" w14:textId="77777777" w:rsidR="005B2F8D" w:rsidRDefault="00BD6E04" w:rsidP="005B2F8D">
      <w:pPr>
        <w:pStyle w:val="Poetry"/>
      </w:pPr>
      <w:r w:rsidRPr="005B2F8D">
        <w:t xml:space="preserve">And swift away the chariot rolled. </w:t>
      </w:r>
    </w:p>
    <w:p w14:paraId="12F55A04" w14:textId="77777777" w:rsidR="005B2F8D" w:rsidRDefault="00BD6E04" w:rsidP="005B2F8D">
      <w:pPr>
        <w:pStyle w:val="Poetry"/>
      </w:pPr>
      <w:r w:rsidRPr="005B2F8D">
        <w:t xml:space="preserve">Like Indra Lord of Thousand Eyes, </w:t>
      </w:r>
    </w:p>
    <w:p w14:paraId="157C7576" w14:textId="77777777" w:rsidR="005B2F8D" w:rsidRDefault="00BD6E04" w:rsidP="005B2F8D">
      <w:pPr>
        <w:pStyle w:val="Poetry"/>
      </w:pPr>
      <w:r w:rsidRPr="005B2F8D">
        <w:lastRenderedPageBreak/>
        <w:t xml:space="preserve">Drawn by fleet lions through the skies. </w:t>
      </w:r>
    </w:p>
    <w:p w14:paraId="5DB9BB0E" w14:textId="698B0645" w:rsidR="00BD6E04" w:rsidRPr="005B2F8D" w:rsidRDefault="00BD6E04" w:rsidP="005B2F8D">
      <w:pPr>
        <w:pStyle w:val="Poetry"/>
      </w:pPr>
      <w:r w:rsidRPr="005B2F8D">
        <w:t>Thus radiant in his glory showed</w:t>
      </w:r>
    </w:p>
    <w:p w14:paraId="066EDA20" w14:textId="77777777" w:rsidR="005B2F8D" w:rsidRDefault="00BD6E04" w:rsidP="005B2F8D">
      <w:pPr>
        <w:pStyle w:val="Poetry"/>
      </w:pPr>
      <w:r w:rsidRPr="005B2F8D">
        <w:t xml:space="preserve">King Rama as he homeward rode, </w:t>
      </w:r>
    </w:p>
    <w:p w14:paraId="112A5C2D" w14:textId="77777777" w:rsidR="005B2F8D" w:rsidRDefault="00BD6E04" w:rsidP="005B2F8D">
      <w:pPr>
        <w:pStyle w:val="Poetry"/>
      </w:pPr>
      <w:r w:rsidRPr="005B2F8D">
        <w:t xml:space="preserve">In power and might unparalleled. </w:t>
      </w:r>
    </w:p>
    <w:p w14:paraId="3802BB65" w14:textId="77777777" w:rsidR="005B2F8D" w:rsidRDefault="00BD6E04" w:rsidP="005B2F8D">
      <w:pPr>
        <w:pStyle w:val="Poetry"/>
      </w:pPr>
      <w:r w:rsidRPr="005B2F8D">
        <w:t xml:space="preserve">The reins the hand of Bharat held. </w:t>
      </w:r>
    </w:p>
    <w:p w14:paraId="3949EEE3" w14:textId="211EDCA0" w:rsidR="00BD6E04" w:rsidRPr="005B2F8D" w:rsidRDefault="00BD6E04" w:rsidP="005B2F8D">
      <w:pPr>
        <w:pStyle w:val="Poetry"/>
      </w:pPr>
      <w:r w:rsidRPr="005B2F8D">
        <w:t>Above the peerless victor’s head</w:t>
      </w:r>
    </w:p>
    <w:p w14:paraId="1D38657B" w14:textId="77777777" w:rsidR="005B2F8D" w:rsidRDefault="00BD6E04" w:rsidP="005B2F8D">
      <w:pPr>
        <w:pStyle w:val="Poetry"/>
      </w:pPr>
      <w:r w:rsidRPr="005B2F8D">
        <w:t xml:space="preserve">The snow-white shade Satrughna spread, </w:t>
      </w:r>
    </w:p>
    <w:p w14:paraId="645E5C65" w14:textId="5BDBE04A" w:rsidR="00BD6E04" w:rsidRPr="005B2F8D" w:rsidRDefault="00BD6E04" w:rsidP="005B2F8D">
      <w:pPr>
        <w:pStyle w:val="Poetry"/>
      </w:pPr>
      <w:r w:rsidRPr="005B2F8D">
        <w:t>And Lakshman’s ever-ready hand</w:t>
      </w:r>
    </w:p>
    <w:p w14:paraId="03DC16D8" w14:textId="77777777" w:rsidR="005B2F8D" w:rsidRDefault="00BD6E04" w:rsidP="005B2F8D">
      <w:pPr>
        <w:pStyle w:val="Poetry"/>
      </w:pPr>
      <w:r w:rsidRPr="005B2F8D">
        <w:t xml:space="preserve">His forehead with a chourie fanned. </w:t>
      </w:r>
    </w:p>
    <w:p w14:paraId="1B71ADF3" w14:textId="77777777" w:rsidR="005B2F8D" w:rsidRDefault="00BD6E04" w:rsidP="005B2F8D">
      <w:pPr>
        <w:pStyle w:val="Poetry"/>
      </w:pPr>
      <w:r w:rsidRPr="005B2F8D">
        <w:t xml:space="preserve">Vibhishan close to Lakshman’s side </w:t>
      </w:r>
    </w:p>
    <w:p w14:paraId="130B780B" w14:textId="2D651F62" w:rsidR="00BD6E04" w:rsidRPr="005B2F8D" w:rsidRDefault="00BD6E04" w:rsidP="005B2F8D">
      <w:pPr>
        <w:pStyle w:val="Poetry"/>
      </w:pPr>
      <w:r w:rsidRPr="005B2F8D">
        <w:t>Sharing his task a chourie plied.</w:t>
      </w:r>
    </w:p>
    <w:p w14:paraId="517A2519" w14:textId="77777777" w:rsidR="005B2F8D" w:rsidRDefault="00BD6E04" w:rsidP="005B2F8D">
      <w:pPr>
        <w:pStyle w:val="Poetry"/>
      </w:pPr>
      <w:r w:rsidRPr="005B2F8D">
        <w:t xml:space="preserve">Sugriva on Śatrunjay came, </w:t>
      </w:r>
    </w:p>
    <w:p w14:paraId="3A09004F" w14:textId="732AF15B" w:rsidR="00BD6E04" w:rsidRPr="005B2F8D" w:rsidRDefault="00BD6E04" w:rsidP="005B2F8D">
      <w:pPr>
        <w:pStyle w:val="Poetry"/>
      </w:pPr>
      <w:r w:rsidRPr="005B2F8D">
        <w:t>An elephant of hugest frame:</w:t>
      </w:r>
    </w:p>
    <w:p w14:paraId="266D0684" w14:textId="77777777" w:rsidR="005B2F8D" w:rsidRDefault="00BD6E04" w:rsidP="005B2F8D">
      <w:pPr>
        <w:pStyle w:val="Poetry"/>
      </w:pPr>
      <w:r w:rsidRPr="005B2F8D">
        <w:t xml:space="preserve">Nine thousand others bore, behind, </w:t>
      </w:r>
    </w:p>
    <w:p w14:paraId="6B5BF0D2" w14:textId="77777777" w:rsidR="005B2F8D" w:rsidRDefault="00BD6E04" w:rsidP="005B2F8D">
      <w:pPr>
        <w:pStyle w:val="Poetry"/>
      </w:pPr>
      <w:r w:rsidRPr="005B2F8D">
        <w:t xml:space="preserve">The chieftains of the Vanar kind </w:t>
      </w:r>
    </w:p>
    <w:p w14:paraId="4C7FDDA9" w14:textId="77777777" w:rsidR="005B2F8D" w:rsidRDefault="00BD6E04" w:rsidP="005B2F8D">
      <w:pPr>
        <w:pStyle w:val="Poetry"/>
      </w:pPr>
      <w:r w:rsidRPr="005B2F8D">
        <w:t xml:space="preserve">All gay, in forms of human mould, </w:t>
      </w:r>
    </w:p>
    <w:p w14:paraId="7F3AAA6B" w14:textId="77777777" w:rsidR="005B2F8D" w:rsidRDefault="00BD6E04" w:rsidP="005B2F8D">
      <w:pPr>
        <w:pStyle w:val="Poetry"/>
      </w:pPr>
      <w:r w:rsidRPr="005B2F8D">
        <w:t xml:space="preserve">With rich attire and gems and gold. </w:t>
      </w:r>
    </w:p>
    <w:p w14:paraId="4DCE51B9" w14:textId="77777777" w:rsidR="005B2F8D" w:rsidRDefault="00BD6E04" w:rsidP="005B2F8D">
      <w:pPr>
        <w:pStyle w:val="Poetry"/>
      </w:pPr>
      <w:r w:rsidRPr="005B2F8D">
        <w:t xml:space="preserve">Thus borne along in royal state </w:t>
      </w:r>
    </w:p>
    <w:p w14:paraId="065DA707" w14:textId="08A8C65B" w:rsidR="00BD6E04" w:rsidRPr="005B2F8D" w:rsidRDefault="00BD6E04" w:rsidP="005B2F8D">
      <w:pPr>
        <w:pStyle w:val="Poetry"/>
      </w:pPr>
      <w:r w:rsidRPr="005B2F8D">
        <w:t>King Rama reached Ayodbya’s gate</w:t>
      </w:r>
    </w:p>
    <w:p w14:paraId="55014E32" w14:textId="77777777" w:rsidR="005B2F8D" w:rsidRDefault="00BD6E04" w:rsidP="005B2F8D">
      <w:pPr>
        <w:pStyle w:val="Poetry"/>
      </w:pPr>
      <w:r w:rsidRPr="005B2F8D">
        <w:t xml:space="preserve">With merry noise of shells and drums </w:t>
      </w:r>
    </w:p>
    <w:p w14:paraId="5F84525C" w14:textId="77777777" w:rsidR="005B2F8D" w:rsidRDefault="00BD6E04" w:rsidP="005B2F8D">
      <w:pPr>
        <w:pStyle w:val="Poetry"/>
      </w:pPr>
      <w:r w:rsidRPr="005B2F8D">
        <w:t xml:space="preserve">And joyful shouts, He comes, he comes, </w:t>
      </w:r>
    </w:p>
    <w:p w14:paraId="45647503" w14:textId="77777777" w:rsidR="005B2F8D" w:rsidRDefault="00BD6E04" w:rsidP="005B2F8D">
      <w:pPr>
        <w:pStyle w:val="Poetry"/>
      </w:pPr>
      <w:r w:rsidRPr="005B2F8D">
        <w:t xml:space="preserve">A Brahman host with solemn tread, </w:t>
      </w:r>
    </w:p>
    <w:p w14:paraId="51DD603A" w14:textId="72586D42" w:rsidR="00BD6E04" w:rsidRPr="005B2F8D" w:rsidRDefault="00BD6E04" w:rsidP="005B2F8D">
      <w:pPr>
        <w:pStyle w:val="Poetry"/>
      </w:pPr>
      <w:r w:rsidRPr="005B2F8D">
        <w:t>And kine the long procession led,</w:t>
      </w:r>
    </w:p>
    <w:p w14:paraId="598275A6" w14:textId="77777777" w:rsidR="005B2F8D" w:rsidRDefault="00BD6E04" w:rsidP="005B2F8D">
      <w:pPr>
        <w:pStyle w:val="Poetry"/>
      </w:pPr>
      <w:r w:rsidRPr="005B2F8D">
        <w:t xml:space="preserve">And happy maids in ordered bands </w:t>
      </w:r>
    </w:p>
    <w:p w14:paraId="7698F06F" w14:textId="77777777" w:rsidR="005B2F8D" w:rsidRDefault="00BD6E04" w:rsidP="005B2F8D">
      <w:pPr>
        <w:pStyle w:val="Poetry"/>
      </w:pPr>
      <w:r w:rsidRPr="005B2F8D">
        <w:t xml:space="preserve">Threw grain and gold with liberal hands. </w:t>
      </w:r>
    </w:p>
    <w:p w14:paraId="723556C9" w14:textId="77777777" w:rsidR="005B2F8D" w:rsidRDefault="00BD6E04" w:rsidP="005B2F8D">
      <w:pPr>
        <w:pStyle w:val="Poetry"/>
      </w:pPr>
      <w:r w:rsidRPr="005B2F8D">
        <w:t xml:space="preserve">Neath gorgeous flags that waved in rows </w:t>
      </w:r>
    </w:p>
    <w:p w14:paraId="34C1831D" w14:textId="644CD286" w:rsidR="00BD6E04" w:rsidRPr="005B2F8D" w:rsidRDefault="00BD6E04" w:rsidP="005B2F8D">
      <w:pPr>
        <w:pStyle w:val="Poetry"/>
      </w:pPr>
      <w:r w:rsidRPr="005B2F8D">
        <w:t>On towers and roofs and porticoes.</w:t>
      </w:r>
    </w:p>
    <w:p w14:paraId="17B23A48" w14:textId="77777777" w:rsidR="005B2F8D" w:rsidRDefault="00BD6E04" w:rsidP="005B2F8D">
      <w:pPr>
        <w:pStyle w:val="Poetry"/>
      </w:pPr>
      <w:r w:rsidRPr="005B2F8D">
        <w:t xml:space="preserve">Mid merry crowds who sang and cheered </w:t>
      </w:r>
    </w:p>
    <w:p w14:paraId="7ECFB48A" w14:textId="034F63BF" w:rsidR="00BD6E04" w:rsidRPr="005B2F8D" w:rsidRDefault="00BD6E04" w:rsidP="005B2F8D">
      <w:pPr>
        <w:pStyle w:val="Poetry"/>
      </w:pPr>
      <w:r w:rsidRPr="005B2F8D">
        <w:t>The palace of the king they neared.</w:t>
      </w:r>
    </w:p>
    <w:p w14:paraId="014E1D81" w14:textId="77777777" w:rsidR="00BD6E04" w:rsidRPr="005B2F8D" w:rsidRDefault="00BD6E04" w:rsidP="005B2F8D">
      <w:pPr>
        <w:pStyle w:val="Poetry"/>
      </w:pPr>
      <w:r w:rsidRPr="005B2F8D">
        <w:t>Then Raghu’s son to Bharat, best</w:t>
      </w:r>
    </w:p>
    <w:p w14:paraId="6505C223" w14:textId="77777777" w:rsidR="005B2F8D" w:rsidRDefault="00BD6E04" w:rsidP="005B2F8D">
      <w:pPr>
        <w:pStyle w:val="Poetry"/>
      </w:pPr>
      <w:r w:rsidRPr="005B2F8D">
        <w:t xml:space="preserve">Of duty’s slaves, these words addressed: </w:t>
      </w:r>
    </w:p>
    <w:p w14:paraId="2CCE8BA5" w14:textId="2B728FDC" w:rsidR="00BD6E04" w:rsidRPr="005B2F8D" w:rsidRDefault="00BD6E04" w:rsidP="005B2F8D">
      <w:pPr>
        <w:pStyle w:val="Poetry"/>
      </w:pPr>
      <w:r w:rsidRPr="005B2F8D">
        <w:t>“Pass onward to the monarch’s hall.</w:t>
      </w:r>
    </w:p>
    <w:p w14:paraId="727C86CE" w14:textId="77777777" w:rsidR="005B2F8D" w:rsidRDefault="00BD6E04" w:rsidP="005B2F8D">
      <w:pPr>
        <w:pStyle w:val="Poetry"/>
      </w:pPr>
      <w:r w:rsidRPr="005B2F8D">
        <w:t xml:space="preserve">The high-souled Vanars with thee call, </w:t>
      </w:r>
    </w:p>
    <w:p w14:paraId="0AD0121C" w14:textId="28F5A30A" w:rsidR="00BD6E04" w:rsidRPr="005B2F8D" w:rsidRDefault="00BD6E04" w:rsidP="005B2F8D">
      <w:pPr>
        <w:pStyle w:val="Poetry"/>
      </w:pPr>
      <w:r w:rsidRPr="005B2F8D">
        <w:t>And let the chieftains, as is meet,</w:t>
      </w:r>
    </w:p>
    <w:p w14:paraId="4616F50F" w14:textId="77777777" w:rsidR="005B2F8D" w:rsidRDefault="00BD6E04" w:rsidP="005B2F8D">
      <w:pPr>
        <w:pStyle w:val="Poetry"/>
      </w:pPr>
      <w:r w:rsidRPr="005B2F8D">
        <w:lastRenderedPageBreak/>
        <w:t xml:space="preserve">The widows of our father greet. </w:t>
      </w:r>
    </w:p>
    <w:p w14:paraId="6B5380FE" w14:textId="2E4C7450" w:rsidR="00BD6E04" w:rsidRPr="005B2F8D" w:rsidRDefault="00BD6E04" w:rsidP="005B2F8D">
      <w:pPr>
        <w:pStyle w:val="Poetry"/>
      </w:pPr>
      <w:r w:rsidRPr="005B2F8D">
        <w:t>And to the Vanar king assign</w:t>
      </w:r>
    </w:p>
    <w:p w14:paraId="7100D3C5" w14:textId="77777777" w:rsidR="005B2F8D" w:rsidRDefault="00BD6E04" w:rsidP="005B2F8D">
      <w:pPr>
        <w:pStyle w:val="Poetry"/>
      </w:pPr>
      <w:r w:rsidRPr="005B2F8D">
        <w:t xml:space="preserve">Those chambers, best of all, which shine </w:t>
      </w:r>
    </w:p>
    <w:p w14:paraId="7D887709" w14:textId="79C40BAD" w:rsidR="00BD6E04" w:rsidRPr="005B2F8D" w:rsidRDefault="00BD6E04" w:rsidP="005B2F8D">
      <w:pPr>
        <w:pStyle w:val="Poetry"/>
      </w:pPr>
      <w:r w:rsidRPr="005B2F8D">
        <w:t>With lazulite and pearl inlaid,</w:t>
      </w:r>
    </w:p>
    <w:p w14:paraId="774B85EF" w14:textId="77777777" w:rsidR="00BD6E04" w:rsidRPr="005B2F8D" w:rsidRDefault="00BD6E04" w:rsidP="005B2F8D">
      <w:pPr>
        <w:pStyle w:val="Poetry"/>
      </w:pPr>
      <w:r w:rsidRPr="005B2F8D">
        <w:t>And pleasant grounds with flowers and shade.”</w:t>
      </w:r>
    </w:p>
    <w:p w14:paraId="0B6B5775" w14:textId="77777777" w:rsidR="005B2F8D" w:rsidRDefault="005B2F8D" w:rsidP="005B2F8D">
      <w:pPr>
        <w:pStyle w:val="Poetry"/>
      </w:pPr>
    </w:p>
    <w:p w14:paraId="0F3066DA" w14:textId="77777777" w:rsidR="005B2F8D" w:rsidRDefault="00BD6E04" w:rsidP="005B2F8D">
      <w:pPr>
        <w:pStyle w:val="Poetry"/>
      </w:pPr>
      <w:r w:rsidRPr="005B2F8D">
        <w:t xml:space="preserve">He ceased: and Bharat bent his head; </w:t>
      </w:r>
    </w:p>
    <w:p w14:paraId="275E10CB" w14:textId="3006C7EC" w:rsidR="00BD6E04" w:rsidRPr="005B2F8D" w:rsidRDefault="00BD6E04" w:rsidP="005B2F8D">
      <w:pPr>
        <w:pStyle w:val="Poetry"/>
      </w:pPr>
      <w:r w:rsidRPr="005B2F8D">
        <w:t>Sugriva by the hand he led</w:t>
      </w:r>
    </w:p>
    <w:p w14:paraId="7C4BD773" w14:textId="77777777" w:rsidR="005B2F8D" w:rsidRDefault="00BD6E04" w:rsidP="005B2F8D">
      <w:pPr>
        <w:pStyle w:val="Poetry"/>
      </w:pPr>
      <w:r w:rsidRPr="005B2F8D">
        <w:t xml:space="preserve">And passed within the palace where </w:t>
      </w:r>
    </w:p>
    <w:p w14:paraId="6FA6F365" w14:textId="77777777" w:rsidR="005B2F8D" w:rsidRDefault="00BD6E04" w:rsidP="005B2F8D">
      <w:pPr>
        <w:pStyle w:val="Poetry"/>
      </w:pPr>
      <w:r w:rsidRPr="005B2F8D">
        <w:t xml:space="preserve">Stood couches which Satrughna’s care, </w:t>
      </w:r>
    </w:p>
    <w:p w14:paraId="574BC641" w14:textId="77777777" w:rsidR="005B2F8D" w:rsidRDefault="00BD6E04" w:rsidP="005B2F8D">
      <w:pPr>
        <w:pStyle w:val="Poetry"/>
      </w:pPr>
      <w:r w:rsidRPr="005B2F8D">
        <w:t xml:space="preserve">With robes and hangings richly dyed, </w:t>
      </w:r>
    </w:p>
    <w:p w14:paraId="03C2754C" w14:textId="77777777" w:rsidR="005B2F8D" w:rsidRDefault="00BD6E04" w:rsidP="005B2F8D">
      <w:pPr>
        <w:pStyle w:val="Poetry"/>
      </w:pPr>
      <w:r w:rsidRPr="005B2F8D">
        <w:t xml:space="preserve">And burning lamps, had seen supplied. </w:t>
      </w:r>
    </w:p>
    <w:p w14:paraId="55D90F32" w14:textId="77777777" w:rsidR="005B2F8D" w:rsidRDefault="00BD6E04" w:rsidP="005B2F8D">
      <w:pPr>
        <w:pStyle w:val="Poetry"/>
      </w:pPr>
      <w:r w:rsidRPr="005B2F8D">
        <w:t xml:space="preserve">Then Bharat spake: “I pray thee, friend, </w:t>
      </w:r>
    </w:p>
    <w:p w14:paraId="5EB71608" w14:textId="561A9BD5" w:rsidR="00BD6E04" w:rsidRPr="005B2F8D" w:rsidRDefault="00BD6E04" w:rsidP="005B2F8D">
      <w:pPr>
        <w:pStyle w:val="Poetry"/>
      </w:pPr>
      <w:r w:rsidRPr="005B2F8D">
        <w:t>Thy speedy messengers to send,</w:t>
      </w:r>
    </w:p>
    <w:p w14:paraId="528D0E2B" w14:textId="77777777" w:rsidR="005B2F8D" w:rsidRDefault="00BD6E04" w:rsidP="005B2F8D">
      <w:pPr>
        <w:pStyle w:val="Poetry"/>
      </w:pPr>
      <w:r w:rsidRPr="005B2F8D">
        <w:t xml:space="preserve">Each sacred requisite to bring </w:t>
      </w:r>
    </w:p>
    <w:p w14:paraId="349811B3" w14:textId="77777777" w:rsidR="005B2F8D" w:rsidRDefault="00BD6E04" w:rsidP="005B2F8D">
      <w:pPr>
        <w:pStyle w:val="Poetry"/>
      </w:pPr>
      <w:r w:rsidRPr="005B2F8D">
        <w:t xml:space="preserve">That we may consecrate our king.” </w:t>
      </w:r>
    </w:p>
    <w:p w14:paraId="178E33CD" w14:textId="77777777" w:rsidR="005B2F8D" w:rsidRDefault="00BD6E04" w:rsidP="005B2F8D">
      <w:pPr>
        <w:pStyle w:val="Poetry"/>
      </w:pPr>
      <w:r w:rsidRPr="005B2F8D">
        <w:t xml:space="preserve">Sugriva raised four urns of gold, </w:t>
      </w:r>
    </w:p>
    <w:p w14:paraId="76A9DD78" w14:textId="77777777" w:rsidR="005B2F8D" w:rsidRDefault="00BD6E04" w:rsidP="005B2F8D">
      <w:pPr>
        <w:pStyle w:val="Poetry"/>
      </w:pPr>
      <w:r w:rsidRPr="005B2F8D">
        <w:t xml:space="preserve">The water for the rite to hold, </w:t>
      </w:r>
    </w:p>
    <w:p w14:paraId="30D52C64" w14:textId="45660A67" w:rsidR="00BD6E04" w:rsidRPr="005B2F8D" w:rsidRDefault="00BD6E04" w:rsidP="005B2F8D">
      <w:pPr>
        <w:pStyle w:val="Poetry"/>
      </w:pPr>
      <w:r w:rsidRPr="005B2F8D">
        <w:t>And bade four swiftest Vanars flee</w:t>
      </w:r>
    </w:p>
    <w:p w14:paraId="018FE1F7" w14:textId="77777777" w:rsidR="005B2F8D" w:rsidRDefault="00BD6E04" w:rsidP="005B2F8D">
      <w:pPr>
        <w:pStyle w:val="Poetry"/>
      </w:pPr>
      <w:r w:rsidRPr="005B2F8D">
        <w:t xml:space="preserve">And fill them from each distant sea. </w:t>
      </w:r>
    </w:p>
    <w:p w14:paraId="75146A0D" w14:textId="07DC7E66" w:rsidR="00BD6E04" w:rsidRPr="005B2F8D" w:rsidRDefault="00BD6E04" w:rsidP="005B2F8D">
      <w:pPr>
        <w:pStyle w:val="Poetry"/>
      </w:pPr>
      <w:r w:rsidRPr="005B2F8D">
        <w:t>Then east and west and south and north</w:t>
      </w:r>
    </w:p>
    <w:p w14:paraId="15AA381F" w14:textId="77777777" w:rsidR="005B2F8D" w:rsidRDefault="00BD6E04" w:rsidP="005B2F8D">
      <w:pPr>
        <w:pStyle w:val="Poetry"/>
      </w:pPr>
      <w:r w:rsidRPr="005B2F8D">
        <w:t xml:space="preserve">The Vanar envoys hastened forth. </w:t>
      </w:r>
    </w:p>
    <w:p w14:paraId="2B35589B" w14:textId="30E9D557" w:rsidR="00BD6E04" w:rsidRPr="005B2F8D" w:rsidRDefault="00BD6E04" w:rsidP="005B2F8D">
      <w:pPr>
        <w:pStyle w:val="Poetry"/>
      </w:pPr>
      <w:r w:rsidRPr="005B2F8D">
        <w:t>Each in swift flight an ocean sought</w:t>
      </w:r>
    </w:p>
    <w:p w14:paraId="7BDB695D" w14:textId="77777777" w:rsidR="005B2F8D" w:rsidRDefault="00BD6E04" w:rsidP="005B2F8D">
      <w:pPr>
        <w:pStyle w:val="Poetry"/>
      </w:pPr>
      <w:r w:rsidRPr="005B2F8D">
        <w:t xml:space="preserve">And back through air his treasure brought, </w:t>
      </w:r>
    </w:p>
    <w:p w14:paraId="3894EABB" w14:textId="3E37C05C" w:rsidR="00BD6E04" w:rsidRPr="005B2F8D" w:rsidRDefault="00BD6E04" w:rsidP="005B2F8D">
      <w:pPr>
        <w:pStyle w:val="Poetry"/>
      </w:pPr>
      <w:r w:rsidRPr="005B2F8D">
        <w:t>And full five hundred floods beside</w:t>
      </w:r>
    </w:p>
    <w:p w14:paraId="06C719A8" w14:textId="77777777" w:rsidR="005B2F8D" w:rsidRDefault="00BD6E04" w:rsidP="005B2F8D">
      <w:pPr>
        <w:pStyle w:val="Poetry"/>
      </w:pPr>
      <w:r w:rsidRPr="005B2F8D">
        <w:t xml:space="preserve">Pure water for the king supplied. </w:t>
      </w:r>
    </w:p>
    <w:p w14:paraId="0FA7D9DB" w14:textId="77777777" w:rsidR="005B2F8D" w:rsidRDefault="00BD6E04" w:rsidP="005B2F8D">
      <w:pPr>
        <w:pStyle w:val="Poetry"/>
      </w:pPr>
      <w:r w:rsidRPr="005B2F8D">
        <w:t xml:space="preserve">Then girt by many a Brahman sage, </w:t>
      </w:r>
    </w:p>
    <w:p w14:paraId="5B452691" w14:textId="77777777" w:rsidR="005B2F8D" w:rsidRDefault="00BD6E04" w:rsidP="005B2F8D">
      <w:pPr>
        <w:pStyle w:val="Poetry"/>
      </w:pPr>
      <w:r w:rsidRPr="005B2F8D">
        <w:t xml:space="preserve">Vaśishṭha, chief for reverend age, </w:t>
      </w:r>
    </w:p>
    <w:p w14:paraId="2B5438DB" w14:textId="77777777" w:rsidR="005B2F8D" w:rsidRDefault="00BD6E04" w:rsidP="005B2F8D">
      <w:pPr>
        <w:pStyle w:val="Poetry"/>
      </w:pPr>
      <w:r w:rsidRPr="005B2F8D">
        <w:t xml:space="preserve">High on a throne with jewels graced </w:t>
      </w:r>
    </w:p>
    <w:p w14:paraId="43FDD928" w14:textId="06E57207" w:rsidR="00BD6E04" w:rsidRPr="005B2F8D" w:rsidRDefault="00BD6E04" w:rsidP="005B2F8D">
      <w:pPr>
        <w:pStyle w:val="Poetry"/>
      </w:pPr>
      <w:r w:rsidRPr="005B2F8D">
        <w:t>King Rama and his Sita placed.</w:t>
      </w:r>
    </w:p>
    <w:p w14:paraId="3B202227" w14:textId="77777777" w:rsidR="005B2F8D" w:rsidRDefault="00BD6E04" w:rsidP="005B2F8D">
      <w:pPr>
        <w:pStyle w:val="Poetry"/>
      </w:pPr>
      <w:r w:rsidRPr="005B2F8D">
        <w:t xml:space="preserve">There by Jabali, far revered, </w:t>
      </w:r>
    </w:p>
    <w:p w14:paraId="7C80A978" w14:textId="5915F9E1" w:rsidR="00BD6E04" w:rsidRPr="005B2F8D" w:rsidRDefault="00BD6E04" w:rsidP="005B2F8D">
      <w:pPr>
        <w:pStyle w:val="Poetry"/>
      </w:pPr>
      <w:r w:rsidRPr="005B2F8D">
        <w:t>Vijay and Kaśyap’s son appeared;</w:t>
      </w:r>
    </w:p>
    <w:p w14:paraId="387932D7" w14:textId="77777777" w:rsidR="005B2F8D" w:rsidRDefault="00BD6E04" w:rsidP="005B2F8D">
      <w:pPr>
        <w:pStyle w:val="Poetry"/>
      </w:pPr>
      <w:r w:rsidRPr="005B2F8D">
        <w:t xml:space="preserve">By Gautam’s side Katvayan stood, </w:t>
      </w:r>
    </w:p>
    <w:p w14:paraId="4BD4D151" w14:textId="77777777" w:rsidR="005B2F8D" w:rsidRDefault="00BD6E04" w:rsidP="005B2F8D">
      <w:pPr>
        <w:pStyle w:val="Poetry"/>
      </w:pPr>
      <w:r w:rsidRPr="005B2F8D">
        <w:t xml:space="preserve">And Vamadeva wise and good, </w:t>
      </w:r>
    </w:p>
    <w:p w14:paraId="6EF26DE8" w14:textId="1CA0471C" w:rsidR="00BD6E04" w:rsidRPr="005B2F8D" w:rsidRDefault="00BD6E04" w:rsidP="005B2F8D">
      <w:pPr>
        <w:pStyle w:val="Poetry"/>
      </w:pPr>
      <w:r w:rsidRPr="005B2F8D">
        <w:lastRenderedPageBreak/>
        <w:t>Whose holy hands in order shed</w:t>
      </w:r>
    </w:p>
    <w:p w14:paraId="4004258A" w14:textId="77777777" w:rsidR="005B2F8D" w:rsidRDefault="00BD6E04" w:rsidP="005B2F8D">
      <w:pPr>
        <w:pStyle w:val="Poetry"/>
      </w:pPr>
      <w:r w:rsidRPr="005B2F8D">
        <w:t xml:space="preserve">The pure sweet drops on Rama’s head. </w:t>
      </w:r>
    </w:p>
    <w:p w14:paraId="5DBA1D1A" w14:textId="77777777" w:rsidR="005B2F8D" w:rsidRDefault="00BD6E04" w:rsidP="005B2F8D">
      <w:pPr>
        <w:pStyle w:val="Poetry"/>
      </w:pPr>
      <w:r w:rsidRPr="005B2F8D">
        <w:t xml:space="preserve">Then priests and maids and warriors, all </w:t>
      </w:r>
    </w:p>
    <w:p w14:paraId="656F4D4C" w14:textId="7A20F73F" w:rsidR="00BD6E04" w:rsidRPr="005B2F8D" w:rsidRDefault="00BD6E04" w:rsidP="005B2F8D">
      <w:pPr>
        <w:pStyle w:val="Poetry"/>
      </w:pPr>
      <w:r w:rsidRPr="005B2F8D">
        <w:t>Approaching at Vaśishṭha’s call,</w:t>
      </w:r>
    </w:p>
    <w:p w14:paraId="10B74BAC" w14:textId="77777777" w:rsidR="005B2F8D" w:rsidRDefault="00BD6E04" w:rsidP="005B2F8D">
      <w:pPr>
        <w:pStyle w:val="Poetry"/>
      </w:pPr>
      <w:r w:rsidRPr="005B2F8D">
        <w:t xml:space="preserve">With sacred drops bedewed their king, </w:t>
      </w:r>
    </w:p>
    <w:p w14:paraId="79F54BBA" w14:textId="47FB59F8" w:rsidR="00BD6E04" w:rsidRPr="005B2F8D" w:rsidRDefault="00BD6E04" w:rsidP="005B2F8D">
      <w:pPr>
        <w:pStyle w:val="Poetry"/>
      </w:pPr>
      <w:r w:rsidRPr="005B2F8D">
        <w:t>The centre of a joyous ring,</w:t>
      </w:r>
    </w:p>
    <w:p w14:paraId="19139CE2" w14:textId="77777777" w:rsidR="005B2F8D" w:rsidRDefault="00BD6E04" w:rsidP="005B2F8D">
      <w:pPr>
        <w:pStyle w:val="Poetry"/>
      </w:pPr>
      <w:r w:rsidRPr="005B2F8D">
        <w:t xml:space="preserve">The guardians of the worlds, on high, </w:t>
      </w:r>
    </w:p>
    <w:p w14:paraId="526706B8" w14:textId="62DED163" w:rsidR="00BD6E04" w:rsidRPr="005B2F8D" w:rsidRDefault="00BD6E04" w:rsidP="005B2F8D">
      <w:pPr>
        <w:pStyle w:val="Poetry"/>
      </w:pPr>
      <w:r w:rsidRPr="005B2F8D">
        <w:t>And all the children of the sky</w:t>
      </w:r>
    </w:p>
    <w:p w14:paraId="72F72A81" w14:textId="77777777" w:rsidR="005B2F8D" w:rsidRDefault="00BD6E04" w:rsidP="005B2F8D">
      <w:pPr>
        <w:pStyle w:val="Poetry"/>
      </w:pPr>
      <w:r w:rsidRPr="005B2F8D">
        <w:t xml:space="preserve">From herbs wherewith their hands were filled </w:t>
      </w:r>
    </w:p>
    <w:p w14:paraId="5579AD44" w14:textId="20763C61" w:rsidR="00BD6E04" w:rsidRPr="005B2F8D" w:rsidRDefault="00BD6E04" w:rsidP="005B2F8D">
      <w:pPr>
        <w:pStyle w:val="Poetry"/>
      </w:pPr>
      <w:r w:rsidRPr="005B2F8D">
        <w:t>Rare juices on his brow distilled.</w:t>
      </w:r>
    </w:p>
    <w:p w14:paraId="54CF0C52" w14:textId="77777777" w:rsidR="005B2F8D" w:rsidRDefault="00BD6E04" w:rsidP="005B2F8D">
      <w:pPr>
        <w:pStyle w:val="Poetry"/>
      </w:pPr>
      <w:r w:rsidRPr="005B2F8D">
        <w:t xml:space="preserve">His brows were bound with glistering gold </w:t>
      </w:r>
    </w:p>
    <w:p w14:paraId="37F8DD2D" w14:textId="0F268BD4" w:rsidR="00BD6E04" w:rsidRPr="005B2F8D" w:rsidRDefault="00BD6E04" w:rsidP="005B2F8D">
      <w:pPr>
        <w:pStyle w:val="Poetry"/>
      </w:pPr>
      <w:r w:rsidRPr="005B2F8D">
        <w:t>Which Manu’s self had worn of old,</w:t>
      </w:r>
    </w:p>
    <w:p w14:paraId="1685E269" w14:textId="77777777" w:rsidR="005B2F8D" w:rsidRDefault="00BD6E04" w:rsidP="005B2F8D">
      <w:pPr>
        <w:pStyle w:val="Poetry"/>
      </w:pPr>
      <w:r w:rsidRPr="005B2F8D">
        <w:t xml:space="preserve">Bright with the flash of many a gem </w:t>
      </w:r>
    </w:p>
    <w:p w14:paraId="6149C829" w14:textId="26188A7F" w:rsidR="00BD6E04" w:rsidRPr="005B2F8D" w:rsidRDefault="00BD6E04" w:rsidP="005B2F8D">
      <w:pPr>
        <w:pStyle w:val="Poetry"/>
      </w:pPr>
      <w:r w:rsidRPr="005B2F8D">
        <w:t>His sire’s ancestral diadem.</w:t>
      </w:r>
    </w:p>
    <w:p w14:paraId="5449EF25" w14:textId="77777777" w:rsidR="005B2F8D" w:rsidRDefault="00BD6E04" w:rsidP="005B2F8D">
      <w:pPr>
        <w:pStyle w:val="Poetry"/>
      </w:pPr>
      <w:r w:rsidRPr="005B2F8D">
        <w:t xml:space="preserve">Satrughna lent his willing aid </w:t>
      </w:r>
    </w:p>
    <w:p w14:paraId="6690AB4D" w14:textId="294B996F" w:rsidR="00BD6E04" w:rsidRPr="005B2F8D" w:rsidRDefault="00BD6E04" w:rsidP="005B2F8D">
      <w:pPr>
        <w:pStyle w:val="Poetry"/>
      </w:pPr>
      <w:r w:rsidRPr="005B2F8D">
        <w:t>And o’er him held the regal shade:</w:t>
      </w:r>
    </w:p>
    <w:p w14:paraId="421E3E7D" w14:textId="77777777" w:rsidR="005B2F8D" w:rsidRDefault="00BD6E04" w:rsidP="005B2F8D">
      <w:pPr>
        <w:pStyle w:val="Poetry"/>
      </w:pPr>
      <w:r w:rsidRPr="005B2F8D">
        <w:t xml:space="preserve">The monarchs whom his arm had saved </w:t>
      </w:r>
    </w:p>
    <w:p w14:paraId="26B64677" w14:textId="77777777" w:rsidR="005B2F8D" w:rsidRDefault="00BD6E04" w:rsidP="005B2F8D">
      <w:pPr>
        <w:pStyle w:val="Poetry"/>
      </w:pPr>
      <w:r w:rsidRPr="005B2F8D">
        <w:t xml:space="preserve">The chouries round his forehead waved. </w:t>
      </w:r>
    </w:p>
    <w:p w14:paraId="31060F3A" w14:textId="77777777" w:rsidR="005B2F8D" w:rsidRDefault="00BD6E04" w:rsidP="005B2F8D">
      <w:pPr>
        <w:pStyle w:val="Poetry"/>
      </w:pPr>
      <w:r w:rsidRPr="005B2F8D">
        <w:t xml:space="preserve">A golden chain, that flashed and glowed </w:t>
      </w:r>
    </w:p>
    <w:p w14:paraId="47F577A0" w14:textId="77777777" w:rsidR="005B2F8D" w:rsidRDefault="00BD6E04" w:rsidP="005B2F8D">
      <w:pPr>
        <w:pStyle w:val="Poetry"/>
      </w:pPr>
      <w:r w:rsidRPr="005B2F8D">
        <w:t xml:space="preserve">With gems the God of Wind bestowed: </w:t>
      </w:r>
    </w:p>
    <w:p w14:paraId="5708A414" w14:textId="5082E0C3" w:rsidR="00BD6E04" w:rsidRPr="005B2F8D" w:rsidRDefault="00BD6E04" w:rsidP="005B2F8D">
      <w:pPr>
        <w:pStyle w:val="Poetry"/>
      </w:pPr>
      <w:r w:rsidRPr="005B2F8D">
        <w:t>Mahendra gave a glorious string</w:t>
      </w:r>
    </w:p>
    <w:p w14:paraId="6F2F5A46" w14:textId="77777777" w:rsidR="005B2F8D" w:rsidRDefault="00BD6E04" w:rsidP="005B2F8D">
      <w:pPr>
        <w:pStyle w:val="Poetry"/>
      </w:pPr>
      <w:r w:rsidRPr="005B2F8D">
        <w:t xml:space="preserve">Of fairest pearls to deck the king, </w:t>
      </w:r>
    </w:p>
    <w:p w14:paraId="018B7DD1" w14:textId="2EFB0659" w:rsidR="00BD6E04" w:rsidRPr="005B2F8D" w:rsidRDefault="00BD6E04" w:rsidP="005B2F8D">
      <w:pPr>
        <w:pStyle w:val="Poetry"/>
      </w:pPr>
      <w:r w:rsidRPr="005B2F8D">
        <w:t>The skies with acclamation rang,</w:t>
      </w:r>
    </w:p>
    <w:p w14:paraId="53127741" w14:textId="77777777" w:rsidR="005B2F8D" w:rsidRDefault="00BD6E04" w:rsidP="005B2F8D">
      <w:pPr>
        <w:pStyle w:val="Poetry"/>
      </w:pPr>
      <w:r w:rsidRPr="005B2F8D">
        <w:t xml:space="preserve">The gay nymphs danced, the minstrels sang. </w:t>
      </w:r>
    </w:p>
    <w:p w14:paraId="5F6679A4" w14:textId="06A71663" w:rsidR="00BD6E04" w:rsidRPr="005B2F8D" w:rsidRDefault="00BD6E04" w:rsidP="005B2F8D">
      <w:pPr>
        <w:pStyle w:val="Poetry"/>
      </w:pPr>
      <w:r w:rsidRPr="005B2F8D">
        <w:t>On that blest day the joyful plain</w:t>
      </w:r>
    </w:p>
    <w:p w14:paraId="7444F936" w14:textId="77777777" w:rsidR="005B2F8D" w:rsidRDefault="00BD6E04" w:rsidP="005B2F8D">
      <w:pPr>
        <w:pStyle w:val="Poetry"/>
      </w:pPr>
      <w:r w:rsidRPr="005B2F8D">
        <w:t xml:space="preserve">Was clothed anew with golden grain. </w:t>
      </w:r>
    </w:p>
    <w:p w14:paraId="0DDDA141" w14:textId="77777777" w:rsidR="005B2F8D" w:rsidRDefault="00BD6E04" w:rsidP="005B2F8D">
      <w:pPr>
        <w:pStyle w:val="Poetry"/>
      </w:pPr>
      <w:r w:rsidRPr="005B2F8D">
        <w:t xml:space="preserve">The trees the witching influence knew, </w:t>
      </w:r>
    </w:p>
    <w:p w14:paraId="66E0F0EA" w14:textId="77777777" w:rsidR="005B2F8D" w:rsidRDefault="00BD6E04" w:rsidP="005B2F8D">
      <w:pPr>
        <w:pStyle w:val="Poetry"/>
      </w:pPr>
      <w:r w:rsidRPr="005B2F8D">
        <w:t xml:space="preserve">And bent with fruits of loveliest hue, </w:t>
      </w:r>
    </w:p>
    <w:p w14:paraId="795563B0" w14:textId="0A7FE0D5" w:rsidR="00BD6E04" w:rsidRPr="005B2F8D" w:rsidRDefault="00BD6E04" w:rsidP="005B2F8D">
      <w:pPr>
        <w:pStyle w:val="Poetry"/>
      </w:pPr>
      <w:r w:rsidRPr="005B2F8D">
        <w:t>And Rama’s consecration lent</w:t>
      </w:r>
    </w:p>
    <w:p w14:paraId="05E0662A" w14:textId="77777777" w:rsidR="005B2F8D" w:rsidRDefault="00BD6E04" w:rsidP="005B2F8D">
      <w:pPr>
        <w:pStyle w:val="Poetry"/>
      </w:pPr>
      <w:r w:rsidRPr="005B2F8D">
        <w:t xml:space="preserve">New sweetness to each flowret’s scent. </w:t>
      </w:r>
    </w:p>
    <w:p w14:paraId="249201DC" w14:textId="77777777" w:rsidR="005B2F8D" w:rsidRDefault="00BD6E04" w:rsidP="005B2F8D">
      <w:pPr>
        <w:pStyle w:val="Poetry"/>
      </w:pPr>
      <w:r w:rsidRPr="005B2F8D">
        <w:t xml:space="preserve">The monarch, joy of Raghu’s line, </w:t>
      </w:r>
    </w:p>
    <w:p w14:paraId="5BDE5DCF" w14:textId="0CBC082B" w:rsidR="00BD6E04" w:rsidRPr="005B2F8D" w:rsidRDefault="00BD6E04" w:rsidP="005B2F8D">
      <w:pPr>
        <w:pStyle w:val="Poetry"/>
      </w:pPr>
      <w:r w:rsidRPr="005B2F8D">
        <w:t>Gave largess to the Brahmans, kine</w:t>
      </w:r>
    </w:p>
    <w:p w14:paraId="05913EE8" w14:textId="77777777" w:rsidR="005B2F8D" w:rsidRDefault="00BD6E04" w:rsidP="005B2F8D">
      <w:pPr>
        <w:pStyle w:val="Poetry"/>
      </w:pPr>
      <w:r w:rsidRPr="005B2F8D">
        <w:t xml:space="preserve">And steeds unnumbered, wealth untold </w:t>
      </w:r>
    </w:p>
    <w:p w14:paraId="6437DDC2" w14:textId="77777777" w:rsidR="005B2F8D" w:rsidRDefault="00BD6E04" w:rsidP="005B2F8D">
      <w:pPr>
        <w:pStyle w:val="Poetry"/>
      </w:pPr>
      <w:r w:rsidRPr="005B2F8D">
        <w:t xml:space="preserve">Of robes and pearls and gems and gold. </w:t>
      </w:r>
    </w:p>
    <w:p w14:paraId="048F0886" w14:textId="77777777" w:rsidR="005B2F8D" w:rsidRDefault="00BD6E04" w:rsidP="005B2F8D">
      <w:pPr>
        <w:pStyle w:val="Poetry"/>
      </w:pPr>
      <w:r w:rsidRPr="005B2F8D">
        <w:lastRenderedPageBreak/>
        <w:t xml:space="preserve">A jewelled chain, whose lustre passed </w:t>
      </w:r>
    </w:p>
    <w:p w14:paraId="7CC1A63D" w14:textId="4E433D2F" w:rsidR="00BD6E04" w:rsidRPr="005B2F8D" w:rsidRDefault="00BD6E04" w:rsidP="005B2F8D">
      <w:pPr>
        <w:pStyle w:val="Poetry"/>
      </w:pPr>
      <w:r w:rsidRPr="005B2F8D">
        <w:t>The glory of the sun, he cast</w:t>
      </w:r>
    </w:p>
    <w:p w14:paraId="77347378" w14:textId="77777777" w:rsidR="005B2F8D" w:rsidRDefault="00BD6E04" w:rsidP="005B2F8D">
      <w:pPr>
        <w:pStyle w:val="Poetry"/>
      </w:pPr>
      <w:r w:rsidRPr="005B2F8D">
        <w:t xml:space="preserve">About his friend Sugriva’s neck; </w:t>
      </w:r>
    </w:p>
    <w:p w14:paraId="2CBE1E1E" w14:textId="77777777" w:rsidR="005B2F8D" w:rsidRDefault="00BD6E04" w:rsidP="005B2F8D">
      <w:pPr>
        <w:pStyle w:val="Poetry"/>
      </w:pPr>
      <w:r w:rsidRPr="005B2F8D">
        <w:t xml:space="preserve">And, Angad Bali’s son to deck, </w:t>
      </w:r>
    </w:p>
    <w:p w14:paraId="5F683311" w14:textId="77777777" w:rsidR="005B2F8D" w:rsidRDefault="00BD6E04" w:rsidP="005B2F8D">
      <w:pPr>
        <w:pStyle w:val="Poetry"/>
      </w:pPr>
      <w:r w:rsidRPr="005B2F8D">
        <w:t xml:space="preserve">He gave a pair of armlets bright </w:t>
      </w:r>
    </w:p>
    <w:p w14:paraId="2C135C69" w14:textId="14962723" w:rsidR="00BD6E04" w:rsidRPr="005B2F8D" w:rsidRDefault="00BD6E04" w:rsidP="005B2F8D">
      <w:pPr>
        <w:pStyle w:val="Poetry"/>
      </w:pPr>
      <w:r w:rsidRPr="005B2F8D">
        <w:t>With diamond and lazulite.</w:t>
      </w:r>
    </w:p>
    <w:p w14:paraId="7DCCF17F" w14:textId="77777777" w:rsidR="00BD6E04" w:rsidRPr="005B2F8D" w:rsidRDefault="00BD6E04" w:rsidP="005B2F8D">
      <w:pPr>
        <w:pStyle w:val="Poetry"/>
      </w:pPr>
      <w:r w:rsidRPr="005B2F8D">
        <w:t>A string of pearls of matchless hue</w:t>
      </w:r>
    </w:p>
    <w:p w14:paraId="21006D6C" w14:textId="77777777" w:rsidR="005B2F8D" w:rsidRDefault="00BD6E04" w:rsidP="005B2F8D">
      <w:pPr>
        <w:pStyle w:val="Poetry"/>
      </w:pPr>
      <w:r w:rsidRPr="005B2F8D">
        <w:t xml:space="preserve">Which gleams like tender moonlight threw </w:t>
      </w:r>
    </w:p>
    <w:p w14:paraId="3A598EAC" w14:textId="3B7C0CB6" w:rsidR="00BD6E04" w:rsidRPr="005B2F8D" w:rsidRDefault="00BD6E04" w:rsidP="005B2F8D">
      <w:pPr>
        <w:pStyle w:val="Poetry"/>
      </w:pPr>
      <w:r w:rsidRPr="005B2F8D">
        <w:t>Adorned with gems of brightest sheen,</w:t>
      </w:r>
    </w:p>
    <w:p w14:paraId="44A7017D" w14:textId="55F0E609" w:rsidR="00E804CF" w:rsidRPr="00E804CF" w:rsidRDefault="00BD6E04" w:rsidP="00E804CF">
      <w:pPr>
        <w:pStyle w:val="Poetry"/>
      </w:pPr>
      <w:r w:rsidRPr="005B2F8D">
        <w:t>He gave to grace his darling queen.</w:t>
      </w:r>
    </w:p>
    <w:p w14:paraId="79C694F1" w14:textId="77777777" w:rsidR="00E804CF" w:rsidRDefault="00BD6E04" w:rsidP="00E804CF">
      <w:pPr>
        <w:pStyle w:val="Poetry"/>
      </w:pPr>
      <w:r w:rsidRPr="00E804CF">
        <w:t xml:space="preserve">The offering from his hand received </w:t>
      </w:r>
    </w:p>
    <w:p w14:paraId="25CD869D" w14:textId="15B5C801" w:rsidR="00BD6E04" w:rsidRPr="00E804CF" w:rsidRDefault="00BD6E04" w:rsidP="00E804CF">
      <w:pPr>
        <w:pStyle w:val="Poetry"/>
      </w:pPr>
      <w:r w:rsidRPr="00E804CF">
        <w:t>A moment on her bosom heaved;</w:t>
      </w:r>
    </w:p>
    <w:p w14:paraId="6B18B3E0" w14:textId="77777777" w:rsidR="00E804CF" w:rsidRDefault="00BD6E04" w:rsidP="00E804CF">
      <w:pPr>
        <w:pStyle w:val="Poetry"/>
      </w:pPr>
      <w:r w:rsidRPr="00E804CF">
        <w:t xml:space="preserve">Then from her neck the chain she drew, </w:t>
      </w:r>
    </w:p>
    <w:p w14:paraId="58B205CF" w14:textId="524CE5CC" w:rsidR="00BD6E04" w:rsidRPr="00E804CF" w:rsidRDefault="00BD6E04" w:rsidP="00E804CF">
      <w:pPr>
        <w:pStyle w:val="Poetry"/>
      </w:pPr>
      <w:r w:rsidRPr="00E804CF">
        <w:t>A glance on all the Vanars threw,</w:t>
      </w:r>
    </w:p>
    <w:p w14:paraId="407EC136" w14:textId="77777777" w:rsidR="00E804CF" w:rsidRDefault="00BD6E04" w:rsidP="00E804CF">
      <w:pPr>
        <w:pStyle w:val="Poetry"/>
      </w:pPr>
      <w:r w:rsidRPr="00E804CF">
        <w:t xml:space="preserve">And wistful eyes on Rama bent </w:t>
      </w:r>
    </w:p>
    <w:p w14:paraId="4095A8B2" w14:textId="2DB98060" w:rsidR="00BD6E04" w:rsidRPr="00E804CF" w:rsidRDefault="00BD6E04" w:rsidP="00E804CF">
      <w:pPr>
        <w:pStyle w:val="Poetry"/>
      </w:pPr>
      <w:r w:rsidRPr="00E804CF">
        <w:t>As still she held the ornament.</w:t>
      </w:r>
    </w:p>
    <w:p w14:paraId="42B3A4FF" w14:textId="77777777" w:rsidR="00E804CF" w:rsidRDefault="00BD6E04" w:rsidP="00E804CF">
      <w:pPr>
        <w:pStyle w:val="Poetry"/>
      </w:pPr>
      <w:r w:rsidRPr="00E804CF">
        <w:t xml:space="preserve">Her wish he knew, and made reply </w:t>
      </w:r>
    </w:p>
    <w:p w14:paraId="48758DFA" w14:textId="59C70264" w:rsidR="00BD6E04" w:rsidRPr="00E804CF" w:rsidRDefault="00BD6E04" w:rsidP="00E804CF">
      <w:pPr>
        <w:pStyle w:val="Poetry"/>
      </w:pPr>
      <w:r w:rsidRPr="00E804CF">
        <w:t>To that mute question of her eye:</w:t>
      </w:r>
    </w:p>
    <w:p w14:paraId="6DCC7B3D" w14:textId="77777777" w:rsidR="00E804CF" w:rsidRDefault="00BD6E04" w:rsidP="00E804CF">
      <w:pPr>
        <w:pStyle w:val="Poetry"/>
      </w:pPr>
      <w:r w:rsidRPr="00E804CF">
        <w:t xml:space="preserve">“Yea, love; the chain on him bestow </w:t>
      </w:r>
    </w:p>
    <w:p w14:paraId="29783AED" w14:textId="77777777" w:rsidR="00E804CF" w:rsidRDefault="00BD6E04" w:rsidP="00E804CF">
      <w:pPr>
        <w:pStyle w:val="Poetry"/>
      </w:pPr>
      <w:r w:rsidRPr="00E804CF">
        <w:t xml:space="preserve">Whose wisdom truth and might we know, </w:t>
      </w:r>
    </w:p>
    <w:p w14:paraId="60D49D70" w14:textId="58A0BCCF" w:rsidR="00BD6E04" w:rsidRPr="00E804CF" w:rsidRDefault="00BD6E04" w:rsidP="00E804CF">
      <w:pPr>
        <w:pStyle w:val="Poetry"/>
      </w:pPr>
      <w:r w:rsidRPr="00E804CF">
        <w:t>The firm ally, the faithful friend</w:t>
      </w:r>
    </w:p>
    <w:p w14:paraId="57A8C7EC" w14:textId="77777777" w:rsidR="00BD6E04" w:rsidRPr="00E804CF" w:rsidRDefault="00BD6E04" w:rsidP="00E804CF">
      <w:pPr>
        <w:pStyle w:val="Poetry"/>
      </w:pPr>
      <w:r w:rsidRPr="00E804CF">
        <w:t>Through toil and peril to the end.”</w:t>
      </w:r>
    </w:p>
    <w:p w14:paraId="3DBA6A8C" w14:textId="77777777" w:rsidR="00E804CF" w:rsidRDefault="00E804CF" w:rsidP="00E804CF">
      <w:pPr>
        <w:pStyle w:val="Poetry"/>
      </w:pPr>
    </w:p>
    <w:p w14:paraId="010A9AB4" w14:textId="047954E4" w:rsidR="00BD6E04" w:rsidRPr="00E804CF" w:rsidRDefault="00BD6E04" w:rsidP="00E804CF">
      <w:pPr>
        <w:pStyle w:val="Poetry"/>
      </w:pPr>
      <w:r w:rsidRPr="00E804CF">
        <w:t>Then on Hanúman’s bosom hung</w:t>
      </w:r>
    </w:p>
    <w:p w14:paraId="0EDDA96F" w14:textId="77777777" w:rsidR="00BD6E04" w:rsidRPr="00E804CF" w:rsidRDefault="00BD6E04" w:rsidP="00E804CF">
      <w:pPr>
        <w:pStyle w:val="Poetry"/>
      </w:pPr>
      <w:r w:rsidRPr="00E804CF">
        <w:t>The chain which Sita’s hand had flung:</w:t>
      </w:r>
    </w:p>
    <w:p w14:paraId="2832D217" w14:textId="77777777" w:rsidR="00E804CF" w:rsidRDefault="00BD6E04" w:rsidP="00E804CF">
      <w:pPr>
        <w:pStyle w:val="Poetry"/>
      </w:pPr>
      <w:r w:rsidRPr="00E804CF">
        <w:t xml:space="preserve">So may a cloud, when winds are still </w:t>
      </w:r>
    </w:p>
    <w:p w14:paraId="68B9CA16" w14:textId="33964DC8" w:rsidR="00BD6E04" w:rsidRPr="00E804CF" w:rsidRDefault="00BD6E04" w:rsidP="00E804CF">
      <w:pPr>
        <w:pStyle w:val="Poetry"/>
      </w:pPr>
      <w:r w:rsidRPr="00E804CF">
        <w:t>With moon-lit silver gird a hill.</w:t>
      </w:r>
    </w:p>
    <w:p w14:paraId="3A8A8D44" w14:textId="77777777" w:rsidR="00BD6E04" w:rsidRPr="00E804CF" w:rsidRDefault="00BD6E04" w:rsidP="00E804CF">
      <w:pPr>
        <w:pStyle w:val="Poetry"/>
      </w:pPr>
      <w:r w:rsidRPr="00E804CF">
        <w:t>To every Vanar Rama gave</w:t>
      </w:r>
    </w:p>
    <w:p w14:paraId="1CE87CF8" w14:textId="77777777" w:rsidR="00E804CF" w:rsidRDefault="00BD6E04" w:rsidP="00E804CF">
      <w:pPr>
        <w:pStyle w:val="Poetry"/>
      </w:pPr>
      <w:r w:rsidRPr="00E804CF">
        <w:t xml:space="preserve">Rich treasures from the mine and wave. </w:t>
      </w:r>
    </w:p>
    <w:p w14:paraId="405692DA" w14:textId="77777777" w:rsidR="00E804CF" w:rsidRDefault="00BD6E04" w:rsidP="00E804CF">
      <w:pPr>
        <w:pStyle w:val="Poetry"/>
      </w:pPr>
      <w:r w:rsidRPr="00E804CF">
        <w:t xml:space="preserve">And with their honours well content </w:t>
      </w:r>
    </w:p>
    <w:p w14:paraId="1A3D253E" w14:textId="77777777" w:rsidR="00E804CF" w:rsidRDefault="00BD6E04" w:rsidP="00E804CF">
      <w:pPr>
        <w:pStyle w:val="Poetry"/>
      </w:pPr>
      <w:r w:rsidRPr="00E804CF">
        <w:t xml:space="preserve">Homeward their steps the chieftains bent. </w:t>
      </w:r>
    </w:p>
    <w:p w14:paraId="705A2EA2" w14:textId="544C9D58" w:rsidR="00BD6E04" w:rsidRPr="00E804CF" w:rsidRDefault="00BD6E04" w:rsidP="00E804CF">
      <w:pPr>
        <w:pStyle w:val="Poetry"/>
      </w:pPr>
      <w:r w:rsidRPr="00E804CF">
        <w:t>Ten thousand years Ayodhya, blest</w:t>
      </w:r>
    </w:p>
    <w:p w14:paraId="11C5E582" w14:textId="77777777" w:rsidR="00E804CF" w:rsidRDefault="00BD6E04" w:rsidP="00E804CF">
      <w:pPr>
        <w:pStyle w:val="Poetry"/>
      </w:pPr>
      <w:r w:rsidRPr="00E804CF">
        <w:t xml:space="preserve">With Rama’s rule, had peace and rest, </w:t>
      </w:r>
    </w:p>
    <w:p w14:paraId="26B0E778" w14:textId="77777777" w:rsidR="00E804CF" w:rsidRDefault="00BD6E04" w:rsidP="00E804CF">
      <w:pPr>
        <w:pStyle w:val="Poetry"/>
      </w:pPr>
      <w:r w:rsidRPr="00E804CF">
        <w:t xml:space="preserve">No widow mourned her murdered mate, </w:t>
      </w:r>
    </w:p>
    <w:p w14:paraId="4EBC0140" w14:textId="70026385" w:rsidR="00BD6E04" w:rsidRPr="00E804CF" w:rsidRDefault="00BD6E04" w:rsidP="00E804CF">
      <w:pPr>
        <w:pStyle w:val="Poetry"/>
      </w:pPr>
      <w:r w:rsidRPr="00E804CF">
        <w:lastRenderedPageBreak/>
        <w:t>No house was ever desolate.</w:t>
      </w:r>
    </w:p>
    <w:p w14:paraId="1D88CC98" w14:textId="77777777" w:rsidR="00BD6E04" w:rsidRPr="00E804CF" w:rsidRDefault="00BD6E04" w:rsidP="00E804CF">
      <w:pPr>
        <w:pStyle w:val="Poetry"/>
      </w:pPr>
      <w:r w:rsidRPr="00E804CF">
        <w:t>The happy land no murrain knew,</w:t>
      </w:r>
    </w:p>
    <w:p w14:paraId="5A909454" w14:textId="77777777" w:rsidR="00E804CF" w:rsidRDefault="00BD6E04" w:rsidP="00E804CF">
      <w:pPr>
        <w:pStyle w:val="Poetry"/>
      </w:pPr>
      <w:r w:rsidRPr="00E804CF">
        <w:t xml:space="preserve">The flocks and herds increased and grew. </w:t>
      </w:r>
    </w:p>
    <w:p w14:paraId="241D9C9E" w14:textId="6BACADB3" w:rsidR="00BD6E04" w:rsidRPr="00E804CF" w:rsidRDefault="00BD6E04" w:rsidP="00E804CF">
      <w:pPr>
        <w:pStyle w:val="Poetry"/>
      </w:pPr>
      <w:r w:rsidRPr="00E804CF">
        <w:t>The earth her kindly fruits supplied,</w:t>
      </w:r>
    </w:p>
    <w:p w14:paraId="7DDA6313" w14:textId="77777777" w:rsidR="00E804CF" w:rsidRDefault="00BD6E04" w:rsidP="00E804CF">
      <w:pPr>
        <w:pStyle w:val="Poetry"/>
      </w:pPr>
      <w:r w:rsidRPr="00E804CF">
        <w:t xml:space="preserve">No harvest failed, no children died. </w:t>
      </w:r>
    </w:p>
    <w:p w14:paraId="1F0E121F" w14:textId="77972E5B" w:rsidR="00BD6E04" w:rsidRPr="00E804CF" w:rsidRDefault="00BD6E04" w:rsidP="00E804CF">
      <w:pPr>
        <w:pStyle w:val="Poetry"/>
      </w:pPr>
      <w:r w:rsidRPr="00E804CF">
        <w:t>Unknown were want, disease, and crime:</w:t>
      </w:r>
    </w:p>
    <w:p w14:paraId="79D9F5FE" w14:textId="4B80B725" w:rsidR="00BD6E04" w:rsidRPr="00E804CF" w:rsidRDefault="00BD6E04" w:rsidP="00E804CF">
      <w:pPr>
        <w:pStyle w:val="Poetry"/>
      </w:pPr>
      <w:r w:rsidRPr="00E804CF">
        <w:t>So calm, so happy was the time.</w:t>
      </w:r>
      <w:r w:rsidR="00E804CF">
        <w:rPr>
          <w:rStyle w:val="FootnoteReference"/>
        </w:rPr>
        <w:footnoteReference w:id="75"/>
      </w:r>
    </w:p>
    <w:p w14:paraId="39BEFD19" w14:textId="77777777" w:rsidR="00BD6E04" w:rsidRDefault="00BD6E04" w:rsidP="00BD6E04">
      <w:pPr>
        <w:pStyle w:val="BodyText"/>
        <w:spacing w:before="8"/>
        <w:rPr>
          <w:sz w:val="32"/>
        </w:rPr>
      </w:pPr>
    </w:p>
    <w:p w14:paraId="68295082" w14:textId="77777777" w:rsidR="00E804CF" w:rsidRDefault="00BD6E04" w:rsidP="00E804CF">
      <w:pPr>
        <w:pStyle w:val="Heading3"/>
        <w:rPr>
          <w:u w:color="231F20"/>
        </w:rPr>
      </w:pPr>
      <w:r>
        <w:rPr>
          <w:u w:color="231F20"/>
        </w:rPr>
        <w:t>Book VII</w:t>
      </w:r>
    </w:p>
    <w:p w14:paraId="6F006A3E" w14:textId="3C10B62A" w:rsidR="00BD6E04" w:rsidRPr="00E804CF" w:rsidRDefault="00BD6E04" w:rsidP="00E804CF">
      <w:pPr>
        <w:pStyle w:val="Heading4"/>
      </w:pPr>
      <w:r w:rsidRPr="00E804CF">
        <w:t>Uttara Kanda (Last book)</w:t>
      </w:r>
    </w:p>
    <w:p w14:paraId="7DF8B545" w14:textId="77777777" w:rsidR="00BD6E04" w:rsidRPr="00E804CF" w:rsidRDefault="00BD6E04" w:rsidP="00E804CF">
      <w:pPr>
        <w:pStyle w:val="Bodynoindent"/>
        <w:jc w:val="left"/>
        <w:rPr>
          <w:i/>
          <w:iCs/>
        </w:rPr>
      </w:pPr>
      <w:r w:rsidRPr="00E804CF">
        <w:rPr>
          <w:i/>
          <w:iCs/>
        </w:rPr>
        <w:t>Sita’s banishment. Lava and Kusha. Rama’s dharma fulfilled.</w:t>
      </w:r>
    </w:p>
    <w:p w14:paraId="494F15DF" w14:textId="77777777" w:rsidR="00BD6E04" w:rsidRDefault="00BD6E04" w:rsidP="00E804CF">
      <w:pPr>
        <w:pStyle w:val="Body"/>
      </w:pPr>
      <w:r>
        <w:t>The uttara kanda is a later addition to the original story by Valmiki and concerns the final years of Rama, Sita, and Rama’s brothers. After being crowned king, Rama passes many years pleasantly with Sita. However, despite the agni pariksha (fire ordeal) of Sita, rumors about her purity persist. Rama yields to public opinion and reluctantly banishes Sita to the forest, where the sage Valmiki provides shelter in his ashRama (hermitage). Here she gives birth to twin boys, Lava and Kusha, who become pupils of Valmiki and are brought up in ignorance of their identity.</w:t>
      </w:r>
    </w:p>
    <w:p w14:paraId="514A0080" w14:textId="4D54BFA3" w:rsidR="00BD6E04" w:rsidRPr="00E804CF" w:rsidRDefault="00BD6E04" w:rsidP="00E804CF">
      <w:pPr>
        <w:pStyle w:val="Body"/>
      </w:pPr>
      <w:r>
        <w:t>Valmiki composes the Ramayana and teaches Lava and Kusha to sing it. Later, Rama holds a ceremony during Ashwamedha yagna, which the sage Valmiki, with Lava and Kusha, attends. Lava and Kusha sing the Ramayana in the presence of Rama. When Lava and Kusha recite the portion about Sita’s exile, Rama becomes grief-stricken, and Valmiki produces Sita. Sita calls upon the earth, her mother, to receive her and as the ground opens, she vanishes into it. Rama then learns that Lava and Kusha are his children. Later a messenger from the gods appears and informs Rama that his mission as an avatar is complete, and Rama returns to his celestial home.</w:t>
      </w:r>
    </w:p>
    <w:p w14:paraId="67209064" w14:textId="77777777" w:rsidR="006624BE" w:rsidRPr="00ED4372" w:rsidRDefault="006624BE" w:rsidP="00ED4372"/>
    <w:sectPr w:rsidR="006624BE" w:rsidRPr="00ED4372" w:rsidSect="00180311">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DECBD9" w14:textId="77777777" w:rsidR="002D79F2" w:rsidRDefault="002D79F2">
      <w:r>
        <w:separator/>
      </w:r>
    </w:p>
  </w:endnote>
  <w:endnote w:type="continuationSeparator" w:id="0">
    <w:p w14:paraId="386DF7A9" w14:textId="77777777" w:rsidR="002D79F2" w:rsidRDefault="002D7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inion Pro">
    <w:panose1 w:val="02040503050306020203"/>
    <w:charset w:val="00"/>
    <w:family w:val="roman"/>
    <w:notTrueType/>
    <w:pitch w:val="variable"/>
    <w:sig w:usb0="60000287"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erdana-BoldItalic">
    <w:altName w:val="Verdana"/>
    <w:panose1 w:val="020B0604020202020204"/>
    <w:charset w:val="00"/>
    <w:family w:val="swiss"/>
    <w:pitch w:val="variable"/>
  </w:font>
  <w:font w:name="Segoe UI">
    <w:altName w:val="Calibr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128C85" w14:textId="77777777" w:rsidR="002D79F2" w:rsidRDefault="002D79F2">
      <w:r>
        <w:separator/>
      </w:r>
    </w:p>
  </w:footnote>
  <w:footnote w:type="continuationSeparator" w:id="0">
    <w:p w14:paraId="12CBCFEB" w14:textId="77777777" w:rsidR="002D79F2" w:rsidRDefault="002D79F2">
      <w:r>
        <w:continuationSeparator/>
      </w:r>
    </w:p>
  </w:footnote>
  <w:footnote w:id="1">
    <w:p w14:paraId="153AE990" w14:textId="7BE60170" w:rsidR="005B2F8D" w:rsidRDefault="005B2F8D">
      <w:pPr>
        <w:pStyle w:val="FootnoteText"/>
      </w:pPr>
      <w:r>
        <w:rPr>
          <w:rStyle w:val="FootnoteReference"/>
        </w:rPr>
        <w:footnoteRef/>
      </w:r>
      <w:r>
        <w:t xml:space="preserve"> </w:t>
      </w:r>
      <w:r w:rsidRPr="006E4E89">
        <w:t>All summaries (with some editing for grammar, spelling, and clarity) are from the Wikipedia page on the Ramayana.</w:t>
      </w:r>
    </w:p>
  </w:footnote>
  <w:footnote w:id="2">
    <w:p w14:paraId="7FB8FDB4" w14:textId="75AAA2D2" w:rsidR="005B2F8D" w:rsidRDefault="005B2F8D">
      <w:pPr>
        <w:pStyle w:val="FootnoteText"/>
      </w:pPr>
      <w:r>
        <w:rPr>
          <w:rStyle w:val="FootnoteReference"/>
        </w:rPr>
        <w:footnoteRef/>
      </w:r>
      <w:r>
        <w:t xml:space="preserve"> </w:t>
      </w:r>
      <w:r w:rsidRPr="006E4E89">
        <w:t>The swayamvara is the process in which a young woman chooses a husband from a list of eligible suitors. Typically the swayamvara includes the analysis of the groom’s natal chart.</w:t>
      </w:r>
      <w:r>
        <w:t xml:space="preserve"> (RLK)</w:t>
      </w:r>
    </w:p>
  </w:footnote>
  <w:footnote w:id="3">
    <w:p w14:paraId="34E325A5" w14:textId="22A8B60F" w:rsidR="005B2F8D" w:rsidRDefault="005B2F8D">
      <w:pPr>
        <w:pStyle w:val="FootnoteText"/>
      </w:pPr>
      <w:r>
        <w:rPr>
          <w:rStyle w:val="FootnoteReference"/>
        </w:rPr>
        <w:footnoteRef/>
      </w:r>
      <w:r>
        <w:t xml:space="preserve"> </w:t>
      </w:r>
      <w:r w:rsidRPr="0042669E">
        <w:t>Raghu was one of the most celebrated ancestors of Rama whose commonest appellation is, therefore, Raghava or descendant of Raghu.</w:t>
      </w:r>
    </w:p>
  </w:footnote>
  <w:footnote w:id="4">
    <w:p w14:paraId="44AB4510" w14:textId="4D53A6DD" w:rsidR="005B2F8D" w:rsidRDefault="005B2F8D">
      <w:pPr>
        <w:pStyle w:val="FootnoteText"/>
      </w:pPr>
      <w:r>
        <w:rPr>
          <w:rStyle w:val="FootnoteReference"/>
        </w:rPr>
        <w:footnoteRef/>
      </w:r>
      <w:r>
        <w:t xml:space="preserve"> </w:t>
      </w:r>
      <w:r w:rsidRPr="0042669E">
        <w:t>One of the most prominent objects of worship in the Rig-Veda [ancient Indian Sanskrit hymns], Indra was superseded in later times by the more popular deities Vishnu and Siva. He is the God of the firmament, and answers in many respects to the Jupiter Pluvius of the Romans.</w:t>
      </w:r>
    </w:p>
  </w:footnote>
  <w:footnote w:id="5">
    <w:p w14:paraId="45F889CC" w14:textId="70C72A9E" w:rsidR="005B2F8D" w:rsidRDefault="005B2F8D">
      <w:pPr>
        <w:pStyle w:val="FootnoteText"/>
      </w:pPr>
      <w:r>
        <w:rPr>
          <w:rStyle w:val="FootnoteReference"/>
        </w:rPr>
        <w:footnoteRef/>
      </w:r>
      <w:r>
        <w:t xml:space="preserve"> </w:t>
      </w:r>
      <w:r w:rsidRPr="0042669E">
        <w:t>The sea.</w:t>
      </w:r>
    </w:p>
  </w:footnote>
  <w:footnote w:id="6">
    <w:p w14:paraId="6FF4DC91" w14:textId="40650111" w:rsidR="005B2F8D" w:rsidRDefault="005B2F8D">
      <w:pPr>
        <w:pStyle w:val="FootnoteText"/>
      </w:pPr>
      <w:r>
        <w:rPr>
          <w:rStyle w:val="FootnoteReference"/>
        </w:rPr>
        <w:footnoteRef/>
      </w:r>
      <w:r>
        <w:t xml:space="preserve"> </w:t>
      </w:r>
      <w:r w:rsidRPr="008C6702">
        <w:t>The youngest of the three queens; mother of Bharat; at this point she has already demanded Rama’s banishment, but he is unaware (RLK).</w:t>
      </w:r>
    </w:p>
  </w:footnote>
  <w:footnote w:id="7">
    <w:p w14:paraId="23DECD98" w14:textId="2C5D343C" w:rsidR="005B2F8D" w:rsidRDefault="005B2F8D">
      <w:pPr>
        <w:pStyle w:val="FootnoteText"/>
      </w:pPr>
      <w:r>
        <w:rPr>
          <w:rStyle w:val="FootnoteReference"/>
        </w:rPr>
        <w:footnoteRef/>
      </w:r>
      <w:r>
        <w:t xml:space="preserve"> </w:t>
      </w:r>
      <w:r w:rsidRPr="008C6702">
        <w:t>Bharat and Shatrughna are Rama’s half-brothers who are out of town (RLK).</w:t>
      </w:r>
    </w:p>
  </w:footnote>
  <w:footnote w:id="8">
    <w:p w14:paraId="11F5F44B" w14:textId="53086146" w:rsidR="005B2F8D" w:rsidRDefault="005B2F8D">
      <w:pPr>
        <w:pStyle w:val="FootnoteText"/>
      </w:pPr>
      <w:r>
        <w:rPr>
          <w:rStyle w:val="FootnoteReference"/>
        </w:rPr>
        <w:footnoteRef/>
      </w:r>
      <w:r>
        <w:t xml:space="preserve"> Pity (RLK).</w:t>
      </w:r>
    </w:p>
  </w:footnote>
  <w:footnote w:id="9">
    <w:p w14:paraId="790A673C" w14:textId="1DD36CF9" w:rsidR="005B2F8D" w:rsidRDefault="005B2F8D">
      <w:pPr>
        <w:pStyle w:val="FootnoteText"/>
      </w:pPr>
      <w:r>
        <w:rPr>
          <w:rStyle w:val="FootnoteReference"/>
        </w:rPr>
        <w:footnoteRef/>
      </w:r>
      <w:r>
        <w:t xml:space="preserve"> Cows (RLK).</w:t>
      </w:r>
    </w:p>
  </w:footnote>
  <w:footnote w:id="10">
    <w:p w14:paraId="6009EF16" w14:textId="4F6DA0CF" w:rsidR="005B2F8D" w:rsidRDefault="005B2F8D">
      <w:pPr>
        <w:pStyle w:val="FootnoteText"/>
      </w:pPr>
      <w:r>
        <w:rPr>
          <w:rStyle w:val="FootnoteReference"/>
        </w:rPr>
        <w:footnoteRef/>
      </w:r>
      <w:r>
        <w:t xml:space="preserve"> The moon.</w:t>
      </w:r>
    </w:p>
  </w:footnote>
  <w:footnote w:id="11">
    <w:p w14:paraId="3A800C39" w14:textId="44206678" w:rsidR="005B2F8D" w:rsidRDefault="005B2F8D">
      <w:pPr>
        <w:pStyle w:val="FootnoteText"/>
      </w:pPr>
      <w:r>
        <w:rPr>
          <w:rStyle w:val="FootnoteReference"/>
        </w:rPr>
        <w:footnoteRef/>
      </w:r>
      <w:r>
        <w:t xml:space="preserve"> Fans (RLK).</w:t>
      </w:r>
    </w:p>
  </w:footnote>
  <w:footnote w:id="12">
    <w:p w14:paraId="6AFE7DB8" w14:textId="3B3426C7" w:rsidR="005B2F8D" w:rsidRDefault="005B2F8D">
      <w:pPr>
        <w:pStyle w:val="FootnoteText"/>
      </w:pPr>
      <w:r>
        <w:rPr>
          <w:rStyle w:val="FootnoteReference"/>
        </w:rPr>
        <w:footnoteRef/>
      </w:r>
      <w:r>
        <w:t xml:space="preserve"> </w:t>
      </w:r>
      <w:r w:rsidRPr="0060116A">
        <w:t>Rama’s mother (RLK).</w:t>
      </w:r>
    </w:p>
  </w:footnote>
  <w:footnote w:id="13">
    <w:p w14:paraId="46F9442A" w14:textId="14150FC4" w:rsidR="005B2F8D" w:rsidRDefault="005B2F8D">
      <w:pPr>
        <w:pStyle w:val="FootnoteText"/>
      </w:pPr>
      <w:r>
        <w:rPr>
          <w:rStyle w:val="FootnoteReference"/>
        </w:rPr>
        <w:footnoteRef/>
      </w:r>
      <w:r>
        <w:t xml:space="preserve"> Sita. Videha was the country of which Mithila was the capital.</w:t>
      </w:r>
    </w:p>
  </w:footnote>
  <w:footnote w:id="14">
    <w:p w14:paraId="78417B03" w14:textId="0A610002" w:rsidR="005B2F8D" w:rsidRDefault="005B2F8D">
      <w:pPr>
        <w:pStyle w:val="FootnoteText"/>
      </w:pPr>
      <w:r>
        <w:rPr>
          <w:rStyle w:val="FootnoteReference"/>
        </w:rPr>
        <w:footnoteRef/>
      </w:r>
      <w:r>
        <w:t xml:space="preserve"> </w:t>
      </w:r>
      <w:r w:rsidRPr="004B2274">
        <w:t>The Lord of Speech and preceptor of the Gods</w:t>
      </w:r>
      <w:r>
        <w:t>.</w:t>
      </w:r>
    </w:p>
  </w:footnote>
  <w:footnote w:id="15">
    <w:p w14:paraId="614938B8" w14:textId="721A1384" w:rsidR="005B2F8D" w:rsidRDefault="005B2F8D">
      <w:pPr>
        <w:pStyle w:val="FootnoteText"/>
      </w:pPr>
      <w:r>
        <w:rPr>
          <w:rStyle w:val="FootnoteReference"/>
        </w:rPr>
        <w:footnoteRef/>
      </w:r>
      <w:r>
        <w:t xml:space="preserve"> Pisces (RLK).</w:t>
      </w:r>
    </w:p>
  </w:footnote>
  <w:footnote w:id="16">
    <w:p w14:paraId="77D620A5" w14:textId="742E6FE5" w:rsidR="005B2F8D" w:rsidRDefault="005B2F8D">
      <w:pPr>
        <w:pStyle w:val="FootnoteText"/>
      </w:pPr>
      <w:r>
        <w:rPr>
          <w:rStyle w:val="FootnoteReference"/>
        </w:rPr>
        <w:footnoteRef/>
      </w:r>
      <w:r>
        <w:t xml:space="preserve"> </w:t>
      </w:r>
      <w:r w:rsidRPr="004B2274">
        <w:rPr>
          <w:color w:val="231F20"/>
          <w:szCs w:val="16"/>
        </w:rPr>
        <w:t>The highest caste, the priesthood</w:t>
      </w:r>
      <w:r w:rsidRPr="004B2274">
        <w:rPr>
          <w:color w:val="231F20"/>
          <w:spacing w:val="-1"/>
          <w:szCs w:val="16"/>
        </w:rPr>
        <w:t xml:space="preserve"> </w:t>
      </w:r>
      <w:r w:rsidRPr="004B2274">
        <w:rPr>
          <w:color w:val="231F20"/>
          <w:szCs w:val="16"/>
        </w:rPr>
        <w:t>(RLK)</w:t>
      </w:r>
      <w:r w:rsidRPr="004B2274">
        <w:rPr>
          <w:szCs w:val="16"/>
        </w:rPr>
        <w:t>.</w:t>
      </w:r>
    </w:p>
  </w:footnote>
  <w:footnote w:id="17">
    <w:p w14:paraId="5119F573" w14:textId="237A2EE6" w:rsidR="005B2F8D" w:rsidRDefault="005B2F8D">
      <w:pPr>
        <w:pStyle w:val="FootnoteText"/>
      </w:pPr>
      <w:r>
        <w:rPr>
          <w:rStyle w:val="FootnoteReference"/>
        </w:rPr>
        <w:footnoteRef/>
      </w:r>
      <w:r>
        <w:t xml:space="preserve"> </w:t>
      </w:r>
      <w:r w:rsidRPr="004B2274">
        <w:t>Janak (Janaka) is Sita’s father; he is King of Mithila</w:t>
      </w:r>
    </w:p>
  </w:footnote>
  <w:footnote w:id="18">
    <w:p w14:paraId="5F970515" w14:textId="1EDC804C" w:rsidR="005B2F8D" w:rsidRDefault="005B2F8D">
      <w:pPr>
        <w:pStyle w:val="FootnoteText"/>
      </w:pPr>
      <w:r>
        <w:rPr>
          <w:rStyle w:val="FootnoteReference"/>
        </w:rPr>
        <w:footnoteRef/>
      </w:r>
      <w:r>
        <w:t xml:space="preserve"> Old age (RLK).</w:t>
      </w:r>
    </w:p>
  </w:footnote>
  <w:footnote w:id="19">
    <w:p w14:paraId="2DDBF315" w14:textId="5F9AB4A6" w:rsidR="005B2F8D" w:rsidRDefault="005B2F8D">
      <w:pPr>
        <w:pStyle w:val="FootnoteText"/>
      </w:pPr>
      <w:r>
        <w:rPr>
          <w:rStyle w:val="FootnoteReference"/>
        </w:rPr>
        <w:footnoteRef/>
      </w:r>
      <w:r>
        <w:t xml:space="preserve"> Of or related to the woods (RLK).</w:t>
      </w:r>
    </w:p>
  </w:footnote>
  <w:footnote w:id="20">
    <w:p w14:paraId="6C1CDC3E" w14:textId="72A4276D" w:rsidR="005B2F8D" w:rsidRDefault="005B2F8D">
      <w:pPr>
        <w:pStyle w:val="FootnoteText"/>
      </w:pPr>
      <w:r>
        <w:rPr>
          <w:rStyle w:val="FootnoteReference"/>
        </w:rPr>
        <w:footnoteRef/>
      </w:r>
      <w:r>
        <w:t xml:space="preserve"> </w:t>
      </w:r>
      <w:r>
        <w:rPr>
          <w:color w:val="231F20"/>
          <w:sz w:val="18"/>
        </w:rPr>
        <w:t>Consort of Brahma</w:t>
      </w:r>
      <w:r>
        <w:rPr>
          <w:color w:val="231F20"/>
          <w:spacing w:val="-1"/>
          <w:sz w:val="18"/>
        </w:rPr>
        <w:t xml:space="preserve"> </w:t>
      </w:r>
      <w:r>
        <w:rPr>
          <w:color w:val="231F20"/>
          <w:sz w:val="18"/>
        </w:rPr>
        <w:t>(RLK).</w:t>
      </w:r>
    </w:p>
  </w:footnote>
  <w:footnote w:id="21">
    <w:p w14:paraId="2648E38E" w14:textId="7E51AF7C" w:rsidR="005B2F8D" w:rsidRDefault="005B2F8D">
      <w:pPr>
        <w:pStyle w:val="FootnoteText"/>
      </w:pPr>
      <w:r>
        <w:rPr>
          <w:rStyle w:val="FootnoteReference"/>
        </w:rPr>
        <w:footnoteRef/>
      </w:r>
      <w:r>
        <w:t xml:space="preserve"> Fire for sacrificial purposes is produced by the attrition of two pieces of wood.</w:t>
      </w:r>
    </w:p>
  </w:footnote>
  <w:footnote w:id="22">
    <w:p w14:paraId="32848D0D" w14:textId="63E9EBBE" w:rsidR="005B2F8D" w:rsidRDefault="005B2F8D">
      <w:pPr>
        <w:pStyle w:val="FootnoteText"/>
      </w:pPr>
      <w:r>
        <w:rPr>
          <w:rStyle w:val="FootnoteReference"/>
        </w:rPr>
        <w:footnoteRef/>
      </w:r>
      <w:r>
        <w:t xml:space="preserve"> Kaikeyi.</w:t>
      </w:r>
    </w:p>
  </w:footnote>
  <w:footnote w:id="23">
    <w:p w14:paraId="04945825" w14:textId="5C02BC2C" w:rsidR="005B2F8D" w:rsidRPr="00F707EB" w:rsidRDefault="005B2F8D">
      <w:pPr>
        <w:pStyle w:val="FootnoteText"/>
      </w:pPr>
      <w:r>
        <w:rPr>
          <w:rStyle w:val="FootnoteReference"/>
        </w:rPr>
        <w:footnoteRef/>
      </w:r>
      <w:r>
        <w:t xml:space="preserve"> </w:t>
      </w:r>
      <w:r w:rsidRPr="00F707EB">
        <w:t>A race of beings of human shape but with the heads of horses, like centaurs reversed.</w:t>
      </w:r>
    </w:p>
  </w:footnote>
  <w:footnote w:id="24">
    <w:p w14:paraId="5EC7913B" w14:textId="37BE23D3" w:rsidR="005B2F8D" w:rsidRDefault="005B2F8D">
      <w:pPr>
        <w:pStyle w:val="FootnoteText"/>
      </w:pPr>
      <w:r>
        <w:rPr>
          <w:rStyle w:val="FootnoteReference"/>
        </w:rPr>
        <w:footnoteRef/>
      </w:r>
      <w:r>
        <w:t xml:space="preserve"> The favorite wife of the Moon.</w:t>
      </w:r>
    </w:p>
  </w:footnote>
  <w:footnote w:id="25">
    <w:p w14:paraId="0E3EA269" w14:textId="0112E13D" w:rsidR="005B2F8D" w:rsidRDefault="005B2F8D">
      <w:pPr>
        <w:pStyle w:val="FootnoteText"/>
      </w:pPr>
      <w:r>
        <w:rPr>
          <w:rStyle w:val="FootnoteReference"/>
        </w:rPr>
        <w:footnoteRef/>
      </w:r>
      <w:r>
        <w:t xml:space="preserve"> The planet Saturn.</w:t>
      </w:r>
    </w:p>
  </w:footnote>
  <w:footnote w:id="26">
    <w:p w14:paraId="316A223A" w14:textId="45822685" w:rsidR="005B2F8D" w:rsidRDefault="005B2F8D">
      <w:pPr>
        <w:pStyle w:val="FootnoteText"/>
      </w:pPr>
      <w:r>
        <w:rPr>
          <w:rStyle w:val="FootnoteReference"/>
        </w:rPr>
        <w:footnoteRef/>
      </w:r>
      <w:r>
        <w:t xml:space="preserve"> Another favorite of the Moon; one of the lunar mansions.</w:t>
      </w:r>
    </w:p>
  </w:footnote>
  <w:footnote w:id="27">
    <w:p w14:paraId="13451EC0" w14:textId="1B1D1390" w:rsidR="005B2F8D" w:rsidRDefault="005B2F8D">
      <w:pPr>
        <w:pStyle w:val="FootnoteText"/>
      </w:pPr>
      <w:r>
        <w:rPr>
          <w:rStyle w:val="FootnoteReference"/>
        </w:rPr>
        <w:footnoteRef/>
      </w:r>
      <w:r>
        <w:t xml:space="preserve"> </w:t>
      </w:r>
      <w:r w:rsidRPr="00554DEB">
        <w:t>The Rudras, agents in creation, are eight in number; they sprang from the forehead of Brahma</w:t>
      </w:r>
      <w:r>
        <w:t>.</w:t>
      </w:r>
    </w:p>
  </w:footnote>
  <w:footnote w:id="28">
    <w:p w14:paraId="573164F0" w14:textId="22FABDD4" w:rsidR="005B2F8D" w:rsidRDefault="005B2F8D">
      <w:pPr>
        <w:pStyle w:val="FootnoteText"/>
      </w:pPr>
      <w:r>
        <w:rPr>
          <w:rStyle w:val="FootnoteReference"/>
        </w:rPr>
        <w:footnoteRef/>
      </w:r>
      <w:r>
        <w:t xml:space="preserve"> </w:t>
      </w:r>
      <w:r w:rsidRPr="00554DEB">
        <w:t>Maruts, the attendants of Indra</w:t>
      </w:r>
      <w:r>
        <w:t>.</w:t>
      </w:r>
    </w:p>
  </w:footnote>
  <w:footnote w:id="29">
    <w:p w14:paraId="4D92D6A1" w14:textId="295892DB" w:rsidR="005B2F8D" w:rsidRDefault="005B2F8D">
      <w:pPr>
        <w:pStyle w:val="FootnoteText"/>
      </w:pPr>
      <w:r>
        <w:rPr>
          <w:rStyle w:val="FootnoteReference"/>
        </w:rPr>
        <w:footnoteRef/>
      </w:r>
      <w:r>
        <w:t xml:space="preserve"> </w:t>
      </w:r>
      <w:r w:rsidRPr="00554DEB">
        <w:t>Radiant demi-gods</w:t>
      </w:r>
      <w:r>
        <w:t>.</w:t>
      </w:r>
    </w:p>
  </w:footnote>
  <w:footnote w:id="30">
    <w:p w14:paraId="13CCDB74" w14:textId="716BE008" w:rsidR="005B2F8D" w:rsidRDefault="005B2F8D">
      <w:pPr>
        <w:pStyle w:val="FootnoteText"/>
      </w:pPr>
      <w:r>
        <w:rPr>
          <w:rStyle w:val="FootnoteReference"/>
        </w:rPr>
        <w:footnoteRef/>
      </w:r>
      <w:r>
        <w:t xml:space="preserve"> Demon.</w:t>
      </w:r>
    </w:p>
  </w:footnote>
  <w:footnote w:id="31">
    <w:p w14:paraId="7742965F" w14:textId="6BAFEB6D" w:rsidR="005B2F8D" w:rsidRDefault="005B2F8D">
      <w:pPr>
        <w:pStyle w:val="FootnoteText"/>
      </w:pPr>
      <w:r>
        <w:rPr>
          <w:rStyle w:val="FootnoteReference"/>
        </w:rPr>
        <w:footnoteRef/>
      </w:r>
      <w:r>
        <w:t xml:space="preserve"> </w:t>
      </w:r>
      <w:r w:rsidRPr="00C15081">
        <w:t>The mountain which was used by the Gods as a churning stick at the Churning of the Ocean</w:t>
      </w:r>
      <w:r>
        <w:t>.</w:t>
      </w:r>
    </w:p>
  </w:footnote>
  <w:footnote w:id="32">
    <w:p w14:paraId="0FFAF561" w14:textId="40DE1E57" w:rsidR="005B2F8D" w:rsidRDefault="005B2F8D">
      <w:pPr>
        <w:pStyle w:val="FootnoteText"/>
      </w:pPr>
      <w:r>
        <w:rPr>
          <w:rStyle w:val="FootnoteReference"/>
        </w:rPr>
        <w:footnoteRef/>
      </w:r>
      <w:r>
        <w:t xml:space="preserve"> </w:t>
      </w:r>
      <w:r w:rsidRPr="004C58BE">
        <w:t>Mercury: to be carefully distinguished from Buddha</w:t>
      </w:r>
      <w:r>
        <w:t>.</w:t>
      </w:r>
    </w:p>
  </w:footnote>
  <w:footnote w:id="33">
    <w:p w14:paraId="4E230193" w14:textId="522B716F" w:rsidR="005B2F8D" w:rsidRDefault="005B2F8D">
      <w:pPr>
        <w:pStyle w:val="FootnoteText"/>
      </w:pPr>
      <w:r>
        <w:rPr>
          <w:rStyle w:val="FootnoteReference"/>
        </w:rPr>
        <w:footnoteRef/>
      </w:r>
      <w:r>
        <w:t xml:space="preserve"> </w:t>
      </w:r>
      <w:r w:rsidRPr="000A60CF">
        <w:t>The spirits of the good dwell in heaven until their store of accumulated merit is exhausted. Then they redescend to earth in the form of falling stars</w:t>
      </w:r>
      <w:r>
        <w:t>.</w:t>
      </w:r>
    </w:p>
  </w:footnote>
  <w:footnote w:id="34">
    <w:p w14:paraId="1F4D3F45" w14:textId="6425CA35" w:rsidR="005B2F8D" w:rsidRDefault="005B2F8D">
      <w:pPr>
        <w:pStyle w:val="FootnoteText"/>
      </w:pPr>
      <w:r>
        <w:rPr>
          <w:rStyle w:val="FootnoteReference"/>
        </w:rPr>
        <w:footnoteRef/>
      </w:r>
      <w:r>
        <w:t xml:space="preserve"> </w:t>
      </w:r>
      <w:r w:rsidRPr="000A60CF">
        <w:t xml:space="preserve">See The Descent of Ganga, Book </w:t>
      </w:r>
      <w:r>
        <w:t>I</w:t>
      </w:r>
      <w:r w:rsidRPr="000A60CF">
        <w:t xml:space="preserve"> Canto XL</w:t>
      </w:r>
      <w:r>
        <w:t>I</w:t>
      </w:r>
      <w:r w:rsidRPr="000A60CF">
        <w:t>V</w:t>
      </w:r>
      <w:r>
        <w:t>.</w:t>
      </w:r>
    </w:p>
  </w:footnote>
  <w:footnote w:id="35">
    <w:p w14:paraId="1F17B5C4" w14:textId="61D2C091" w:rsidR="005B2F8D" w:rsidRDefault="005B2F8D">
      <w:pPr>
        <w:pStyle w:val="FootnoteText"/>
      </w:pPr>
      <w:r>
        <w:rPr>
          <w:rStyle w:val="FootnoteReference"/>
        </w:rPr>
        <w:footnoteRef/>
      </w:r>
      <w:r>
        <w:t xml:space="preserve"> </w:t>
      </w:r>
      <w:r w:rsidRPr="00AA3BDB">
        <w:t xml:space="preserve">See Book </w:t>
      </w:r>
      <w:r>
        <w:t>I</w:t>
      </w:r>
      <w:r w:rsidRPr="00AA3BDB">
        <w:t xml:space="preserve"> Canto XXV</w:t>
      </w:r>
      <w:r>
        <w:t>.</w:t>
      </w:r>
    </w:p>
  </w:footnote>
  <w:footnote w:id="36">
    <w:p w14:paraId="7F1C9CD1" w14:textId="0700306A" w:rsidR="005B2F8D" w:rsidRDefault="005B2F8D">
      <w:pPr>
        <w:pStyle w:val="FootnoteText"/>
      </w:pPr>
      <w:r>
        <w:rPr>
          <w:rStyle w:val="FootnoteReference"/>
        </w:rPr>
        <w:footnoteRef/>
      </w:r>
      <w:r>
        <w:t xml:space="preserve"> </w:t>
      </w:r>
      <w:r w:rsidRPr="00D84E8D">
        <w:t>Brahma the Self-Existent</w:t>
      </w:r>
      <w:r>
        <w:t>.</w:t>
      </w:r>
    </w:p>
  </w:footnote>
  <w:footnote w:id="37">
    <w:p w14:paraId="1B3B3569" w14:textId="2BC33DC0" w:rsidR="005B2F8D" w:rsidRDefault="005B2F8D">
      <w:pPr>
        <w:pStyle w:val="FootnoteText"/>
      </w:pPr>
      <w:r>
        <w:rPr>
          <w:rStyle w:val="FootnoteReference"/>
        </w:rPr>
        <w:footnoteRef/>
      </w:r>
      <w:r>
        <w:t xml:space="preserve"> </w:t>
      </w:r>
      <w:r w:rsidRPr="00D84E8D">
        <w:t>Mainaka was the son of Himalaya and Mena or Menaka</w:t>
      </w:r>
      <w:r>
        <w:t>.</w:t>
      </w:r>
    </w:p>
  </w:footnote>
  <w:footnote w:id="38">
    <w:p w14:paraId="0F36EE33" w14:textId="2E6074A6" w:rsidR="005B2F8D" w:rsidRDefault="005B2F8D">
      <w:pPr>
        <w:pStyle w:val="FootnoteText"/>
      </w:pPr>
      <w:r>
        <w:rPr>
          <w:rStyle w:val="FootnoteReference"/>
        </w:rPr>
        <w:footnoteRef/>
      </w:r>
      <w:r>
        <w:t xml:space="preserve"> </w:t>
      </w:r>
      <w:r w:rsidRPr="00D84E8D">
        <w:t>The spirit of the mountain is separable from the mountain. Himalaya has also been represented as standing in human form on one of his own peaks</w:t>
      </w:r>
      <w:r>
        <w:t>.</w:t>
      </w:r>
    </w:p>
  </w:footnote>
  <w:footnote w:id="39">
    <w:p w14:paraId="68C54682" w14:textId="422B92A6" w:rsidR="005B2F8D" w:rsidRDefault="005B2F8D">
      <w:pPr>
        <w:pStyle w:val="FootnoteText"/>
      </w:pPr>
      <w:r>
        <w:rPr>
          <w:rStyle w:val="FootnoteReference"/>
        </w:rPr>
        <w:footnoteRef/>
      </w:r>
      <w:r>
        <w:t xml:space="preserve"> </w:t>
      </w:r>
      <w:r w:rsidRPr="009A44BD">
        <w:t>Sagar or the Sea is said to have derived its name from Sagar. The story is fully told in Book I, Cantos XL</w:t>
      </w:r>
      <w:r>
        <w:t>II</w:t>
      </w:r>
      <w:r w:rsidRPr="009A44BD">
        <w:t>, XL</w:t>
      </w:r>
      <w:r>
        <w:t>III</w:t>
      </w:r>
      <w:r w:rsidRPr="009A44BD">
        <w:t>, and XL</w:t>
      </w:r>
      <w:r>
        <w:t>I</w:t>
      </w:r>
      <w:r w:rsidRPr="009A44BD">
        <w:t>V</w:t>
      </w:r>
    </w:p>
  </w:footnote>
  <w:footnote w:id="40">
    <w:p w14:paraId="3810B09F" w14:textId="3ACD083A" w:rsidR="005B2F8D" w:rsidRDefault="005B2F8D">
      <w:pPr>
        <w:pStyle w:val="FootnoteText"/>
      </w:pPr>
      <w:r>
        <w:rPr>
          <w:rStyle w:val="FootnoteReference"/>
        </w:rPr>
        <w:footnoteRef/>
      </w:r>
      <w:r>
        <w:t xml:space="preserve"> </w:t>
      </w:r>
      <w:r w:rsidRPr="009A44BD">
        <w:t>Kritu is the first of the four ages of the world, the golden age, also called Satya</w:t>
      </w:r>
      <w:r>
        <w:t>.</w:t>
      </w:r>
    </w:p>
  </w:footnote>
  <w:footnote w:id="41">
    <w:p w14:paraId="33DE37F8" w14:textId="396B6337" w:rsidR="005B2F8D" w:rsidRDefault="005B2F8D">
      <w:pPr>
        <w:pStyle w:val="FootnoteText"/>
      </w:pPr>
      <w:r>
        <w:rPr>
          <w:rStyle w:val="FootnoteReference"/>
        </w:rPr>
        <w:footnoteRef/>
      </w:r>
      <w:r>
        <w:t xml:space="preserve"> </w:t>
      </w:r>
      <w:r w:rsidRPr="009A44BD">
        <w:t>Parvata means a mountain and in the Vedas a cloud. Hence in later mythology the mountains have taken the place of the clouds as the objects of the attacks of Indra the Sun-God. The feathered king is Garuḍa</w:t>
      </w:r>
      <w:r>
        <w:t>.</w:t>
      </w:r>
    </w:p>
  </w:footnote>
  <w:footnote w:id="42">
    <w:p w14:paraId="79F953BD" w14:textId="51F3D456" w:rsidR="005B2F8D" w:rsidRDefault="005B2F8D">
      <w:pPr>
        <w:pStyle w:val="FootnoteText"/>
      </w:pPr>
      <w:r>
        <w:rPr>
          <w:rStyle w:val="FootnoteReference"/>
        </w:rPr>
        <w:footnoteRef/>
      </w:r>
      <w:r>
        <w:t xml:space="preserve"> </w:t>
      </w:r>
      <w:r w:rsidRPr="009A44BD">
        <w:t>“The children of Surasa were a thousand mighty many-headed serpents, traversing the sky.” Wilson’s Vishnu Purana, Vol. II. p. 73</w:t>
      </w:r>
      <w:r>
        <w:t>.</w:t>
      </w:r>
    </w:p>
  </w:footnote>
  <w:footnote w:id="43">
    <w:p w14:paraId="283C59B0" w14:textId="67E30CC9" w:rsidR="005B2F8D" w:rsidRDefault="005B2F8D">
      <w:pPr>
        <w:pStyle w:val="FootnoteText"/>
      </w:pPr>
      <w:r>
        <w:rPr>
          <w:rStyle w:val="FootnoteReference"/>
        </w:rPr>
        <w:footnoteRef/>
      </w:r>
      <w:r>
        <w:t xml:space="preserve"> </w:t>
      </w:r>
      <w:r w:rsidRPr="00D250AB">
        <w:t>She means “pursue thy journey if thou can</w:t>
      </w:r>
      <w:r>
        <w:t>.”</w:t>
      </w:r>
    </w:p>
  </w:footnote>
  <w:footnote w:id="44">
    <w:p w14:paraId="779B2043" w14:textId="5C7F8EF5" w:rsidR="005B2F8D" w:rsidRDefault="005B2F8D">
      <w:pPr>
        <w:pStyle w:val="FootnoteText"/>
      </w:pPr>
      <w:r>
        <w:rPr>
          <w:rStyle w:val="FootnoteReference"/>
        </w:rPr>
        <w:footnoteRef/>
      </w:r>
      <w:r>
        <w:t xml:space="preserve"> </w:t>
      </w:r>
      <w:r w:rsidRPr="00D250AB">
        <w:t>If Milton’s (Paradise Lost) spirits are allowed the power of infinite self-extension and compression the same must be conceded to Valmiki’s supernatural beings. Given the power, as in Milton, the result in Valmiki is perfectly consistent</w:t>
      </w:r>
      <w:r>
        <w:t>.</w:t>
      </w:r>
    </w:p>
  </w:footnote>
  <w:footnote w:id="45">
    <w:p w14:paraId="5CA8A574" w14:textId="71D64296" w:rsidR="005B2F8D" w:rsidRDefault="005B2F8D">
      <w:pPr>
        <w:pStyle w:val="FootnoteText"/>
      </w:pPr>
      <w:r>
        <w:rPr>
          <w:rStyle w:val="FootnoteReference"/>
        </w:rPr>
        <w:footnoteRef/>
      </w:r>
      <w:r>
        <w:t xml:space="preserve"> </w:t>
      </w:r>
      <w:r w:rsidRPr="00D250AB">
        <w:t>“Daksha is the son of Brahma and one of the Prajapatis or divine progenitors. He had sixty daughters, twenty-seven of whom mar- ried to Kaśyapa produced, according to one of the Indian cosmogonies, all mundane beings. Does the epithet, Descendant of Daksha, given to Surasa, mean that she is one of those daughters? I think not. This epithet is perhaps an appellation common to all created beings as having sprung from Daksha.” Gorressio</w:t>
      </w:r>
      <w:r>
        <w:t>.</w:t>
      </w:r>
    </w:p>
  </w:footnote>
  <w:footnote w:id="46">
    <w:p w14:paraId="7140F52E" w14:textId="4FEEF22E" w:rsidR="005B2F8D" w:rsidRDefault="005B2F8D">
      <w:pPr>
        <w:pStyle w:val="FootnoteText"/>
      </w:pPr>
      <w:r>
        <w:rPr>
          <w:rStyle w:val="FootnoteReference"/>
        </w:rPr>
        <w:footnoteRef/>
      </w:r>
      <w:r>
        <w:t xml:space="preserve"> </w:t>
      </w:r>
      <w:r w:rsidRPr="00D250AB">
        <w:t>Sinhika is the mother of Rahu the dragon’s head or ascending node, the chief agent in eclipses</w:t>
      </w:r>
      <w:r>
        <w:t>.</w:t>
      </w:r>
    </w:p>
  </w:footnote>
  <w:footnote w:id="47">
    <w:p w14:paraId="78921BDB" w14:textId="58B2F2F6" w:rsidR="005B2F8D" w:rsidRDefault="005B2F8D">
      <w:pPr>
        <w:pStyle w:val="FootnoteText"/>
      </w:pPr>
      <w:r>
        <w:rPr>
          <w:rStyle w:val="FootnoteReference"/>
        </w:rPr>
        <w:footnoteRef/>
      </w:r>
      <w:r>
        <w:t xml:space="preserve"> </w:t>
      </w:r>
      <w:r w:rsidRPr="00D250AB">
        <w:t>According to De Gubernatis, the author of the very learned, ingenious, and interesting though too fanciful</w:t>
      </w:r>
      <w:r>
        <w:t xml:space="preserve"> </w:t>
      </w:r>
      <w:r w:rsidRPr="00D250AB">
        <w:t>Zoological Mythology. Hanuman here represents the sun entering into and escaping from a cloud. The biblical Jonah, according to him, typifies the same phenome- non. Sa’di, speaking of sunset, says Yùnas andar-i-dihan-imahi shud: Jonas was within the fish’s mouth</w:t>
      </w:r>
      <w:r>
        <w:t>.</w:t>
      </w:r>
    </w:p>
  </w:footnote>
  <w:footnote w:id="48">
    <w:p w14:paraId="307404BC" w14:textId="22D671AE" w:rsidR="005B2F8D" w:rsidRDefault="005B2F8D">
      <w:pPr>
        <w:pStyle w:val="FootnoteText"/>
      </w:pPr>
      <w:r>
        <w:rPr>
          <w:rStyle w:val="FootnoteReference"/>
        </w:rPr>
        <w:footnoteRef/>
      </w:r>
      <w:r>
        <w:t xml:space="preserve"> </w:t>
      </w:r>
      <w:r w:rsidRPr="00254249">
        <w:t xml:space="preserve">Sita ”not of woman born,” was found by King Janak as he was turning up the ground in preparation for a sacrifice. See Book </w:t>
      </w:r>
      <w:r>
        <w:t>II</w:t>
      </w:r>
      <w:r w:rsidRPr="00254249">
        <w:t>, Canto CXV</w:t>
      </w:r>
      <w:r>
        <w:t>III.</w:t>
      </w:r>
    </w:p>
  </w:footnote>
  <w:footnote w:id="49">
    <w:p w14:paraId="05CC5E6D" w14:textId="6DE99AD9" w:rsidR="005B2F8D" w:rsidRDefault="005B2F8D">
      <w:pPr>
        <w:pStyle w:val="FootnoteText"/>
      </w:pPr>
      <w:r>
        <w:rPr>
          <w:rStyle w:val="FootnoteReference"/>
        </w:rPr>
        <w:footnoteRef/>
      </w:r>
      <w:r>
        <w:t xml:space="preserve"> Cows (RLK).</w:t>
      </w:r>
    </w:p>
  </w:footnote>
  <w:footnote w:id="50">
    <w:p w14:paraId="3463E157" w14:textId="286F861E" w:rsidR="005B2F8D" w:rsidRDefault="005B2F8D">
      <w:pPr>
        <w:pStyle w:val="FootnoteText"/>
      </w:pPr>
      <w:r>
        <w:rPr>
          <w:rStyle w:val="FootnoteReference"/>
        </w:rPr>
        <w:footnoteRef/>
      </w:r>
      <w:r>
        <w:t xml:space="preserve"> </w:t>
      </w:r>
      <w:r w:rsidRPr="00254249">
        <w:t>The six Angas or subordinate branches of the Vedas are 1. Siksha, the science of proper articulation and pronunciation: 2. Chhan- das, metre: 3. Vyakarana, linguistic analysis or grammar: 4. Nirukta, explanation of difficult Vedic words: 5. Jyotish―om, Astronomy, or rather the Vedic Calendar: 6. Kalpa, ceremonial</w:t>
      </w:r>
      <w:r>
        <w:t>.</w:t>
      </w:r>
    </w:p>
  </w:footnote>
  <w:footnote w:id="51">
    <w:p w14:paraId="1E26F094" w14:textId="3C4AD31B" w:rsidR="005B2F8D" w:rsidRDefault="005B2F8D">
      <w:pPr>
        <w:pStyle w:val="FootnoteText"/>
      </w:pPr>
      <w:r>
        <w:rPr>
          <w:rStyle w:val="FootnoteReference"/>
        </w:rPr>
        <w:footnoteRef/>
      </w:r>
      <w:r>
        <w:t xml:space="preserve"> </w:t>
      </w:r>
      <w:r w:rsidRPr="00254249">
        <w:t>There appears to be some confusion of time here. It was already morning when Hanuman entered the grove, and the torches would be needless</w:t>
      </w:r>
      <w:r>
        <w:t>.</w:t>
      </w:r>
    </w:p>
  </w:footnote>
  <w:footnote w:id="52">
    <w:p w14:paraId="1506B9F1" w14:textId="27BD1B6C" w:rsidR="005B2F8D" w:rsidRDefault="005B2F8D">
      <w:pPr>
        <w:pStyle w:val="FootnoteText"/>
      </w:pPr>
      <w:r>
        <w:rPr>
          <w:rStyle w:val="FootnoteReference"/>
        </w:rPr>
        <w:footnoteRef/>
      </w:r>
      <w:r>
        <w:t xml:space="preserve"> </w:t>
      </w:r>
      <w:r w:rsidRPr="00254249">
        <w:t>Ravan is one of those beings who can ”climb them as they will,” and can of course assume the loveliest form to please human eyes as well as the terrific shape that suits the king of the Rakshases</w:t>
      </w:r>
      <w:r>
        <w:t>.</w:t>
      </w:r>
    </w:p>
  </w:footnote>
  <w:footnote w:id="53">
    <w:p w14:paraId="16B924F4" w14:textId="51BB81E4" w:rsidR="005B2F8D" w:rsidRDefault="005B2F8D">
      <w:pPr>
        <w:pStyle w:val="FootnoteText"/>
      </w:pPr>
      <w:r>
        <w:rPr>
          <w:rStyle w:val="FootnoteReference"/>
        </w:rPr>
        <w:footnoteRef/>
      </w:r>
      <w:r>
        <w:t xml:space="preserve"> </w:t>
      </w:r>
      <w:r w:rsidRPr="0012643D">
        <w:t>White and lovely as the Arant or nectar recovered from the depths of the Milky Sea when churned by the assembled Gods. See Book</w:t>
      </w:r>
      <w:r>
        <w:t>I</w:t>
      </w:r>
      <w:r w:rsidRPr="0012643D">
        <w:t>, Canto XLV</w:t>
      </w:r>
    </w:p>
  </w:footnote>
  <w:footnote w:id="54">
    <w:p w14:paraId="198728BB" w14:textId="0A648853" w:rsidR="005B2F8D" w:rsidRDefault="005B2F8D">
      <w:pPr>
        <w:pStyle w:val="FootnoteText"/>
      </w:pPr>
      <w:r>
        <w:rPr>
          <w:rStyle w:val="FootnoteReference"/>
        </w:rPr>
        <w:footnoteRef/>
      </w:r>
      <w:r>
        <w:t xml:space="preserve"> </w:t>
      </w:r>
      <w:r w:rsidRPr="0012643D">
        <w:t>Ravan in his magic car carrying off the most beautiful women reminds us of the magician in Orlando Furioso, possesor of the flying horse</w:t>
      </w:r>
      <w:r>
        <w:t>.</w:t>
      </w:r>
    </w:p>
  </w:footnote>
  <w:footnote w:id="55">
    <w:p w14:paraId="767D1423" w14:textId="1D7D12EA" w:rsidR="005B2F8D" w:rsidRDefault="005B2F8D">
      <w:pPr>
        <w:pStyle w:val="FootnoteText"/>
      </w:pPr>
      <w:r>
        <w:rPr>
          <w:rStyle w:val="FootnoteReference"/>
        </w:rPr>
        <w:footnoteRef/>
      </w:r>
      <w:r>
        <w:t xml:space="preserve"> </w:t>
      </w:r>
      <w:r w:rsidRPr="0012643D">
        <w:t>Indian women twisted their long hair in a single braid as a sign of mourning for their absent husbands</w:t>
      </w:r>
      <w:r>
        <w:t>.</w:t>
      </w:r>
    </w:p>
  </w:footnote>
  <w:footnote w:id="56">
    <w:p w14:paraId="2A917887" w14:textId="3CF11428" w:rsidR="005B2F8D" w:rsidRDefault="005B2F8D">
      <w:pPr>
        <w:pStyle w:val="FootnoteText"/>
      </w:pPr>
      <w:r>
        <w:rPr>
          <w:rStyle w:val="FootnoteReference"/>
        </w:rPr>
        <w:footnoteRef/>
      </w:r>
      <w:r>
        <w:t xml:space="preserve"> </w:t>
      </w:r>
      <w:r w:rsidRPr="0012643D">
        <w:t>Janak, king of Mithila, was Sita’s father</w:t>
      </w:r>
      <w:r>
        <w:t>.</w:t>
      </w:r>
    </w:p>
  </w:footnote>
  <w:footnote w:id="57">
    <w:p w14:paraId="28F069DB" w14:textId="321A78F1" w:rsidR="005B2F8D" w:rsidRDefault="005B2F8D">
      <w:pPr>
        <w:pStyle w:val="FootnoteText"/>
      </w:pPr>
      <w:r>
        <w:rPr>
          <w:rStyle w:val="FootnoteReference"/>
        </w:rPr>
        <w:footnoteRef/>
      </w:r>
      <w:r>
        <w:t xml:space="preserve"> </w:t>
      </w:r>
      <w:r w:rsidRPr="0012643D">
        <w:t>Hiranyakaśipu was a king of the Daityas celebrated for his blasphemous impieties. When his pious son Prahlada praised Vishnu the Daitya tried to kill him, when the God appeared in the incarnation of the man-lion and tore the tyrant to pieces</w:t>
      </w:r>
      <w:r>
        <w:t>.</w:t>
      </w:r>
    </w:p>
  </w:footnote>
  <w:footnote w:id="58">
    <w:p w14:paraId="0D752939" w14:textId="446F9B7B" w:rsidR="005B2F8D" w:rsidRDefault="005B2F8D">
      <w:pPr>
        <w:pStyle w:val="FootnoteText"/>
      </w:pPr>
      <w:r>
        <w:rPr>
          <w:rStyle w:val="FootnoteReference"/>
        </w:rPr>
        <w:footnoteRef/>
      </w:r>
      <w:r>
        <w:t xml:space="preserve"> </w:t>
      </w:r>
      <w:r w:rsidRPr="002227F5">
        <w:t>Do unto others as thou wouldst they should do unto thee, is a precept frequently occurring in the old Indian poems. This charity is to embrace not human beings only, but bird and beast as well: ”He prayeth best who loveth best all things both great and small</w:t>
      </w:r>
      <w:r>
        <w:t>.”</w:t>
      </w:r>
    </w:p>
  </w:footnote>
  <w:footnote w:id="59">
    <w:p w14:paraId="0F898E58" w14:textId="5023FF2B" w:rsidR="005B2F8D" w:rsidRPr="002227F5" w:rsidRDefault="005B2F8D">
      <w:pPr>
        <w:pStyle w:val="FootnoteText"/>
      </w:pPr>
      <w:r>
        <w:rPr>
          <w:rStyle w:val="FootnoteReference"/>
        </w:rPr>
        <w:footnoteRef/>
      </w:r>
      <w:r>
        <w:t xml:space="preserve"> </w:t>
      </w:r>
      <w:r w:rsidRPr="002227F5">
        <w:t>It was the custom of Indian warriors to mark their arrows with their ciphers or names, and it seems to have been regarded as a point of honour to give an enemy the satisfaction of knowing who had shot at him. This passage however contains, if my memory serves me well, the first mention in the poem of this practice, and as arrows have been so frequently mentioned and described with almost every con- ceivable epithet, its occurrence here seems suspicious. No mention of, or allusion to writing has hitherto occurred in the poem.</w:t>
      </w:r>
    </w:p>
  </w:footnote>
  <w:footnote w:id="60">
    <w:p w14:paraId="3458BD22" w14:textId="4C2F8CC1" w:rsidR="005B2F8D" w:rsidRDefault="005B2F8D">
      <w:pPr>
        <w:pStyle w:val="FootnoteText"/>
      </w:pPr>
      <w:r>
        <w:rPr>
          <w:rStyle w:val="FootnoteReference"/>
        </w:rPr>
        <w:footnoteRef/>
      </w:r>
      <w:r>
        <w:t xml:space="preserve"> </w:t>
      </w:r>
      <w:r w:rsidRPr="007E74A7">
        <w:t xml:space="preserve">This threat in the same words occurs in Book </w:t>
      </w:r>
      <w:r>
        <w:t>III</w:t>
      </w:r>
      <w:r w:rsidRPr="007E74A7">
        <w:t>, Canto LV</w:t>
      </w:r>
      <w:r>
        <w:t>I.</w:t>
      </w:r>
    </w:p>
  </w:footnote>
  <w:footnote w:id="61">
    <w:p w14:paraId="268C58BC" w14:textId="0C7C875C" w:rsidR="005B2F8D" w:rsidRDefault="005B2F8D">
      <w:pPr>
        <w:pStyle w:val="FootnoteText"/>
      </w:pPr>
      <w:r>
        <w:rPr>
          <w:rStyle w:val="FootnoteReference"/>
        </w:rPr>
        <w:footnoteRef/>
      </w:r>
      <w:r>
        <w:t xml:space="preserve"> </w:t>
      </w:r>
      <w:r w:rsidRPr="007E74A7">
        <w:t>Ravan carried off and kept in his palace not only earthly princesses but the daughters of Gods and Gandharvas</w:t>
      </w:r>
      <w:r>
        <w:t>.</w:t>
      </w:r>
    </w:p>
  </w:footnote>
  <w:footnote w:id="62">
    <w:p w14:paraId="25822F90" w14:textId="7D6247C9" w:rsidR="005B2F8D" w:rsidRDefault="005B2F8D">
      <w:pPr>
        <w:pStyle w:val="FootnoteText"/>
      </w:pPr>
      <w:r>
        <w:rPr>
          <w:rStyle w:val="FootnoteReference"/>
        </w:rPr>
        <w:footnoteRef/>
      </w:r>
      <w:r>
        <w:t xml:space="preserve"> </w:t>
      </w:r>
      <w:r w:rsidRPr="007E74A7">
        <w:t>The wife of Indra</w:t>
      </w:r>
      <w:r>
        <w:t>.</w:t>
      </w:r>
    </w:p>
  </w:footnote>
  <w:footnote w:id="63">
    <w:p w14:paraId="24F3923B" w14:textId="63FCE598" w:rsidR="005B2F8D" w:rsidRDefault="005B2F8D">
      <w:pPr>
        <w:pStyle w:val="FootnoteText"/>
      </w:pPr>
      <w:r>
        <w:rPr>
          <w:rStyle w:val="FootnoteReference"/>
        </w:rPr>
        <w:footnoteRef/>
      </w:r>
      <w:r>
        <w:t xml:space="preserve"> </w:t>
      </w:r>
      <w:r w:rsidRPr="007E74A7">
        <w:t xml:space="preserve">These four lines have occurred before. Book </w:t>
      </w:r>
      <w:r>
        <w:t>III</w:t>
      </w:r>
      <w:r w:rsidRPr="007E74A7">
        <w:t>, Canto LV</w:t>
      </w:r>
      <w:r>
        <w:t>I.</w:t>
      </w:r>
    </w:p>
  </w:footnote>
  <w:footnote w:id="64">
    <w:p w14:paraId="25A2DD33" w14:textId="7C5AE6AD" w:rsidR="005B2F8D" w:rsidRDefault="005B2F8D">
      <w:pPr>
        <w:pStyle w:val="FootnoteText"/>
      </w:pPr>
      <w:r>
        <w:rPr>
          <w:rStyle w:val="FootnoteReference"/>
        </w:rPr>
        <w:footnoteRef/>
      </w:r>
      <w:r>
        <w:t xml:space="preserve"> </w:t>
      </w:r>
      <w:r w:rsidRPr="007E74A7">
        <w:t>Prajapatis are the ten lords of created beings first created by Brahma; somewhat like the Demiurgi of the Gnostics</w:t>
      </w:r>
      <w:r>
        <w:t>.</w:t>
      </w:r>
    </w:p>
  </w:footnote>
  <w:footnote w:id="65">
    <w:p w14:paraId="2E1A3BFC" w14:textId="33F3530E" w:rsidR="005B2F8D" w:rsidRDefault="005B2F8D">
      <w:pPr>
        <w:pStyle w:val="FootnoteText"/>
      </w:pPr>
      <w:r>
        <w:rPr>
          <w:rStyle w:val="FootnoteReference"/>
        </w:rPr>
        <w:footnoteRef/>
      </w:r>
      <w:r>
        <w:t xml:space="preserve"> </w:t>
      </w:r>
      <w:r w:rsidRPr="007E74A7">
        <w:t>“This is the number of the Vedic divinities mentioned in the Rig-veda. In Ashṭaka I. Súkta XXXIV, the Rishi Hiranyastúpa invok- ing the Aśvins says: Á Nasatya tribhirekadaśairiha devebniryatam: ‘O Nasatyas (Aśvins) come hither with the thrice eleven Gods.’ And in Súkta XLV, the Rishi Praskanva addressing his hymn to Agni (ignis, fire), thus invokes him: ‘Lord of the red steeds, propitiated by our prayers lead hither the thirty-three Gods.’ This number must certainly have been the actual number in the early days of the Vedic religion: although it appears probable enough that the thirty-three Vedic divinities could not then be found co-ordinated in so systematic a way as they were arranged more recently by the authors of the Upanishads. In the later ages of Bramanism the number went on increasing without measure by successive mythical and religious creations which peopled the Indian Olympus with abstract beings of every kind. But through lasting ven- eration of the word of the Veda the custom regained of giving the name of ‘the thirty-three Gods’ to the immense phalanx of the multiplied deities.” Gorresio</w:t>
      </w:r>
      <w:r>
        <w:t>.</w:t>
      </w:r>
    </w:p>
  </w:footnote>
  <w:footnote w:id="66">
    <w:p w14:paraId="02BCA2DB" w14:textId="16EADF8F" w:rsidR="005B2F8D" w:rsidRDefault="005B2F8D">
      <w:pPr>
        <w:pStyle w:val="FootnoteText"/>
      </w:pPr>
      <w:r>
        <w:rPr>
          <w:rStyle w:val="FootnoteReference"/>
        </w:rPr>
        <w:footnoteRef/>
      </w:r>
      <w:r>
        <w:t xml:space="preserve"> </w:t>
      </w:r>
      <w:r w:rsidRPr="000457F7">
        <w:t>Serpent-Gods who dwell in the regions under the earth</w:t>
      </w:r>
      <w:r>
        <w:t>.</w:t>
      </w:r>
    </w:p>
  </w:footnote>
  <w:footnote w:id="67">
    <w:p w14:paraId="072120F4" w14:textId="697B74F8" w:rsidR="005B2F8D" w:rsidRDefault="005B2F8D">
      <w:pPr>
        <w:pStyle w:val="FootnoteText"/>
      </w:pPr>
      <w:r>
        <w:rPr>
          <w:rStyle w:val="FootnoteReference"/>
        </w:rPr>
        <w:footnoteRef/>
      </w:r>
      <w:r>
        <w:t xml:space="preserve"> </w:t>
      </w:r>
      <w:r w:rsidRPr="000457F7">
        <w:t>In the mythology of the epics the Gandharvas are the heavenly singers or musicians who form the orchestra at the banquets of the Gods, and they belong to the heaven of India in whose battles they share</w:t>
      </w:r>
      <w:r>
        <w:t>.</w:t>
      </w:r>
    </w:p>
  </w:footnote>
  <w:footnote w:id="68">
    <w:p w14:paraId="408D40FF" w14:textId="7BF0CE01" w:rsidR="005B2F8D" w:rsidRDefault="005B2F8D">
      <w:pPr>
        <w:pStyle w:val="FootnoteText"/>
      </w:pPr>
      <w:r>
        <w:rPr>
          <w:rStyle w:val="FootnoteReference"/>
        </w:rPr>
        <w:footnoteRef/>
      </w:r>
      <w:r>
        <w:t xml:space="preserve"> </w:t>
      </w:r>
      <w:r w:rsidRPr="00E41209">
        <w:t>The consort of Indra</w:t>
      </w:r>
      <w:r>
        <w:t>.</w:t>
      </w:r>
    </w:p>
  </w:footnote>
  <w:footnote w:id="69">
    <w:p w14:paraId="4F38E29A" w14:textId="547D6887" w:rsidR="005B2F8D" w:rsidRDefault="005B2F8D">
      <w:pPr>
        <w:pStyle w:val="FootnoteText"/>
      </w:pPr>
      <w:r>
        <w:rPr>
          <w:rStyle w:val="FootnoteReference"/>
        </w:rPr>
        <w:footnoteRef/>
      </w:r>
      <w:r>
        <w:t xml:space="preserve"> </w:t>
      </w:r>
      <w:r w:rsidRPr="00E41209">
        <w:t>The Swayamvara, Self-choice or election of a husband by a princess or daughter of a Kshatriya at a public assembly of suitors held for the purpose</w:t>
      </w:r>
      <w:r>
        <w:t>.</w:t>
      </w:r>
    </w:p>
  </w:footnote>
  <w:footnote w:id="70">
    <w:p w14:paraId="405EE86A" w14:textId="09DB6CF4" w:rsidR="005B2F8D" w:rsidRDefault="005B2F8D">
      <w:pPr>
        <w:pStyle w:val="FootnoteText"/>
      </w:pPr>
      <w:r>
        <w:rPr>
          <w:rStyle w:val="FootnoteReference"/>
        </w:rPr>
        <w:footnoteRef/>
      </w:r>
      <w:r>
        <w:t xml:space="preserve"> </w:t>
      </w:r>
      <w:r w:rsidRPr="005B2F8D">
        <w:t>The spirits of the dead</w:t>
      </w:r>
      <w:r>
        <w:t>.</w:t>
      </w:r>
    </w:p>
  </w:footnote>
  <w:footnote w:id="71">
    <w:p w14:paraId="2AA6E183" w14:textId="7A70286C" w:rsidR="005B2F8D" w:rsidRDefault="005B2F8D">
      <w:pPr>
        <w:pStyle w:val="FootnoteText"/>
      </w:pPr>
      <w:r>
        <w:rPr>
          <w:rStyle w:val="FootnoteReference"/>
        </w:rPr>
        <w:footnoteRef/>
      </w:r>
      <w:r>
        <w:t xml:space="preserve"> </w:t>
      </w:r>
      <w:r w:rsidRPr="005B2F8D">
        <w:t>Kuvera, the God of Wealth</w:t>
      </w:r>
      <w:r>
        <w:t>.</w:t>
      </w:r>
    </w:p>
  </w:footnote>
  <w:footnote w:id="72">
    <w:p w14:paraId="4A47F871" w14:textId="0A2CD732" w:rsidR="005B2F8D" w:rsidRDefault="005B2F8D">
      <w:pPr>
        <w:pStyle w:val="FootnoteText"/>
      </w:pPr>
      <w:r>
        <w:rPr>
          <w:rStyle w:val="FootnoteReference"/>
        </w:rPr>
        <w:footnoteRef/>
      </w:r>
      <w:r>
        <w:t xml:space="preserve"> </w:t>
      </w:r>
      <w:r w:rsidRPr="005B2F8D">
        <w:t>Varun, God of the sea</w:t>
      </w:r>
      <w:r>
        <w:t>.</w:t>
      </w:r>
    </w:p>
  </w:footnote>
  <w:footnote w:id="73">
    <w:p w14:paraId="5BFC4DC6" w14:textId="1AE67805" w:rsidR="005B2F8D" w:rsidRDefault="005B2F8D">
      <w:pPr>
        <w:pStyle w:val="FootnoteText"/>
      </w:pPr>
      <w:r>
        <w:rPr>
          <w:rStyle w:val="FootnoteReference"/>
        </w:rPr>
        <w:footnoteRef/>
      </w:r>
      <w:r>
        <w:t xml:space="preserve"> </w:t>
      </w:r>
      <w:r w:rsidRPr="005B2F8D">
        <w:t>Mahadeva or Śiva whose ensign is a bul</w:t>
      </w:r>
      <w:r>
        <w:t>l.</w:t>
      </w:r>
    </w:p>
  </w:footnote>
  <w:footnote w:id="74">
    <w:p w14:paraId="4D2218B8" w14:textId="5FB78D4A" w:rsidR="005B2F8D" w:rsidRDefault="005B2F8D">
      <w:pPr>
        <w:pStyle w:val="FootnoteText"/>
      </w:pPr>
      <w:r>
        <w:rPr>
          <w:rStyle w:val="FootnoteReference"/>
        </w:rPr>
        <w:footnoteRef/>
      </w:r>
      <w:r>
        <w:t xml:space="preserve"> </w:t>
      </w:r>
      <w:r w:rsidRPr="005B2F8D">
        <w:t>The Address to Rama, both text and commentary, will be found literally translated in the Additional Notes. A paraphrase of a portion is all that I have attempted here</w:t>
      </w:r>
      <w:r>
        <w:t>.</w:t>
      </w:r>
    </w:p>
  </w:footnote>
  <w:footnote w:id="75">
    <w:p w14:paraId="23FEE2B8" w14:textId="6812A7F7" w:rsidR="00E804CF" w:rsidRDefault="00E804CF" w:rsidP="00E804CF">
      <w:pPr>
        <w:pStyle w:val="FootnoteText"/>
      </w:pPr>
      <w:r>
        <w:rPr>
          <w:rStyle w:val="FootnoteReference"/>
        </w:rPr>
        <w:footnoteRef/>
      </w:r>
      <w:r>
        <w:t xml:space="preserve"> </w:t>
      </w:r>
      <w:r w:rsidRPr="00E804CF">
        <w:t>Here follows in the original an enumeration of the chief blessings which will attend the man or woman who reads or hears read this tale of</w:t>
      </w:r>
      <w:r>
        <w:t xml:space="preserve"> </w:t>
      </w:r>
      <w:r w:rsidRPr="00E804CF">
        <w:t>Rama. These blessings are briefly mentioned at the end of the first</w:t>
      </w:r>
      <w:r>
        <w:t xml:space="preserve"> </w:t>
      </w:r>
      <w:r w:rsidRPr="00E804CF">
        <w:t>Canto of the first book, and it appears unnecessary to repeat them here in their amplified form. The Bengal recension (Gorresio’s edition) gives them more concisely as follows: ”This is the great first poem blessed and glorious, which gives long life to men and victory to kings, the poem which Valmiki made. He who listens to this wondrous tale of Rama unwearied in action shall be absolved from all his sins. By listening to the deeds of Rama he who wishes for sons shall obtain his heart’s desire, and to him who longs for riches shall riches be given. The virgin who asks for a husband shall obtain a husband suited to her mind, and shall meet again her dear kinsfolk who are far away. They who hear this poem which Valmiki made shall obtain all their desires and all their prayers shall be fulfilled</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72297"/>
    <w:multiLevelType w:val="hybridMultilevel"/>
    <w:tmpl w:val="5BE490C8"/>
    <w:lvl w:ilvl="0" w:tplc="B644E8D2">
      <w:numFmt w:val="bullet"/>
      <w:lvlText w:val="•"/>
      <w:lvlJc w:val="left"/>
      <w:pPr>
        <w:ind w:left="899" w:hanging="360"/>
      </w:pPr>
      <w:rPr>
        <w:rFonts w:ascii="Minion Pro" w:eastAsia="Minion Pro" w:hAnsi="Minion Pro" w:cs="Minion Pro" w:hint="default"/>
        <w:color w:val="231F20"/>
        <w:spacing w:val="-3"/>
        <w:w w:val="100"/>
        <w:sz w:val="22"/>
        <w:szCs w:val="22"/>
      </w:rPr>
    </w:lvl>
    <w:lvl w:ilvl="1" w:tplc="6C9E8040">
      <w:numFmt w:val="bullet"/>
      <w:lvlText w:val="•"/>
      <w:lvlJc w:val="left"/>
      <w:pPr>
        <w:ind w:left="1079" w:hanging="360"/>
      </w:pPr>
      <w:rPr>
        <w:rFonts w:ascii="Minion Pro" w:eastAsia="Minion Pro" w:hAnsi="Minion Pro" w:cs="Minion Pro" w:hint="default"/>
        <w:color w:val="231F20"/>
        <w:spacing w:val="-22"/>
        <w:w w:val="96"/>
        <w:sz w:val="22"/>
        <w:szCs w:val="22"/>
      </w:rPr>
    </w:lvl>
    <w:lvl w:ilvl="2" w:tplc="9FCE271C">
      <w:numFmt w:val="bullet"/>
      <w:lvlText w:val="•"/>
      <w:lvlJc w:val="left"/>
      <w:pPr>
        <w:ind w:left="2144" w:hanging="360"/>
      </w:pPr>
      <w:rPr>
        <w:rFonts w:hint="default"/>
      </w:rPr>
    </w:lvl>
    <w:lvl w:ilvl="3" w:tplc="AA74D55A">
      <w:numFmt w:val="bullet"/>
      <w:lvlText w:val="•"/>
      <w:lvlJc w:val="left"/>
      <w:pPr>
        <w:ind w:left="3208" w:hanging="360"/>
      </w:pPr>
      <w:rPr>
        <w:rFonts w:hint="default"/>
      </w:rPr>
    </w:lvl>
    <w:lvl w:ilvl="4" w:tplc="6F1CFA84">
      <w:numFmt w:val="bullet"/>
      <w:lvlText w:val="•"/>
      <w:lvlJc w:val="left"/>
      <w:pPr>
        <w:ind w:left="4273" w:hanging="360"/>
      </w:pPr>
      <w:rPr>
        <w:rFonts w:hint="default"/>
      </w:rPr>
    </w:lvl>
    <w:lvl w:ilvl="5" w:tplc="606C79BE">
      <w:numFmt w:val="bullet"/>
      <w:lvlText w:val="•"/>
      <w:lvlJc w:val="left"/>
      <w:pPr>
        <w:ind w:left="5337" w:hanging="360"/>
      </w:pPr>
      <w:rPr>
        <w:rFonts w:hint="default"/>
      </w:rPr>
    </w:lvl>
    <w:lvl w:ilvl="6" w:tplc="D554A2F0">
      <w:numFmt w:val="bullet"/>
      <w:lvlText w:val="•"/>
      <w:lvlJc w:val="left"/>
      <w:pPr>
        <w:ind w:left="6402" w:hanging="360"/>
      </w:pPr>
      <w:rPr>
        <w:rFonts w:hint="default"/>
      </w:rPr>
    </w:lvl>
    <w:lvl w:ilvl="7" w:tplc="697E808A">
      <w:numFmt w:val="bullet"/>
      <w:lvlText w:val="•"/>
      <w:lvlJc w:val="left"/>
      <w:pPr>
        <w:ind w:left="7466" w:hanging="360"/>
      </w:pPr>
      <w:rPr>
        <w:rFonts w:hint="default"/>
      </w:rPr>
    </w:lvl>
    <w:lvl w:ilvl="8" w:tplc="9A4842EE">
      <w:numFmt w:val="bullet"/>
      <w:lvlText w:val="•"/>
      <w:lvlJc w:val="left"/>
      <w:pPr>
        <w:ind w:left="8531" w:hanging="360"/>
      </w:pPr>
      <w:rPr>
        <w:rFonts w:hint="default"/>
      </w:rPr>
    </w:lvl>
  </w:abstractNum>
  <w:abstractNum w:abstractNumId="1" w15:restartNumberingAfterBreak="0">
    <w:nsid w:val="05536991"/>
    <w:multiLevelType w:val="hybridMultilevel"/>
    <w:tmpl w:val="7FB0059E"/>
    <w:lvl w:ilvl="0" w:tplc="D1928102">
      <w:numFmt w:val="bullet"/>
      <w:lvlText w:val="•"/>
      <w:lvlJc w:val="left"/>
      <w:pPr>
        <w:ind w:left="899" w:hanging="360"/>
      </w:pPr>
      <w:rPr>
        <w:rFonts w:ascii="Minion Pro" w:eastAsia="Minion Pro" w:hAnsi="Minion Pro" w:cs="Minion Pro" w:hint="default"/>
        <w:color w:val="231F20"/>
        <w:spacing w:val="-5"/>
        <w:w w:val="100"/>
        <w:sz w:val="22"/>
        <w:szCs w:val="22"/>
      </w:rPr>
    </w:lvl>
    <w:lvl w:ilvl="1" w:tplc="C9543AD0">
      <w:numFmt w:val="bullet"/>
      <w:lvlText w:val="•"/>
      <w:lvlJc w:val="left"/>
      <w:pPr>
        <w:ind w:left="1876" w:hanging="360"/>
      </w:pPr>
      <w:rPr>
        <w:rFonts w:hint="default"/>
      </w:rPr>
    </w:lvl>
    <w:lvl w:ilvl="2" w:tplc="AF8C22FE">
      <w:numFmt w:val="bullet"/>
      <w:lvlText w:val="•"/>
      <w:lvlJc w:val="left"/>
      <w:pPr>
        <w:ind w:left="2852" w:hanging="360"/>
      </w:pPr>
      <w:rPr>
        <w:rFonts w:hint="default"/>
      </w:rPr>
    </w:lvl>
    <w:lvl w:ilvl="3" w:tplc="E1448EE6">
      <w:numFmt w:val="bullet"/>
      <w:lvlText w:val="•"/>
      <w:lvlJc w:val="left"/>
      <w:pPr>
        <w:ind w:left="3828" w:hanging="360"/>
      </w:pPr>
      <w:rPr>
        <w:rFonts w:hint="default"/>
      </w:rPr>
    </w:lvl>
    <w:lvl w:ilvl="4" w:tplc="8D6CEBCE">
      <w:numFmt w:val="bullet"/>
      <w:lvlText w:val="•"/>
      <w:lvlJc w:val="left"/>
      <w:pPr>
        <w:ind w:left="4804" w:hanging="360"/>
      </w:pPr>
      <w:rPr>
        <w:rFonts w:hint="default"/>
      </w:rPr>
    </w:lvl>
    <w:lvl w:ilvl="5" w:tplc="E8B8687E">
      <w:numFmt w:val="bullet"/>
      <w:lvlText w:val="•"/>
      <w:lvlJc w:val="left"/>
      <w:pPr>
        <w:ind w:left="5780" w:hanging="360"/>
      </w:pPr>
      <w:rPr>
        <w:rFonts w:hint="default"/>
      </w:rPr>
    </w:lvl>
    <w:lvl w:ilvl="6" w:tplc="16C85CAA">
      <w:numFmt w:val="bullet"/>
      <w:lvlText w:val="•"/>
      <w:lvlJc w:val="left"/>
      <w:pPr>
        <w:ind w:left="6756" w:hanging="360"/>
      </w:pPr>
      <w:rPr>
        <w:rFonts w:hint="default"/>
      </w:rPr>
    </w:lvl>
    <w:lvl w:ilvl="7" w:tplc="41747598">
      <w:numFmt w:val="bullet"/>
      <w:lvlText w:val="•"/>
      <w:lvlJc w:val="left"/>
      <w:pPr>
        <w:ind w:left="7732" w:hanging="360"/>
      </w:pPr>
      <w:rPr>
        <w:rFonts w:hint="default"/>
      </w:rPr>
    </w:lvl>
    <w:lvl w:ilvl="8" w:tplc="B2282F0E">
      <w:numFmt w:val="bullet"/>
      <w:lvlText w:val="•"/>
      <w:lvlJc w:val="left"/>
      <w:pPr>
        <w:ind w:left="8708" w:hanging="360"/>
      </w:pPr>
      <w:rPr>
        <w:rFonts w:hint="default"/>
      </w:rPr>
    </w:lvl>
  </w:abstractNum>
  <w:abstractNum w:abstractNumId="2" w15:restartNumberingAfterBreak="0">
    <w:nsid w:val="069F2228"/>
    <w:multiLevelType w:val="hybridMultilevel"/>
    <w:tmpl w:val="2D0ECED8"/>
    <w:lvl w:ilvl="0" w:tplc="EFFA0716">
      <w:start w:val="1"/>
      <w:numFmt w:val="decimal"/>
      <w:lvlText w:val="%1."/>
      <w:lvlJc w:val="left"/>
      <w:pPr>
        <w:ind w:left="385" w:hanging="206"/>
      </w:pPr>
      <w:rPr>
        <w:rFonts w:ascii="Minion Pro" w:eastAsia="Minion Pro" w:hAnsi="Minion Pro" w:cs="Minion Pro" w:hint="default"/>
        <w:color w:val="231F20"/>
        <w:spacing w:val="-16"/>
        <w:w w:val="93"/>
        <w:sz w:val="22"/>
        <w:szCs w:val="22"/>
      </w:rPr>
    </w:lvl>
    <w:lvl w:ilvl="1" w:tplc="57FCC358">
      <w:numFmt w:val="bullet"/>
      <w:lvlText w:val="•"/>
      <w:lvlJc w:val="left"/>
      <w:pPr>
        <w:ind w:left="1408" w:hanging="206"/>
      </w:pPr>
      <w:rPr>
        <w:rFonts w:hint="default"/>
      </w:rPr>
    </w:lvl>
    <w:lvl w:ilvl="2" w:tplc="96EC5A24">
      <w:numFmt w:val="bullet"/>
      <w:lvlText w:val="•"/>
      <w:lvlJc w:val="left"/>
      <w:pPr>
        <w:ind w:left="2436" w:hanging="206"/>
      </w:pPr>
      <w:rPr>
        <w:rFonts w:hint="default"/>
      </w:rPr>
    </w:lvl>
    <w:lvl w:ilvl="3" w:tplc="9ED0195A">
      <w:numFmt w:val="bullet"/>
      <w:lvlText w:val="•"/>
      <w:lvlJc w:val="left"/>
      <w:pPr>
        <w:ind w:left="3464" w:hanging="206"/>
      </w:pPr>
      <w:rPr>
        <w:rFonts w:hint="default"/>
      </w:rPr>
    </w:lvl>
    <w:lvl w:ilvl="4" w:tplc="E2A8D38E">
      <w:numFmt w:val="bullet"/>
      <w:lvlText w:val="•"/>
      <w:lvlJc w:val="left"/>
      <w:pPr>
        <w:ind w:left="4492" w:hanging="206"/>
      </w:pPr>
      <w:rPr>
        <w:rFonts w:hint="default"/>
      </w:rPr>
    </w:lvl>
    <w:lvl w:ilvl="5" w:tplc="6D525D74">
      <w:numFmt w:val="bullet"/>
      <w:lvlText w:val="•"/>
      <w:lvlJc w:val="left"/>
      <w:pPr>
        <w:ind w:left="5520" w:hanging="206"/>
      </w:pPr>
      <w:rPr>
        <w:rFonts w:hint="default"/>
      </w:rPr>
    </w:lvl>
    <w:lvl w:ilvl="6" w:tplc="86FCF87E">
      <w:numFmt w:val="bullet"/>
      <w:lvlText w:val="•"/>
      <w:lvlJc w:val="left"/>
      <w:pPr>
        <w:ind w:left="6548" w:hanging="206"/>
      </w:pPr>
      <w:rPr>
        <w:rFonts w:hint="default"/>
      </w:rPr>
    </w:lvl>
    <w:lvl w:ilvl="7" w:tplc="9098AA56">
      <w:numFmt w:val="bullet"/>
      <w:lvlText w:val="•"/>
      <w:lvlJc w:val="left"/>
      <w:pPr>
        <w:ind w:left="7576" w:hanging="206"/>
      </w:pPr>
      <w:rPr>
        <w:rFonts w:hint="default"/>
      </w:rPr>
    </w:lvl>
    <w:lvl w:ilvl="8" w:tplc="374CD574">
      <w:numFmt w:val="bullet"/>
      <w:lvlText w:val="•"/>
      <w:lvlJc w:val="left"/>
      <w:pPr>
        <w:ind w:left="8604" w:hanging="206"/>
      </w:pPr>
      <w:rPr>
        <w:rFonts w:hint="default"/>
      </w:rPr>
    </w:lvl>
  </w:abstractNum>
  <w:abstractNum w:abstractNumId="3" w15:restartNumberingAfterBreak="0">
    <w:nsid w:val="077A101E"/>
    <w:multiLevelType w:val="hybridMultilevel"/>
    <w:tmpl w:val="E24AC9FC"/>
    <w:lvl w:ilvl="0" w:tplc="5338E996">
      <w:start w:val="15"/>
      <w:numFmt w:val="decimal"/>
      <w:lvlText w:val="%1."/>
      <w:lvlJc w:val="left"/>
      <w:pPr>
        <w:ind w:left="719" w:hanging="312"/>
      </w:pPr>
      <w:rPr>
        <w:rFonts w:ascii="Minion Pro" w:eastAsia="Minion Pro" w:hAnsi="Minion Pro" w:cs="Minion Pro" w:hint="default"/>
        <w:color w:val="231F20"/>
        <w:spacing w:val="-21"/>
        <w:w w:val="100"/>
        <w:sz w:val="22"/>
        <w:szCs w:val="22"/>
      </w:rPr>
    </w:lvl>
    <w:lvl w:ilvl="1" w:tplc="BA20F866">
      <w:numFmt w:val="bullet"/>
      <w:lvlText w:val="•"/>
      <w:lvlJc w:val="left"/>
      <w:pPr>
        <w:ind w:left="1714" w:hanging="312"/>
      </w:pPr>
      <w:rPr>
        <w:rFonts w:hint="default"/>
      </w:rPr>
    </w:lvl>
    <w:lvl w:ilvl="2" w:tplc="09847234">
      <w:numFmt w:val="bullet"/>
      <w:lvlText w:val="•"/>
      <w:lvlJc w:val="left"/>
      <w:pPr>
        <w:ind w:left="2708" w:hanging="312"/>
      </w:pPr>
      <w:rPr>
        <w:rFonts w:hint="default"/>
      </w:rPr>
    </w:lvl>
    <w:lvl w:ilvl="3" w:tplc="A8F43554">
      <w:numFmt w:val="bullet"/>
      <w:lvlText w:val="•"/>
      <w:lvlJc w:val="left"/>
      <w:pPr>
        <w:ind w:left="3702" w:hanging="312"/>
      </w:pPr>
      <w:rPr>
        <w:rFonts w:hint="default"/>
      </w:rPr>
    </w:lvl>
    <w:lvl w:ilvl="4" w:tplc="38AC95C6">
      <w:numFmt w:val="bullet"/>
      <w:lvlText w:val="•"/>
      <w:lvlJc w:val="left"/>
      <w:pPr>
        <w:ind w:left="4696" w:hanging="312"/>
      </w:pPr>
      <w:rPr>
        <w:rFonts w:hint="default"/>
      </w:rPr>
    </w:lvl>
    <w:lvl w:ilvl="5" w:tplc="5470D560">
      <w:numFmt w:val="bullet"/>
      <w:lvlText w:val="•"/>
      <w:lvlJc w:val="left"/>
      <w:pPr>
        <w:ind w:left="5690" w:hanging="312"/>
      </w:pPr>
      <w:rPr>
        <w:rFonts w:hint="default"/>
      </w:rPr>
    </w:lvl>
    <w:lvl w:ilvl="6" w:tplc="6DB8C2CE">
      <w:numFmt w:val="bullet"/>
      <w:lvlText w:val="•"/>
      <w:lvlJc w:val="left"/>
      <w:pPr>
        <w:ind w:left="6684" w:hanging="312"/>
      </w:pPr>
      <w:rPr>
        <w:rFonts w:hint="default"/>
      </w:rPr>
    </w:lvl>
    <w:lvl w:ilvl="7" w:tplc="EA182AC0">
      <w:numFmt w:val="bullet"/>
      <w:lvlText w:val="•"/>
      <w:lvlJc w:val="left"/>
      <w:pPr>
        <w:ind w:left="7678" w:hanging="312"/>
      </w:pPr>
      <w:rPr>
        <w:rFonts w:hint="default"/>
      </w:rPr>
    </w:lvl>
    <w:lvl w:ilvl="8" w:tplc="7B56F25E">
      <w:numFmt w:val="bullet"/>
      <w:lvlText w:val="•"/>
      <w:lvlJc w:val="left"/>
      <w:pPr>
        <w:ind w:left="8672" w:hanging="312"/>
      </w:pPr>
      <w:rPr>
        <w:rFonts w:hint="default"/>
      </w:rPr>
    </w:lvl>
  </w:abstractNum>
  <w:abstractNum w:abstractNumId="4" w15:restartNumberingAfterBreak="0">
    <w:nsid w:val="0B28217E"/>
    <w:multiLevelType w:val="hybridMultilevel"/>
    <w:tmpl w:val="148CB844"/>
    <w:lvl w:ilvl="0" w:tplc="B6487C44">
      <w:start w:val="109"/>
      <w:numFmt w:val="decimal"/>
      <w:lvlText w:val="%1"/>
      <w:lvlJc w:val="left"/>
      <w:pPr>
        <w:ind w:left="179" w:hanging="761"/>
        <w:jc w:val="right"/>
      </w:pPr>
      <w:rPr>
        <w:rFonts w:ascii="Minion Pro" w:eastAsia="Minion Pro" w:hAnsi="Minion Pro" w:cs="Minion Pro" w:hint="default"/>
        <w:color w:val="231F20"/>
        <w:spacing w:val="-8"/>
        <w:w w:val="100"/>
        <w:sz w:val="18"/>
        <w:szCs w:val="18"/>
      </w:rPr>
    </w:lvl>
    <w:lvl w:ilvl="1" w:tplc="D0E8DE54">
      <w:numFmt w:val="bullet"/>
      <w:lvlText w:val="•"/>
      <w:lvlJc w:val="left"/>
      <w:pPr>
        <w:ind w:left="1228" w:hanging="761"/>
      </w:pPr>
      <w:rPr>
        <w:rFonts w:hint="default"/>
      </w:rPr>
    </w:lvl>
    <w:lvl w:ilvl="2" w:tplc="D16C982E">
      <w:numFmt w:val="bullet"/>
      <w:lvlText w:val="•"/>
      <w:lvlJc w:val="left"/>
      <w:pPr>
        <w:ind w:left="2276" w:hanging="761"/>
      </w:pPr>
      <w:rPr>
        <w:rFonts w:hint="default"/>
      </w:rPr>
    </w:lvl>
    <w:lvl w:ilvl="3" w:tplc="9CB8EC02">
      <w:numFmt w:val="bullet"/>
      <w:lvlText w:val="•"/>
      <w:lvlJc w:val="left"/>
      <w:pPr>
        <w:ind w:left="3324" w:hanging="761"/>
      </w:pPr>
      <w:rPr>
        <w:rFonts w:hint="default"/>
      </w:rPr>
    </w:lvl>
    <w:lvl w:ilvl="4" w:tplc="BCEC47FC">
      <w:numFmt w:val="bullet"/>
      <w:lvlText w:val="•"/>
      <w:lvlJc w:val="left"/>
      <w:pPr>
        <w:ind w:left="4372" w:hanging="761"/>
      </w:pPr>
      <w:rPr>
        <w:rFonts w:hint="default"/>
      </w:rPr>
    </w:lvl>
    <w:lvl w:ilvl="5" w:tplc="178A8C4C">
      <w:numFmt w:val="bullet"/>
      <w:lvlText w:val="•"/>
      <w:lvlJc w:val="left"/>
      <w:pPr>
        <w:ind w:left="5420" w:hanging="761"/>
      </w:pPr>
      <w:rPr>
        <w:rFonts w:hint="default"/>
      </w:rPr>
    </w:lvl>
    <w:lvl w:ilvl="6" w:tplc="D14C0048">
      <w:numFmt w:val="bullet"/>
      <w:lvlText w:val="•"/>
      <w:lvlJc w:val="left"/>
      <w:pPr>
        <w:ind w:left="6468" w:hanging="761"/>
      </w:pPr>
      <w:rPr>
        <w:rFonts w:hint="default"/>
      </w:rPr>
    </w:lvl>
    <w:lvl w:ilvl="7" w:tplc="4610498A">
      <w:numFmt w:val="bullet"/>
      <w:lvlText w:val="•"/>
      <w:lvlJc w:val="left"/>
      <w:pPr>
        <w:ind w:left="7516" w:hanging="761"/>
      </w:pPr>
      <w:rPr>
        <w:rFonts w:hint="default"/>
      </w:rPr>
    </w:lvl>
    <w:lvl w:ilvl="8" w:tplc="B8E48EF2">
      <w:numFmt w:val="bullet"/>
      <w:lvlText w:val="•"/>
      <w:lvlJc w:val="left"/>
      <w:pPr>
        <w:ind w:left="8564" w:hanging="761"/>
      </w:pPr>
      <w:rPr>
        <w:rFonts w:hint="default"/>
      </w:rPr>
    </w:lvl>
  </w:abstractNum>
  <w:abstractNum w:abstractNumId="5"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6" w15:restartNumberingAfterBreak="0">
    <w:nsid w:val="0E3716DF"/>
    <w:multiLevelType w:val="hybridMultilevel"/>
    <w:tmpl w:val="2C16D498"/>
    <w:lvl w:ilvl="0" w:tplc="63F05802">
      <w:numFmt w:val="bullet"/>
      <w:lvlText w:val="•"/>
      <w:lvlJc w:val="left"/>
      <w:pPr>
        <w:ind w:left="899" w:hanging="360"/>
      </w:pPr>
      <w:rPr>
        <w:rFonts w:ascii="Minion Pro" w:eastAsia="Minion Pro" w:hAnsi="Minion Pro" w:cs="Minion Pro" w:hint="default"/>
        <w:color w:val="231F20"/>
        <w:spacing w:val="-21"/>
        <w:w w:val="98"/>
        <w:sz w:val="22"/>
        <w:szCs w:val="22"/>
      </w:rPr>
    </w:lvl>
    <w:lvl w:ilvl="1" w:tplc="E146E13E">
      <w:numFmt w:val="bullet"/>
      <w:lvlText w:val="•"/>
      <w:lvlJc w:val="left"/>
      <w:pPr>
        <w:ind w:left="1876" w:hanging="360"/>
      </w:pPr>
      <w:rPr>
        <w:rFonts w:hint="default"/>
      </w:rPr>
    </w:lvl>
    <w:lvl w:ilvl="2" w:tplc="887A32BE">
      <w:numFmt w:val="bullet"/>
      <w:lvlText w:val="•"/>
      <w:lvlJc w:val="left"/>
      <w:pPr>
        <w:ind w:left="2852" w:hanging="360"/>
      </w:pPr>
      <w:rPr>
        <w:rFonts w:hint="default"/>
      </w:rPr>
    </w:lvl>
    <w:lvl w:ilvl="3" w:tplc="09DA3AE4">
      <w:numFmt w:val="bullet"/>
      <w:lvlText w:val="•"/>
      <w:lvlJc w:val="left"/>
      <w:pPr>
        <w:ind w:left="3828" w:hanging="360"/>
      </w:pPr>
      <w:rPr>
        <w:rFonts w:hint="default"/>
      </w:rPr>
    </w:lvl>
    <w:lvl w:ilvl="4" w:tplc="ABD48262">
      <w:numFmt w:val="bullet"/>
      <w:lvlText w:val="•"/>
      <w:lvlJc w:val="left"/>
      <w:pPr>
        <w:ind w:left="4804" w:hanging="360"/>
      </w:pPr>
      <w:rPr>
        <w:rFonts w:hint="default"/>
      </w:rPr>
    </w:lvl>
    <w:lvl w:ilvl="5" w:tplc="7D2C7A56">
      <w:numFmt w:val="bullet"/>
      <w:lvlText w:val="•"/>
      <w:lvlJc w:val="left"/>
      <w:pPr>
        <w:ind w:left="5780" w:hanging="360"/>
      </w:pPr>
      <w:rPr>
        <w:rFonts w:hint="default"/>
      </w:rPr>
    </w:lvl>
    <w:lvl w:ilvl="6" w:tplc="D80CCAFE">
      <w:numFmt w:val="bullet"/>
      <w:lvlText w:val="•"/>
      <w:lvlJc w:val="left"/>
      <w:pPr>
        <w:ind w:left="6756" w:hanging="360"/>
      </w:pPr>
      <w:rPr>
        <w:rFonts w:hint="default"/>
      </w:rPr>
    </w:lvl>
    <w:lvl w:ilvl="7" w:tplc="02B4EB22">
      <w:numFmt w:val="bullet"/>
      <w:lvlText w:val="•"/>
      <w:lvlJc w:val="left"/>
      <w:pPr>
        <w:ind w:left="7732" w:hanging="360"/>
      </w:pPr>
      <w:rPr>
        <w:rFonts w:hint="default"/>
      </w:rPr>
    </w:lvl>
    <w:lvl w:ilvl="8" w:tplc="033A18F8">
      <w:numFmt w:val="bullet"/>
      <w:lvlText w:val="•"/>
      <w:lvlJc w:val="left"/>
      <w:pPr>
        <w:ind w:left="8708" w:hanging="360"/>
      </w:pPr>
      <w:rPr>
        <w:rFonts w:hint="default"/>
      </w:rPr>
    </w:lvl>
  </w:abstractNum>
  <w:abstractNum w:abstractNumId="7" w15:restartNumberingAfterBreak="0">
    <w:nsid w:val="0F9E47B9"/>
    <w:multiLevelType w:val="hybridMultilevel"/>
    <w:tmpl w:val="AA4E2402"/>
    <w:lvl w:ilvl="0" w:tplc="B590E010">
      <w:start w:val="161"/>
      <w:numFmt w:val="decimal"/>
      <w:lvlText w:val="%1"/>
      <w:lvlJc w:val="left"/>
      <w:pPr>
        <w:ind w:left="940" w:hanging="761"/>
        <w:jc w:val="right"/>
      </w:pPr>
      <w:rPr>
        <w:rFonts w:ascii="Minion Pro" w:eastAsia="Minion Pro" w:hAnsi="Minion Pro" w:cs="Minion Pro" w:hint="default"/>
        <w:color w:val="231F20"/>
        <w:spacing w:val="-4"/>
        <w:w w:val="94"/>
        <w:sz w:val="18"/>
        <w:szCs w:val="18"/>
      </w:rPr>
    </w:lvl>
    <w:lvl w:ilvl="1" w:tplc="705E3C38">
      <w:numFmt w:val="bullet"/>
      <w:lvlText w:val="•"/>
      <w:lvlJc w:val="left"/>
      <w:pPr>
        <w:ind w:left="940" w:hanging="761"/>
      </w:pPr>
      <w:rPr>
        <w:rFonts w:hint="default"/>
      </w:rPr>
    </w:lvl>
    <w:lvl w:ilvl="2" w:tplc="BBD8BC7E">
      <w:numFmt w:val="bullet"/>
      <w:lvlText w:val="•"/>
      <w:lvlJc w:val="left"/>
      <w:pPr>
        <w:ind w:left="2020" w:hanging="761"/>
      </w:pPr>
      <w:rPr>
        <w:rFonts w:hint="default"/>
      </w:rPr>
    </w:lvl>
    <w:lvl w:ilvl="3" w:tplc="DECE2DAC">
      <w:numFmt w:val="bullet"/>
      <w:lvlText w:val="•"/>
      <w:lvlJc w:val="left"/>
      <w:pPr>
        <w:ind w:left="3100" w:hanging="761"/>
      </w:pPr>
      <w:rPr>
        <w:rFonts w:hint="default"/>
      </w:rPr>
    </w:lvl>
    <w:lvl w:ilvl="4" w:tplc="72023A0A">
      <w:numFmt w:val="bullet"/>
      <w:lvlText w:val="•"/>
      <w:lvlJc w:val="left"/>
      <w:pPr>
        <w:ind w:left="4180" w:hanging="761"/>
      </w:pPr>
      <w:rPr>
        <w:rFonts w:hint="default"/>
      </w:rPr>
    </w:lvl>
    <w:lvl w:ilvl="5" w:tplc="242C13B2">
      <w:numFmt w:val="bullet"/>
      <w:lvlText w:val="•"/>
      <w:lvlJc w:val="left"/>
      <w:pPr>
        <w:ind w:left="5260" w:hanging="761"/>
      </w:pPr>
      <w:rPr>
        <w:rFonts w:hint="default"/>
      </w:rPr>
    </w:lvl>
    <w:lvl w:ilvl="6" w:tplc="04DCA8CA">
      <w:numFmt w:val="bullet"/>
      <w:lvlText w:val="•"/>
      <w:lvlJc w:val="left"/>
      <w:pPr>
        <w:ind w:left="6340" w:hanging="761"/>
      </w:pPr>
      <w:rPr>
        <w:rFonts w:hint="default"/>
      </w:rPr>
    </w:lvl>
    <w:lvl w:ilvl="7" w:tplc="D2A6E646">
      <w:numFmt w:val="bullet"/>
      <w:lvlText w:val="•"/>
      <w:lvlJc w:val="left"/>
      <w:pPr>
        <w:ind w:left="7420" w:hanging="761"/>
      </w:pPr>
      <w:rPr>
        <w:rFonts w:hint="default"/>
      </w:rPr>
    </w:lvl>
    <w:lvl w:ilvl="8" w:tplc="88EE9B2C">
      <w:numFmt w:val="bullet"/>
      <w:lvlText w:val="•"/>
      <w:lvlJc w:val="left"/>
      <w:pPr>
        <w:ind w:left="8500" w:hanging="761"/>
      </w:pPr>
      <w:rPr>
        <w:rFonts w:hint="default"/>
      </w:rPr>
    </w:lvl>
  </w:abstractNum>
  <w:abstractNum w:abstractNumId="8"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9" w15:restartNumberingAfterBreak="0">
    <w:nsid w:val="178863C1"/>
    <w:multiLevelType w:val="hybridMultilevel"/>
    <w:tmpl w:val="59B6372A"/>
    <w:lvl w:ilvl="0" w:tplc="98EE885A">
      <w:start w:val="135"/>
      <w:numFmt w:val="decimal"/>
      <w:lvlText w:val="%1"/>
      <w:lvlJc w:val="left"/>
      <w:pPr>
        <w:ind w:left="1120" w:hanging="761"/>
        <w:jc w:val="right"/>
      </w:pPr>
      <w:rPr>
        <w:rFonts w:ascii="Minion Pro" w:eastAsia="Minion Pro" w:hAnsi="Minion Pro" w:cs="Minion Pro" w:hint="default"/>
        <w:color w:val="231F20"/>
        <w:spacing w:val="-3"/>
        <w:w w:val="93"/>
        <w:sz w:val="18"/>
        <w:szCs w:val="18"/>
      </w:rPr>
    </w:lvl>
    <w:lvl w:ilvl="1" w:tplc="54F6D3DE">
      <w:numFmt w:val="bullet"/>
      <w:lvlText w:val="•"/>
      <w:lvlJc w:val="left"/>
      <w:pPr>
        <w:ind w:left="1079" w:hanging="360"/>
      </w:pPr>
      <w:rPr>
        <w:rFonts w:ascii="Minion Pro" w:eastAsia="Minion Pro" w:hAnsi="Minion Pro" w:cs="Minion Pro" w:hint="default"/>
        <w:color w:val="231F20"/>
        <w:spacing w:val="-5"/>
        <w:w w:val="100"/>
        <w:sz w:val="22"/>
        <w:szCs w:val="22"/>
      </w:rPr>
    </w:lvl>
    <w:lvl w:ilvl="2" w:tplc="9C084A1C">
      <w:numFmt w:val="bullet"/>
      <w:lvlText w:val="•"/>
      <w:lvlJc w:val="left"/>
      <w:pPr>
        <w:ind w:left="2180" w:hanging="360"/>
      </w:pPr>
      <w:rPr>
        <w:rFonts w:hint="default"/>
      </w:rPr>
    </w:lvl>
    <w:lvl w:ilvl="3" w:tplc="AB4872E8">
      <w:numFmt w:val="bullet"/>
      <w:lvlText w:val="•"/>
      <w:lvlJc w:val="left"/>
      <w:pPr>
        <w:ind w:left="3240" w:hanging="360"/>
      </w:pPr>
      <w:rPr>
        <w:rFonts w:hint="default"/>
      </w:rPr>
    </w:lvl>
    <w:lvl w:ilvl="4" w:tplc="AB22AA02">
      <w:numFmt w:val="bullet"/>
      <w:lvlText w:val="•"/>
      <w:lvlJc w:val="left"/>
      <w:pPr>
        <w:ind w:left="4300" w:hanging="360"/>
      </w:pPr>
      <w:rPr>
        <w:rFonts w:hint="default"/>
      </w:rPr>
    </w:lvl>
    <w:lvl w:ilvl="5" w:tplc="A5A40708">
      <w:numFmt w:val="bullet"/>
      <w:lvlText w:val="•"/>
      <w:lvlJc w:val="left"/>
      <w:pPr>
        <w:ind w:left="5360" w:hanging="360"/>
      </w:pPr>
      <w:rPr>
        <w:rFonts w:hint="default"/>
      </w:rPr>
    </w:lvl>
    <w:lvl w:ilvl="6" w:tplc="2C7E48CE">
      <w:numFmt w:val="bullet"/>
      <w:lvlText w:val="•"/>
      <w:lvlJc w:val="left"/>
      <w:pPr>
        <w:ind w:left="6420" w:hanging="360"/>
      </w:pPr>
      <w:rPr>
        <w:rFonts w:hint="default"/>
      </w:rPr>
    </w:lvl>
    <w:lvl w:ilvl="7" w:tplc="6B0AF15C">
      <w:numFmt w:val="bullet"/>
      <w:lvlText w:val="•"/>
      <w:lvlJc w:val="left"/>
      <w:pPr>
        <w:ind w:left="7480" w:hanging="360"/>
      </w:pPr>
      <w:rPr>
        <w:rFonts w:hint="default"/>
      </w:rPr>
    </w:lvl>
    <w:lvl w:ilvl="8" w:tplc="F0B25C54">
      <w:numFmt w:val="bullet"/>
      <w:lvlText w:val="•"/>
      <w:lvlJc w:val="left"/>
      <w:pPr>
        <w:ind w:left="8540" w:hanging="360"/>
      </w:pPr>
      <w:rPr>
        <w:rFonts w:hint="default"/>
      </w:rPr>
    </w:lvl>
  </w:abstractNum>
  <w:abstractNum w:abstractNumId="10" w15:restartNumberingAfterBreak="0">
    <w:nsid w:val="1A9C1597"/>
    <w:multiLevelType w:val="hybridMultilevel"/>
    <w:tmpl w:val="ED380F5E"/>
    <w:lvl w:ilvl="0" w:tplc="DBB2B7C0">
      <w:start w:val="7"/>
      <w:numFmt w:val="decimal"/>
      <w:lvlText w:val="%1."/>
      <w:lvlJc w:val="left"/>
      <w:pPr>
        <w:ind w:left="385" w:hanging="206"/>
        <w:jc w:val="right"/>
      </w:pPr>
      <w:rPr>
        <w:rFonts w:ascii="Minion Pro" w:eastAsia="Minion Pro" w:hAnsi="Minion Pro" w:cs="Minion Pro" w:hint="default"/>
        <w:color w:val="231F20"/>
        <w:spacing w:val="-22"/>
        <w:w w:val="98"/>
        <w:sz w:val="22"/>
        <w:szCs w:val="22"/>
      </w:rPr>
    </w:lvl>
    <w:lvl w:ilvl="1" w:tplc="D21AC31C">
      <w:numFmt w:val="bullet"/>
      <w:lvlText w:val="•"/>
      <w:lvlJc w:val="left"/>
      <w:pPr>
        <w:ind w:left="1408" w:hanging="206"/>
      </w:pPr>
      <w:rPr>
        <w:rFonts w:hint="default"/>
      </w:rPr>
    </w:lvl>
    <w:lvl w:ilvl="2" w:tplc="82FEDC02">
      <w:numFmt w:val="bullet"/>
      <w:lvlText w:val="•"/>
      <w:lvlJc w:val="left"/>
      <w:pPr>
        <w:ind w:left="2436" w:hanging="206"/>
      </w:pPr>
      <w:rPr>
        <w:rFonts w:hint="default"/>
      </w:rPr>
    </w:lvl>
    <w:lvl w:ilvl="3" w:tplc="D83C18A6">
      <w:numFmt w:val="bullet"/>
      <w:lvlText w:val="•"/>
      <w:lvlJc w:val="left"/>
      <w:pPr>
        <w:ind w:left="3464" w:hanging="206"/>
      </w:pPr>
      <w:rPr>
        <w:rFonts w:hint="default"/>
      </w:rPr>
    </w:lvl>
    <w:lvl w:ilvl="4" w:tplc="F7AAF742">
      <w:numFmt w:val="bullet"/>
      <w:lvlText w:val="•"/>
      <w:lvlJc w:val="left"/>
      <w:pPr>
        <w:ind w:left="4492" w:hanging="206"/>
      </w:pPr>
      <w:rPr>
        <w:rFonts w:hint="default"/>
      </w:rPr>
    </w:lvl>
    <w:lvl w:ilvl="5" w:tplc="1FBE013C">
      <w:numFmt w:val="bullet"/>
      <w:lvlText w:val="•"/>
      <w:lvlJc w:val="left"/>
      <w:pPr>
        <w:ind w:left="5520" w:hanging="206"/>
      </w:pPr>
      <w:rPr>
        <w:rFonts w:hint="default"/>
      </w:rPr>
    </w:lvl>
    <w:lvl w:ilvl="6" w:tplc="D8B2C7E8">
      <w:numFmt w:val="bullet"/>
      <w:lvlText w:val="•"/>
      <w:lvlJc w:val="left"/>
      <w:pPr>
        <w:ind w:left="6548" w:hanging="206"/>
      </w:pPr>
      <w:rPr>
        <w:rFonts w:hint="default"/>
      </w:rPr>
    </w:lvl>
    <w:lvl w:ilvl="7" w:tplc="AFAE44D4">
      <w:numFmt w:val="bullet"/>
      <w:lvlText w:val="•"/>
      <w:lvlJc w:val="left"/>
      <w:pPr>
        <w:ind w:left="7576" w:hanging="206"/>
      </w:pPr>
      <w:rPr>
        <w:rFonts w:hint="default"/>
      </w:rPr>
    </w:lvl>
    <w:lvl w:ilvl="8" w:tplc="F1CE3192">
      <w:numFmt w:val="bullet"/>
      <w:lvlText w:val="•"/>
      <w:lvlJc w:val="left"/>
      <w:pPr>
        <w:ind w:left="8604" w:hanging="206"/>
      </w:pPr>
      <w:rPr>
        <w:rFonts w:hint="default"/>
      </w:rPr>
    </w:lvl>
  </w:abstractNum>
  <w:abstractNum w:abstractNumId="11"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12"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338593F"/>
    <w:multiLevelType w:val="hybridMultilevel"/>
    <w:tmpl w:val="124EBFE4"/>
    <w:lvl w:ilvl="0" w:tplc="41D2877E">
      <w:start w:val="1"/>
      <w:numFmt w:val="decimal"/>
      <w:lvlText w:val="%1."/>
      <w:lvlJc w:val="left"/>
      <w:pPr>
        <w:ind w:left="719" w:hanging="206"/>
      </w:pPr>
      <w:rPr>
        <w:rFonts w:ascii="Minion Pro" w:eastAsia="Minion Pro" w:hAnsi="Minion Pro" w:cs="Minion Pro" w:hint="default"/>
        <w:color w:val="231F20"/>
        <w:spacing w:val="-22"/>
        <w:w w:val="93"/>
        <w:sz w:val="22"/>
        <w:szCs w:val="22"/>
      </w:rPr>
    </w:lvl>
    <w:lvl w:ilvl="1" w:tplc="75220D3E">
      <w:numFmt w:val="bullet"/>
      <w:lvlText w:val="•"/>
      <w:lvlJc w:val="left"/>
      <w:pPr>
        <w:ind w:left="1079" w:hanging="360"/>
      </w:pPr>
      <w:rPr>
        <w:rFonts w:ascii="Minion Pro" w:eastAsia="Minion Pro" w:hAnsi="Minion Pro" w:cs="Minion Pro" w:hint="default"/>
        <w:color w:val="231F20"/>
        <w:spacing w:val="-5"/>
        <w:w w:val="100"/>
        <w:sz w:val="22"/>
        <w:szCs w:val="22"/>
      </w:rPr>
    </w:lvl>
    <w:lvl w:ilvl="2" w:tplc="5D8AE94A">
      <w:numFmt w:val="bullet"/>
      <w:lvlText w:val="•"/>
      <w:lvlJc w:val="left"/>
      <w:pPr>
        <w:ind w:left="2144" w:hanging="360"/>
      </w:pPr>
      <w:rPr>
        <w:rFonts w:hint="default"/>
      </w:rPr>
    </w:lvl>
    <w:lvl w:ilvl="3" w:tplc="80C6C5BC">
      <w:numFmt w:val="bullet"/>
      <w:lvlText w:val="•"/>
      <w:lvlJc w:val="left"/>
      <w:pPr>
        <w:ind w:left="3208" w:hanging="360"/>
      </w:pPr>
      <w:rPr>
        <w:rFonts w:hint="default"/>
      </w:rPr>
    </w:lvl>
    <w:lvl w:ilvl="4" w:tplc="48149B2C">
      <w:numFmt w:val="bullet"/>
      <w:lvlText w:val="•"/>
      <w:lvlJc w:val="left"/>
      <w:pPr>
        <w:ind w:left="4273" w:hanging="360"/>
      </w:pPr>
      <w:rPr>
        <w:rFonts w:hint="default"/>
      </w:rPr>
    </w:lvl>
    <w:lvl w:ilvl="5" w:tplc="6C6E12D0">
      <w:numFmt w:val="bullet"/>
      <w:lvlText w:val="•"/>
      <w:lvlJc w:val="left"/>
      <w:pPr>
        <w:ind w:left="5337" w:hanging="360"/>
      </w:pPr>
      <w:rPr>
        <w:rFonts w:hint="default"/>
      </w:rPr>
    </w:lvl>
    <w:lvl w:ilvl="6" w:tplc="FB34C424">
      <w:numFmt w:val="bullet"/>
      <w:lvlText w:val="•"/>
      <w:lvlJc w:val="left"/>
      <w:pPr>
        <w:ind w:left="6402" w:hanging="360"/>
      </w:pPr>
      <w:rPr>
        <w:rFonts w:hint="default"/>
      </w:rPr>
    </w:lvl>
    <w:lvl w:ilvl="7" w:tplc="4DCAD1C0">
      <w:numFmt w:val="bullet"/>
      <w:lvlText w:val="•"/>
      <w:lvlJc w:val="left"/>
      <w:pPr>
        <w:ind w:left="7466" w:hanging="360"/>
      </w:pPr>
      <w:rPr>
        <w:rFonts w:hint="default"/>
      </w:rPr>
    </w:lvl>
    <w:lvl w:ilvl="8" w:tplc="383A6712">
      <w:numFmt w:val="bullet"/>
      <w:lvlText w:val="•"/>
      <w:lvlJc w:val="left"/>
      <w:pPr>
        <w:ind w:left="8531" w:hanging="360"/>
      </w:pPr>
      <w:rPr>
        <w:rFonts w:hint="default"/>
      </w:rPr>
    </w:lvl>
  </w:abstractNum>
  <w:abstractNum w:abstractNumId="14" w15:restartNumberingAfterBreak="0">
    <w:nsid w:val="23D7321D"/>
    <w:multiLevelType w:val="hybridMultilevel"/>
    <w:tmpl w:val="A086E792"/>
    <w:lvl w:ilvl="0" w:tplc="7C60E192">
      <w:start w:val="1"/>
      <w:numFmt w:val="decimal"/>
      <w:lvlText w:val="%1"/>
      <w:lvlJc w:val="left"/>
      <w:pPr>
        <w:ind w:left="1120" w:hanging="761"/>
        <w:jc w:val="right"/>
      </w:pPr>
      <w:rPr>
        <w:rFonts w:ascii="Minion Pro" w:eastAsia="Minion Pro" w:hAnsi="Minion Pro" w:cs="Minion Pro" w:hint="default"/>
        <w:color w:val="231F20"/>
        <w:spacing w:val="-6"/>
        <w:w w:val="96"/>
        <w:sz w:val="18"/>
        <w:szCs w:val="18"/>
      </w:rPr>
    </w:lvl>
    <w:lvl w:ilvl="1" w:tplc="305A59F0">
      <w:numFmt w:val="bullet"/>
      <w:lvlText w:val="•"/>
      <w:lvlJc w:val="left"/>
      <w:pPr>
        <w:ind w:left="480" w:hanging="761"/>
      </w:pPr>
      <w:rPr>
        <w:rFonts w:hint="default"/>
      </w:rPr>
    </w:lvl>
    <w:lvl w:ilvl="2" w:tplc="D4C640BC">
      <w:numFmt w:val="bullet"/>
      <w:lvlText w:val="•"/>
      <w:lvlJc w:val="left"/>
      <w:pPr>
        <w:ind w:left="1120" w:hanging="761"/>
      </w:pPr>
      <w:rPr>
        <w:rFonts w:hint="default"/>
      </w:rPr>
    </w:lvl>
    <w:lvl w:ilvl="3" w:tplc="D368BC1E">
      <w:numFmt w:val="bullet"/>
      <w:lvlText w:val="•"/>
      <w:lvlJc w:val="left"/>
      <w:pPr>
        <w:ind w:left="1719" w:hanging="761"/>
      </w:pPr>
      <w:rPr>
        <w:rFonts w:hint="default"/>
      </w:rPr>
    </w:lvl>
    <w:lvl w:ilvl="4" w:tplc="813EBD5A">
      <w:numFmt w:val="bullet"/>
      <w:lvlText w:val="•"/>
      <w:lvlJc w:val="left"/>
      <w:pPr>
        <w:ind w:left="2319" w:hanging="761"/>
      </w:pPr>
      <w:rPr>
        <w:rFonts w:hint="default"/>
      </w:rPr>
    </w:lvl>
    <w:lvl w:ilvl="5" w:tplc="9EA241FA">
      <w:numFmt w:val="bullet"/>
      <w:lvlText w:val="•"/>
      <w:lvlJc w:val="left"/>
      <w:pPr>
        <w:ind w:left="2919" w:hanging="761"/>
      </w:pPr>
      <w:rPr>
        <w:rFonts w:hint="default"/>
      </w:rPr>
    </w:lvl>
    <w:lvl w:ilvl="6" w:tplc="939671B4">
      <w:numFmt w:val="bullet"/>
      <w:lvlText w:val="•"/>
      <w:lvlJc w:val="left"/>
      <w:pPr>
        <w:ind w:left="3518" w:hanging="761"/>
      </w:pPr>
      <w:rPr>
        <w:rFonts w:hint="default"/>
      </w:rPr>
    </w:lvl>
    <w:lvl w:ilvl="7" w:tplc="A04AB8C4">
      <w:numFmt w:val="bullet"/>
      <w:lvlText w:val="•"/>
      <w:lvlJc w:val="left"/>
      <w:pPr>
        <w:ind w:left="4118" w:hanging="761"/>
      </w:pPr>
      <w:rPr>
        <w:rFonts w:hint="default"/>
      </w:rPr>
    </w:lvl>
    <w:lvl w:ilvl="8" w:tplc="B3CC1226">
      <w:numFmt w:val="bullet"/>
      <w:lvlText w:val="•"/>
      <w:lvlJc w:val="left"/>
      <w:pPr>
        <w:ind w:left="4718" w:hanging="761"/>
      </w:pPr>
      <w:rPr>
        <w:rFonts w:hint="default"/>
      </w:rPr>
    </w:lvl>
  </w:abstractNum>
  <w:abstractNum w:abstractNumId="15" w15:restartNumberingAfterBreak="0">
    <w:nsid w:val="26DF67D8"/>
    <w:multiLevelType w:val="hybridMultilevel"/>
    <w:tmpl w:val="4FF830E6"/>
    <w:lvl w:ilvl="0" w:tplc="7638E2CC">
      <w:start w:val="89"/>
      <w:numFmt w:val="decimal"/>
      <w:lvlText w:val="%1"/>
      <w:lvlJc w:val="left"/>
      <w:pPr>
        <w:ind w:left="940" w:hanging="761"/>
        <w:jc w:val="right"/>
      </w:pPr>
      <w:rPr>
        <w:rFonts w:ascii="Minion Pro" w:eastAsia="Minion Pro" w:hAnsi="Minion Pro" w:cs="Minion Pro" w:hint="default"/>
        <w:color w:val="231F20"/>
        <w:spacing w:val="-2"/>
        <w:w w:val="100"/>
        <w:sz w:val="18"/>
        <w:szCs w:val="18"/>
      </w:rPr>
    </w:lvl>
    <w:lvl w:ilvl="1" w:tplc="2C0C3648">
      <w:numFmt w:val="bullet"/>
      <w:lvlText w:val="•"/>
      <w:lvlJc w:val="left"/>
      <w:pPr>
        <w:ind w:left="480" w:hanging="761"/>
      </w:pPr>
      <w:rPr>
        <w:rFonts w:hint="default"/>
      </w:rPr>
    </w:lvl>
    <w:lvl w:ilvl="2" w:tplc="B922E502">
      <w:numFmt w:val="bullet"/>
      <w:lvlText w:val="•"/>
      <w:lvlJc w:val="left"/>
      <w:pPr>
        <w:ind w:left="940" w:hanging="761"/>
      </w:pPr>
      <w:rPr>
        <w:rFonts w:hint="default"/>
      </w:rPr>
    </w:lvl>
    <w:lvl w:ilvl="3" w:tplc="09B4954A">
      <w:numFmt w:val="bullet"/>
      <w:lvlText w:val="•"/>
      <w:lvlJc w:val="left"/>
      <w:pPr>
        <w:ind w:left="2155" w:hanging="761"/>
      </w:pPr>
      <w:rPr>
        <w:rFonts w:hint="default"/>
      </w:rPr>
    </w:lvl>
    <w:lvl w:ilvl="4" w:tplc="9CBE9B00">
      <w:numFmt w:val="bullet"/>
      <w:lvlText w:val="•"/>
      <w:lvlJc w:val="left"/>
      <w:pPr>
        <w:ind w:left="3370" w:hanging="761"/>
      </w:pPr>
      <w:rPr>
        <w:rFonts w:hint="default"/>
      </w:rPr>
    </w:lvl>
    <w:lvl w:ilvl="5" w:tplc="BC408390">
      <w:numFmt w:val="bullet"/>
      <w:lvlText w:val="•"/>
      <w:lvlJc w:val="left"/>
      <w:pPr>
        <w:ind w:left="4585" w:hanging="761"/>
      </w:pPr>
      <w:rPr>
        <w:rFonts w:hint="default"/>
      </w:rPr>
    </w:lvl>
    <w:lvl w:ilvl="6" w:tplc="9E9AEFB8">
      <w:numFmt w:val="bullet"/>
      <w:lvlText w:val="•"/>
      <w:lvlJc w:val="left"/>
      <w:pPr>
        <w:ind w:left="5800" w:hanging="761"/>
      </w:pPr>
      <w:rPr>
        <w:rFonts w:hint="default"/>
      </w:rPr>
    </w:lvl>
    <w:lvl w:ilvl="7" w:tplc="0074D102">
      <w:numFmt w:val="bullet"/>
      <w:lvlText w:val="•"/>
      <w:lvlJc w:val="left"/>
      <w:pPr>
        <w:ind w:left="7015" w:hanging="761"/>
      </w:pPr>
      <w:rPr>
        <w:rFonts w:hint="default"/>
      </w:rPr>
    </w:lvl>
    <w:lvl w:ilvl="8" w:tplc="D21ACAD0">
      <w:numFmt w:val="bullet"/>
      <w:lvlText w:val="•"/>
      <w:lvlJc w:val="left"/>
      <w:pPr>
        <w:ind w:left="8230" w:hanging="761"/>
      </w:pPr>
      <w:rPr>
        <w:rFonts w:hint="default"/>
      </w:rPr>
    </w:lvl>
  </w:abstractNum>
  <w:abstractNum w:abstractNumId="16"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17" w15:restartNumberingAfterBreak="0">
    <w:nsid w:val="341C50A6"/>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8"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8141923"/>
    <w:multiLevelType w:val="hybridMultilevel"/>
    <w:tmpl w:val="1D3E5F04"/>
    <w:lvl w:ilvl="0" w:tplc="AE9E6922">
      <w:start w:val="1"/>
      <w:numFmt w:val="decimal"/>
      <w:lvlText w:val="%1"/>
      <w:lvlJc w:val="left"/>
      <w:pPr>
        <w:ind w:left="1080" w:hanging="720"/>
        <w:jc w:val="right"/>
      </w:pPr>
      <w:rPr>
        <w:rFonts w:ascii="Minion Pro" w:eastAsia="Minion Pro" w:hAnsi="Minion Pro" w:cs="Minion Pro" w:hint="default"/>
        <w:color w:val="231F20"/>
        <w:spacing w:val="-12"/>
        <w:w w:val="100"/>
        <w:sz w:val="18"/>
        <w:szCs w:val="18"/>
      </w:rPr>
    </w:lvl>
    <w:lvl w:ilvl="1" w:tplc="95684564">
      <w:numFmt w:val="bullet"/>
      <w:lvlText w:val="•"/>
      <w:lvlJc w:val="left"/>
      <w:pPr>
        <w:ind w:left="2038" w:hanging="720"/>
      </w:pPr>
      <w:rPr>
        <w:rFonts w:hint="default"/>
      </w:rPr>
    </w:lvl>
    <w:lvl w:ilvl="2" w:tplc="8C02C2E0">
      <w:numFmt w:val="bullet"/>
      <w:lvlText w:val="•"/>
      <w:lvlJc w:val="left"/>
      <w:pPr>
        <w:ind w:left="2996" w:hanging="720"/>
      </w:pPr>
      <w:rPr>
        <w:rFonts w:hint="default"/>
      </w:rPr>
    </w:lvl>
    <w:lvl w:ilvl="3" w:tplc="9710E768">
      <w:numFmt w:val="bullet"/>
      <w:lvlText w:val="•"/>
      <w:lvlJc w:val="left"/>
      <w:pPr>
        <w:ind w:left="3954" w:hanging="720"/>
      </w:pPr>
      <w:rPr>
        <w:rFonts w:hint="default"/>
      </w:rPr>
    </w:lvl>
    <w:lvl w:ilvl="4" w:tplc="413E456C">
      <w:numFmt w:val="bullet"/>
      <w:lvlText w:val="•"/>
      <w:lvlJc w:val="left"/>
      <w:pPr>
        <w:ind w:left="4912" w:hanging="720"/>
      </w:pPr>
      <w:rPr>
        <w:rFonts w:hint="default"/>
      </w:rPr>
    </w:lvl>
    <w:lvl w:ilvl="5" w:tplc="CA026BE0">
      <w:numFmt w:val="bullet"/>
      <w:lvlText w:val="•"/>
      <w:lvlJc w:val="left"/>
      <w:pPr>
        <w:ind w:left="5870" w:hanging="720"/>
      </w:pPr>
      <w:rPr>
        <w:rFonts w:hint="default"/>
      </w:rPr>
    </w:lvl>
    <w:lvl w:ilvl="6" w:tplc="F642D8F8">
      <w:numFmt w:val="bullet"/>
      <w:lvlText w:val="•"/>
      <w:lvlJc w:val="left"/>
      <w:pPr>
        <w:ind w:left="6828" w:hanging="720"/>
      </w:pPr>
      <w:rPr>
        <w:rFonts w:hint="default"/>
      </w:rPr>
    </w:lvl>
    <w:lvl w:ilvl="7" w:tplc="33CC763A">
      <w:numFmt w:val="bullet"/>
      <w:lvlText w:val="•"/>
      <w:lvlJc w:val="left"/>
      <w:pPr>
        <w:ind w:left="7786" w:hanging="720"/>
      </w:pPr>
      <w:rPr>
        <w:rFonts w:hint="default"/>
      </w:rPr>
    </w:lvl>
    <w:lvl w:ilvl="8" w:tplc="FA204AB6">
      <w:numFmt w:val="bullet"/>
      <w:lvlText w:val="•"/>
      <w:lvlJc w:val="left"/>
      <w:pPr>
        <w:ind w:left="8744" w:hanging="720"/>
      </w:pPr>
      <w:rPr>
        <w:rFonts w:hint="default"/>
      </w:rPr>
    </w:lvl>
  </w:abstractNum>
  <w:abstractNum w:abstractNumId="20" w15:restartNumberingAfterBreak="0">
    <w:nsid w:val="3BE1646F"/>
    <w:multiLevelType w:val="hybridMultilevel"/>
    <w:tmpl w:val="A1FCE1E6"/>
    <w:lvl w:ilvl="0" w:tplc="F216D3DA">
      <w:start w:val="14"/>
      <w:numFmt w:val="decimal"/>
      <w:lvlText w:val="%1"/>
      <w:lvlJc w:val="left"/>
      <w:pPr>
        <w:ind w:left="940" w:hanging="761"/>
        <w:jc w:val="right"/>
      </w:pPr>
      <w:rPr>
        <w:rFonts w:ascii="Minion Pro" w:eastAsia="Minion Pro" w:hAnsi="Minion Pro" w:cs="Minion Pro" w:hint="default"/>
        <w:color w:val="231F20"/>
        <w:spacing w:val="-3"/>
        <w:w w:val="93"/>
        <w:sz w:val="18"/>
        <w:szCs w:val="18"/>
      </w:rPr>
    </w:lvl>
    <w:lvl w:ilvl="1" w:tplc="D6EC96EC">
      <w:numFmt w:val="bullet"/>
      <w:lvlText w:val="•"/>
      <w:lvlJc w:val="left"/>
      <w:pPr>
        <w:ind w:left="899" w:hanging="360"/>
      </w:pPr>
      <w:rPr>
        <w:rFonts w:ascii="Minion Pro" w:eastAsia="Minion Pro" w:hAnsi="Minion Pro" w:cs="Minion Pro" w:hint="default"/>
        <w:color w:val="231F20"/>
        <w:spacing w:val="-6"/>
        <w:w w:val="100"/>
        <w:sz w:val="22"/>
        <w:szCs w:val="22"/>
      </w:rPr>
    </w:lvl>
    <w:lvl w:ilvl="2" w:tplc="696E13C6">
      <w:numFmt w:val="bullet"/>
      <w:lvlText w:val="•"/>
      <w:lvlJc w:val="left"/>
      <w:pPr>
        <w:ind w:left="900" w:hanging="360"/>
      </w:pPr>
      <w:rPr>
        <w:rFonts w:hint="default"/>
      </w:rPr>
    </w:lvl>
    <w:lvl w:ilvl="3" w:tplc="E6C2653A">
      <w:numFmt w:val="bullet"/>
      <w:lvlText w:val="•"/>
      <w:lvlJc w:val="left"/>
      <w:pPr>
        <w:ind w:left="940" w:hanging="360"/>
      </w:pPr>
      <w:rPr>
        <w:rFonts w:hint="default"/>
      </w:rPr>
    </w:lvl>
    <w:lvl w:ilvl="4" w:tplc="D1100FE6">
      <w:numFmt w:val="bullet"/>
      <w:lvlText w:val="•"/>
      <w:lvlJc w:val="left"/>
      <w:pPr>
        <w:ind w:left="1370" w:hanging="360"/>
      </w:pPr>
      <w:rPr>
        <w:rFonts w:hint="default"/>
      </w:rPr>
    </w:lvl>
    <w:lvl w:ilvl="5" w:tplc="3DB0D8F0">
      <w:numFmt w:val="bullet"/>
      <w:lvlText w:val="•"/>
      <w:lvlJc w:val="left"/>
      <w:pPr>
        <w:ind w:left="1801" w:hanging="360"/>
      </w:pPr>
      <w:rPr>
        <w:rFonts w:hint="default"/>
      </w:rPr>
    </w:lvl>
    <w:lvl w:ilvl="6" w:tplc="16F4D868">
      <w:numFmt w:val="bullet"/>
      <w:lvlText w:val="•"/>
      <w:lvlJc w:val="left"/>
      <w:pPr>
        <w:ind w:left="2232" w:hanging="360"/>
      </w:pPr>
      <w:rPr>
        <w:rFonts w:hint="default"/>
      </w:rPr>
    </w:lvl>
    <w:lvl w:ilvl="7" w:tplc="C39A66D2">
      <w:numFmt w:val="bullet"/>
      <w:lvlText w:val="•"/>
      <w:lvlJc w:val="left"/>
      <w:pPr>
        <w:ind w:left="2663" w:hanging="360"/>
      </w:pPr>
      <w:rPr>
        <w:rFonts w:hint="default"/>
      </w:rPr>
    </w:lvl>
    <w:lvl w:ilvl="8" w:tplc="EA36D380">
      <w:numFmt w:val="bullet"/>
      <w:lvlText w:val="•"/>
      <w:lvlJc w:val="left"/>
      <w:pPr>
        <w:ind w:left="3094" w:hanging="360"/>
      </w:pPr>
      <w:rPr>
        <w:rFonts w:hint="default"/>
      </w:rPr>
    </w:lvl>
  </w:abstractNum>
  <w:abstractNum w:abstractNumId="21" w15:restartNumberingAfterBreak="0">
    <w:nsid w:val="3DBE5582"/>
    <w:multiLevelType w:val="hybridMultilevel"/>
    <w:tmpl w:val="25C2FE40"/>
    <w:lvl w:ilvl="0" w:tplc="A7CCCB66">
      <w:start w:val="113"/>
      <w:numFmt w:val="decimal"/>
      <w:lvlText w:val="%1"/>
      <w:lvlJc w:val="left"/>
      <w:pPr>
        <w:ind w:left="940" w:hanging="761"/>
        <w:jc w:val="right"/>
      </w:pPr>
      <w:rPr>
        <w:rFonts w:ascii="Minion Pro" w:eastAsia="Minion Pro" w:hAnsi="Minion Pro" w:cs="Minion Pro" w:hint="default"/>
        <w:color w:val="231F20"/>
        <w:spacing w:val="-12"/>
        <w:w w:val="100"/>
        <w:sz w:val="18"/>
        <w:szCs w:val="18"/>
      </w:rPr>
    </w:lvl>
    <w:lvl w:ilvl="1" w:tplc="B0A2B9DA">
      <w:numFmt w:val="bullet"/>
      <w:lvlText w:val="•"/>
      <w:lvlJc w:val="left"/>
      <w:pPr>
        <w:ind w:left="1912" w:hanging="761"/>
      </w:pPr>
      <w:rPr>
        <w:rFonts w:hint="default"/>
      </w:rPr>
    </w:lvl>
    <w:lvl w:ilvl="2" w:tplc="89421CD2">
      <w:numFmt w:val="bullet"/>
      <w:lvlText w:val="•"/>
      <w:lvlJc w:val="left"/>
      <w:pPr>
        <w:ind w:left="2884" w:hanging="761"/>
      </w:pPr>
      <w:rPr>
        <w:rFonts w:hint="default"/>
      </w:rPr>
    </w:lvl>
    <w:lvl w:ilvl="3" w:tplc="06B82308">
      <w:numFmt w:val="bullet"/>
      <w:lvlText w:val="•"/>
      <w:lvlJc w:val="left"/>
      <w:pPr>
        <w:ind w:left="3856" w:hanging="761"/>
      </w:pPr>
      <w:rPr>
        <w:rFonts w:hint="default"/>
      </w:rPr>
    </w:lvl>
    <w:lvl w:ilvl="4" w:tplc="426EC2D6">
      <w:numFmt w:val="bullet"/>
      <w:lvlText w:val="•"/>
      <w:lvlJc w:val="left"/>
      <w:pPr>
        <w:ind w:left="4828" w:hanging="761"/>
      </w:pPr>
      <w:rPr>
        <w:rFonts w:hint="default"/>
      </w:rPr>
    </w:lvl>
    <w:lvl w:ilvl="5" w:tplc="20FCA8B4">
      <w:numFmt w:val="bullet"/>
      <w:lvlText w:val="•"/>
      <w:lvlJc w:val="left"/>
      <w:pPr>
        <w:ind w:left="5800" w:hanging="761"/>
      </w:pPr>
      <w:rPr>
        <w:rFonts w:hint="default"/>
      </w:rPr>
    </w:lvl>
    <w:lvl w:ilvl="6" w:tplc="6F5A5B32">
      <w:numFmt w:val="bullet"/>
      <w:lvlText w:val="•"/>
      <w:lvlJc w:val="left"/>
      <w:pPr>
        <w:ind w:left="6772" w:hanging="761"/>
      </w:pPr>
      <w:rPr>
        <w:rFonts w:hint="default"/>
      </w:rPr>
    </w:lvl>
    <w:lvl w:ilvl="7" w:tplc="1F58B764">
      <w:numFmt w:val="bullet"/>
      <w:lvlText w:val="•"/>
      <w:lvlJc w:val="left"/>
      <w:pPr>
        <w:ind w:left="7744" w:hanging="761"/>
      </w:pPr>
      <w:rPr>
        <w:rFonts w:hint="default"/>
      </w:rPr>
    </w:lvl>
    <w:lvl w:ilvl="8" w:tplc="ED78CB04">
      <w:numFmt w:val="bullet"/>
      <w:lvlText w:val="•"/>
      <w:lvlJc w:val="left"/>
      <w:pPr>
        <w:ind w:left="8716" w:hanging="761"/>
      </w:pPr>
      <w:rPr>
        <w:rFonts w:hint="default"/>
      </w:rPr>
    </w:lvl>
  </w:abstractNum>
  <w:abstractNum w:abstractNumId="22" w15:restartNumberingAfterBreak="0">
    <w:nsid w:val="3F060789"/>
    <w:multiLevelType w:val="multilevel"/>
    <w:tmpl w:val="80000B68"/>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3.%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3" w15:restartNumberingAfterBreak="0">
    <w:nsid w:val="424C1B5E"/>
    <w:multiLevelType w:val="hybridMultilevel"/>
    <w:tmpl w:val="4170F668"/>
    <w:lvl w:ilvl="0" w:tplc="B3123910">
      <w:numFmt w:val="bullet"/>
      <w:lvlText w:val="•"/>
      <w:lvlJc w:val="left"/>
      <w:pPr>
        <w:ind w:left="899" w:hanging="360"/>
      </w:pPr>
      <w:rPr>
        <w:rFonts w:ascii="Minion Pro" w:eastAsia="Minion Pro" w:hAnsi="Minion Pro" w:cs="Minion Pro" w:hint="default"/>
        <w:color w:val="231F20"/>
        <w:spacing w:val="-6"/>
        <w:w w:val="97"/>
        <w:sz w:val="22"/>
        <w:szCs w:val="22"/>
      </w:rPr>
    </w:lvl>
    <w:lvl w:ilvl="1" w:tplc="6C685B88">
      <w:numFmt w:val="bullet"/>
      <w:lvlText w:val="•"/>
      <w:lvlJc w:val="left"/>
      <w:pPr>
        <w:ind w:left="1876" w:hanging="360"/>
      </w:pPr>
      <w:rPr>
        <w:rFonts w:hint="default"/>
      </w:rPr>
    </w:lvl>
    <w:lvl w:ilvl="2" w:tplc="D2E401D0">
      <w:numFmt w:val="bullet"/>
      <w:lvlText w:val="•"/>
      <w:lvlJc w:val="left"/>
      <w:pPr>
        <w:ind w:left="2852" w:hanging="360"/>
      </w:pPr>
      <w:rPr>
        <w:rFonts w:hint="default"/>
      </w:rPr>
    </w:lvl>
    <w:lvl w:ilvl="3" w:tplc="F0D48670">
      <w:numFmt w:val="bullet"/>
      <w:lvlText w:val="•"/>
      <w:lvlJc w:val="left"/>
      <w:pPr>
        <w:ind w:left="3828" w:hanging="360"/>
      </w:pPr>
      <w:rPr>
        <w:rFonts w:hint="default"/>
      </w:rPr>
    </w:lvl>
    <w:lvl w:ilvl="4" w:tplc="FEAE2196">
      <w:numFmt w:val="bullet"/>
      <w:lvlText w:val="•"/>
      <w:lvlJc w:val="left"/>
      <w:pPr>
        <w:ind w:left="4804" w:hanging="360"/>
      </w:pPr>
      <w:rPr>
        <w:rFonts w:hint="default"/>
      </w:rPr>
    </w:lvl>
    <w:lvl w:ilvl="5" w:tplc="F5A8C864">
      <w:numFmt w:val="bullet"/>
      <w:lvlText w:val="•"/>
      <w:lvlJc w:val="left"/>
      <w:pPr>
        <w:ind w:left="5780" w:hanging="360"/>
      </w:pPr>
      <w:rPr>
        <w:rFonts w:hint="default"/>
      </w:rPr>
    </w:lvl>
    <w:lvl w:ilvl="6" w:tplc="62BAD410">
      <w:numFmt w:val="bullet"/>
      <w:lvlText w:val="•"/>
      <w:lvlJc w:val="left"/>
      <w:pPr>
        <w:ind w:left="6756" w:hanging="360"/>
      </w:pPr>
      <w:rPr>
        <w:rFonts w:hint="default"/>
      </w:rPr>
    </w:lvl>
    <w:lvl w:ilvl="7" w:tplc="191EE2F0">
      <w:numFmt w:val="bullet"/>
      <w:lvlText w:val="•"/>
      <w:lvlJc w:val="left"/>
      <w:pPr>
        <w:ind w:left="7732" w:hanging="360"/>
      </w:pPr>
      <w:rPr>
        <w:rFonts w:hint="default"/>
      </w:rPr>
    </w:lvl>
    <w:lvl w:ilvl="8" w:tplc="A426CA4A">
      <w:numFmt w:val="bullet"/>
      <w:lvlText w:val="•"/>
      <w:lvlJc w:val="left"/>
      <w:pPr>
        <w:ind w:left="8708" w:hanging="360"/>
      </w:pPr>
      <w:rPr>
        <w:rFonts w:hint="default"/>
      </w:rPr>
    </w:lvl>
  </w:abstractNum>
  <w:abstractNum w:abstractNumId="24" w15:restartNumberingAfterBreak="0">
    <w:nsid w:val="42DC3F72"/>
    <w:multiLevelType w:val="hybridMultilevel"/>
    <w:tmpl w:val="5D6082C6"/>
    <w:lvl w:ilvl="0" w:tplc="754C7AB6">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0648507E">
      <w:numFmt w:val="bullet"/>
      <w:lvlText w:val="•"/>
      <w:lvlJc w:val="left"/>
      <w:pPr>
        <w:ind w:left="1876" w:hanging="360"/>
      </w:pPr>
      <w:rPr>
        <w:rFonts w:hint="default"/>
      </w:rPr>
    </w:lvl>
    <w:lvl w:ilvl="2" w:tplc="42C021B8">
      <w:numFmt w:val="bullet"/>
      <w:lvlText w:val="•"/>
      <w:lvlJc w:val="left"/>
      <w:pPr>
        <w:ind w:left="2852" w:hanging="360"/>
      </w:pPr>
      <w:rPr>
        <w:rFonts w:hint="default"/>
      </w:rPr>
    </w:lvl>
    <w:lvl w:ilvl="3" w:tplc="DC5896BE">
      <w:numFmt w:val="bullet"/>
      <w:lvlText w:val="•"/>
      <w:lvlJc w:val="left"/>
      <w:pPr>
        <w:ind w:left="3828" w:hanging="360"/>
      </w:pPr>
      <w:rPr>
        <w:rFonts w:hint="default"/>
      </w:rPr>
    </w:lvl>
    <w:lvl w:ilvl="4" w:tplc="A14C89DA">
      <w:numFmt w:val="bullet"/>
      <w:lvlText w:val="•"/>
      <w:lvlJc w:val="left"/>
      <w:pPr>
        <w:ind w:left="4804" w:hanging="360"/>
      </w:pPr>
      <w:rPr>
        <w:rFonts w:hint="default"/>
      </w:rPr>
    </w:lvl>
    <w:lvl w:ilvl="5" w:tplc="F0E2AB12">
      <w:numFmt w:val="bullet"/>
      <w:lvlText w:val="•"/>
      <w:lvlJc w:val="left"/>
      <w:pPr>
        <w:ind w:left="5780" w:hanging="360"/>
      </w:pPr>
      <w:rPr>
        <w:rFonts w:hint="default"/>
      </w:rPr>
    </w:lvl>
    <w:lvl w:ilvl="6" w:tplc="78861DB6">
      <w:numFmt w:val="bullet"/>
      <w:lvlText w:val="•"/>
      <w:lvlJc w:val="left"/>
      <w:pPr>
        <w:ind w:left="6756" w:hanging="360"/>
      </w:pPr>
      <w:rPr>
        <w:rFonts w:hint="default"/>
      </w:rPr>
    </w:lvl>
    <w:lvl w:ilvl="7" w:tplc="2270774E">
      <w:numFmt w:val="bullet"/>
      <w:lvlText w:val="•"/>
      <w:lvlJc w:val="left"/>
      <w:pPr>
        <w:ind w:left="7732" w:hanging="360"/>
      </w:pPr>
      <w:rPr>
        <w:rFonts w:hint="default"/>
      </w:rPr>
    </w:lvl>
    <w:lvl w:ilvl="8" w:tplc="90F8E90C">
      <w:numFmt w:val="bullet"/>
      <w:lvlText w:val="•"/>
      <w:lvlJc w:val="left"/>
      <w:pPr>
        <w:ind w:left="8708" w:hanging="360"/>
      </w:pPr>
      <w:rPr>
        <w:rFonts w:hint="default"/>
      </w:rPr>
    </w:lvl>
  </w:abstractNum>
  <w:abstractNum w:abstractNumId="25" w15:restartNumberingAfterBreak="0">
    <w:nsid w:val="47246225"/>
    <w:multiLevelType w:val="hybridMultilevel"/>
    <w:tmpl w:val="F8A206A2"/>
    <w:lvl w:ilvl="0" w:tplc="DFAC66B0">
      <w:start w:val="2"/>
      <w:numFmt w:val="decimal"/>
      <w:lvlText w:val="(%1)"/>
      <w:lvlJc w:val="left"/>
      <w:pPr>
        <w:ind w:left="180" w:hanging="252"/>
        <w:jc w:val="right"/>
      </w:pPr>
      <w:rPr>
        <w:rFonts w:hint="default"/>
        <w:spacing w:val="-18"/>
        <w:w w:val="100"/>
      </w:rPr>
    </w:lvl>
    <w:lvl w:ilvl="1" w:tplc="06040A1E">
      <w:numFmt w:val="bullet"/>
      <w:lvlText w:val="•"/>
      <w:lvlJc w:val="left"/>
      <w:pPr>
        <w:ind w:left="480" w:hanging="252"/>
      </w:pPr>
      <w:rPr>
        <w:rFonts w:hint="default"/>
      </w:rPr>
    </w:lvl>
    <w:lvl w:ilvl="2" w:tplc="99F621C2">
      <w:numFmt w:val="bullet"/>
      <w:lvlText w:val="•"/>
      <w:lvlJc w:val="left"/>
      <w:pPr>
        <w:ind w:left="957" w:hanging="252"/>
      </w:pPr>
      <w:rPr>
        <w:rFonts w:hint="default"/>
      </w:rPr>
    </w:lvl>
    <w:lvl w:ilvl="3" w:tplc="698205BA">
      <w:numFmt w:val="bullet"/>
      <w:lvlText w:val="•"/>
      <w:lvlJc w:val="left"/>
      <w:pPr>
        <w:ind w:left="1435" w:hanging="252"/>
      </w:pPr>
      <w:rPr>
        <w:rFonts w:hint="default"/>
      </w:rPr>
    </w:lvl>
    <w:lvl w:ilvl="4" w:tplc="EBF82910">
      <w:numFmt w:val="bullet"/>
      <w:lvlText w:val="•"/>
      <w:lvlJc w:val="left"/>
      <w:pPr>
        <w:ind w:left="1913" w:hanging="252"/>
      </w:pPr>
      <w:rPr>
        <w:rFonts w:hint="default"/>
      </w:rPr>
    </w:lvl>
    <w:lvl w:ilvl="5" w:tplc="D7B6E6D0">
      <w:numFmt w:val="bullet"/>
      <w:lvlText w:val="•"/>
      <w:lvlJc w:val="left"/>
      <w:pPr>
        <w:ind w:left="2391" w:hanging="252"/>
      </w:pPr>
      <w:rPr>
        <w:rFonts w:hint="default"/>
      </w:rPr>
    </w:lvl>
    <w:lvl w:ilvl="6" w:tplc="63D67360">
      <w:numFmt w:val="bullet"/>
      <w:lvlText w:val="•"/>
      <w:lvlJc w:val="left"/>
      <w:pPr>
        <w:ind w:left="2869" w:hanging="252"/>
      </w:pPr>
      <w:rPr>
        <w:rFonts w:hint="default"/>
      </w:rPr>
    </w:lvl>
    <w:lvl w:ilvl="7" w:tplc="A3904E20">
      <w:numFmt w:val="bullet"/>
      <w:lvlText w:val="•"/>
      <w:lvlJc w:val="left"/>
      <w:pPr>
        <w:ind w:left="3346" w:hanging="252"/>
      </w:pPr>
      <w:rPr>
        <w:rFonts w:hint="default"/>
      </w:rPr>
    </w:lvl>
    <w:lvl w:ilvl="8" w:tplc="7876A956">
      <w:numFmt w:val="bullet"/>
      <w:lvlText w:val="•"/>
      <w:lvlJc w:val="left"/>
      <w:pPr>
        <w:ind w:left="3824" w:hanging="252"/>
      </w:pPr>
      <w:rPr>
        <w:rFonts w:hint="default"/>
      </w:rPr>
    </w:lvl>
  </w:abstractNum>
  <w:abstractNum w:abstractNumId="26" w15:restartNumberingAfterBreak="0">
    <w:nsid w:val="486B6BEE"/>
    <w:multiLevelType w:val="hybridMultilevel"/>
    <w:tmpl w:val="91FC1344"/>
    <w:lvl w:ilvl="0" w:tplc="98883C5C">
      <w:start w:val="129"/>
      <w:numFmt w:val="decimal"/>
      <w:lvlText w:val="%1"/>
      <w:lvlJc w:val="left"/>
      <w:pPr>
        <w:ind w:left="940" w:hanging="761"/>
        <w:jc w:val="right"/>
      </w:pPr>
      <w:rPr>
        <w:rFonts w:ascii="Minion Pro" w:eastAsia="Minion Pro" w:hAnsi="Minion Pro" w:cs="Minion Pro" w:hint="default"/>
        <w:color w:val="231F20"/>
        <w:spacing w:val="-4"/>
        <w:w w:val="100"/>
        <w:sz w:val="18"/>
        <w:szCs w:val="18"/>
      </w:rPr>
    </w:lvl>
    <w:lvl w:ilvl="1" w:tplc="FCEA6964">
      <w:start w:val="137"/>
      <w:numFmt w:val="decimal"/>
      <w:lvlText w:val="%2"/>
      <w:lvlJc w:val="left"/>
      <w:pPr>
        <w:ind w:left="1120" w:hanging="761"/>
        <w:jc w:val="right"/>
      </w:pPr>
      <w:rPr>
        <w:rFonts w:ascii="Minion Pro" w:eastAsia="Minion Pro" w:hAnsi="Minion Pro" w:cs="Minion Pro" w:hint="default"/>
        <w:color w:val="231F20"/>
        <w:spacing w:val="-4"/>
        <w:w w:val="93"/>
        <w:sz w:val="18"/>
        <w:szCs w:val="18"/>
      </w:rPr>
    </w:lvl>
    <w:lvl w:ilvl="2" w:tplc="99C493C8">
      <w:numFmt w:val="bullet"/>
      <w:lvlText w:val="•"/>
      <w:lvlJc w:val="left"/>
      <w:pPr>
        <w:ind w:left="2180" w:hanging="761"/>
      </w:pPr>
      <w:rPr>
        <w:rFonts w:hint="default"/>
      </w:rPr>
    </w:lvl>
    <w:lvl w:ilvl="3" w:tplc="D430C558">
      <w:numFmt w:val="bullet"/>
      <w:lvlText w:val="•"/>
      <w:lvlJc w:val="left"/>
      <w:pPr>
        <w:ind w:left="3240" w:hanging="761"/>
      </w:pPr>
      <w:rPr>
        <w:rFonts w:hint="default"/>
      </w:rPr>
    </w:lvl>
    <w:lvl w:ilvl="4" w:tplc="3D30E47C">
      <w:numFmt w:val="bullet"/>
      <w:lvlText w:val="•"/>
      <w:lvlJc w:val="left"/>
      <w:pPr>
        <w:ind w:left="4300" w:hanging="761"/>
      </w:pPr>
      <w:rPr>
        <w:rFonts w:hint="default"/>
      </w:rPr>
    </w:lvl>
    <w:lvl w:ilvl="5" w:tplc="0BD08500">
      <w:numFmt w:val="bullet"/>
      <w:lvlText w:val="•"/>
      <w:lvlJc w:val="left"/>
      <w:pPr>
        <w:ind w:left="5360" w:hanging="761"/>
      </w:pPr>
      <w:rPr>
        <w:rFonts w:hint="default"/>
      </w:rPr>
    </w:lvl>
    <w:lvl w:ilvl="6" w:tplc="E160DA86">
      <w:numFmt w:val="bullet"/>
      <w:lvlText w:val="•"/>
      <w:lvlJc w:val="left"/>
      <w:pPr>
        <w:ind w:left="6420" w:hanging="761"/>
      </w:pPr>
      <w:rPr>
        <w:rFonts w:hint="default"/>
      </w:rPr>
    </w:lvl>
    <w:lvl w:ilvl="7" w:tplc="D37CB932">
      <w:numFmt w:val="bullet"/>
      <w:lvlText w:val="•"/>
      <w:lvlJc w:val="left"/>
      <w:pPr>
        <w:ind w:left="7480" w:hanging="761"/>
      </w:pPr>
      <w:rPr>
        <w:rFonts w:hint="default"/>
      </w:rPr>
    </w:lvl>
    <w:lvl w:ilvl="8" w:tplc="2FC27490">
      <w:numFmt w:val="bullet"/>
      <w:lvlText w:val="•"/>
      <w:lvlJc w:val="left"/>
      <w:pPr>
        <w:ind w:left="8540" w:hanging="761"/>
      </w:pPr>
      <w:rPr>
        <w:rFonts w:hint="default"/>
      </w:rPr>
    </w:lvl>
  </w:abstractNum>
  <w:abstractNum w:abstractNumId="27" w15:restartNumberingAfterBreak="0">
    <w:nsid w:val="4B280A02"/>
    <w:multiLevelType w:val="hybridMultilevel"/>
    <w:tmpl w:val="4CF0FD50"/>
    <w:lvl w:ilvl="0" w:tplc="8FC4C0A6">
      <w:start w:val="21"/>
      <w:numFmt w:val="upperLetter"/>
      <w:lvlText w:val="%1"/>
      <w:lvlJc w:val="left"/>
      <w:pPr>
        <w:ind w:left="360" w:hanging="400"/>
      </w:pPr>
      <w:rPr>
        <w:rFonts w:hint="default"/>
      </w:rPr>
    </w:lvl>
    <w:lvl w:ilvl="1" w:tplc="266A1B24">
      <w:numFmt w:val="bullet"/>
      <w:lvlText w:val="•"/>
      <w:lvlJc w:val="left"/>
      <w:pPr>
        <w:ind w:left="900" w:hanging="360"/>
      </w:pPr>
      <w:rPr>
        <w:rFonts w:ascii="Minion Pro" w:eastAsia="Minion Pro" w:hAnsi="Minion Pro" w:cs="Minion Pro" w:hint="default"/>
        <w:color w:val="231F20"/>
        <w:spacing w:val="-19"/>
        <w:w w:val="98"/>
        <w:sz w:val="22"/>
        <w:szCs w:val="22"/>
      </w:rPr>
    </w:lvl>
    <w:lvl w:ilvl="2" w:tplc="AE4E6836">
      <w:numFmt w:val="bullet"/>
      <w:lvlText w:val="•"/>
      <w:lvlJc w:val="left"/>
      <w:pPr>
        <w:ind w:left="1079" w:hanging="360"/>
      </w:pPr>
      <w:rPr>
        <w:rFonts w:ascii="Minion Pro" w:eastAsia="Minion Pro" w:hAnsi="Minion Pro" w:cs="Minion Pro" w:hint="default"/>
        <w:color w:val="231F20"/>
        <w:spacing w:val="-12"/>
        <w:w w:val="100"/>
        <w:sz w:val="22"/>
        <w:szCs w:val="22"/>
      </w:rPr>
    </w:lvl>
    <w:lvl w:ilvl="3" w:tplc="7D98BA84">
      <w:numFmt w:val="bullet"/>
      <w:lvlText w:val="•"/>
      <w:lvlJc w:val="left"/>
      <w:pPr>
        <w:ind w:left="2277" w:hanging="360"/>
      </w:pPr>
      <w:rPr>
        <w:rFonts w:hint="default"/>
      </w:rPr>
    </w:lvl>
    <w:lvl w:ilvl="4" w:tplc="CA5CC164">
      <w:numFmt w:val="bullet"/>
      <w:lvlText w:val="•"/>
      <w:lvlJc w:val="left"/>
      <w:pPr>
        <w:ind w:left="3475" w:hanging="360"/>
      </w:pPr>
      <w:rPr>
        <w:rFonts w:hint="default"/>
      </w:rPr>
    </w:lvl>
    <w:lvl w:ilvl="5" w:tplc="9A786F5A">
      <w:numFmt w:val="bullet"/>
      <w:lvlText w:val="•"/>
      <w:lvlJc w:val="left"/>
      <w:pPr>
        <w:ind w:left="4672" w:hanging="360"/>
      </w:pPr>
      <w:rPr>
        <w:rFonts w:hint="default"/>
      </w:rPr>
    </w:lvl>
    <w:lvl w:ilvl="6" w:tplc="5A40B314">
      <w:numFmt w:val="bullet"/>
      <w:lvlText w:val="•"/>
      <w:lvlJc w:val="left"/>
      <w:pPr>
        <w:ind w:left="5870" w:hanging="360"/>
      </w:pPr>
      <w:rPr>
        <w:rFonts w:hint="default"/>
      </w:rPr>
    </w:lvl>
    <w:lvl w:ilvl="7" w:tplc="B4689740">
      <w:numFmt w:val="bullet"/>
      <w:lvlText w:val="•"/>
      <w:lvlJc w:val="left"/>
      <w:pPr>
        <w:ind w:left="7067" w:hanging="360"/>
      </w:pPr>
      <w:rPr>
        <w:rFonts w:hint="default"/>
      </w:rPr>
    </w:lvl>
    <w:lvl w:ilvl="8" w:tplc="07D27862">
      <w:numFmt w:val="bullet"/>
      <w:lvlText w:val="•"/>
      <w:lvlJc w:val="left"/>
      <w:pPr>
        <w:ind w:left="8265" w:hanging="360"/>
      </w:pPr>
      <w:rPr>
        <w:rFonts w:hint="default"/>
      </w:rPr>
    </w:lvl>
  </w:abstractNum>
  <w:abstractNum w:abstractNumId="28"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29"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30"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31" w15:restartNumberingAfterBreak="0">
    <w:nsid w:val="5DB65056"/>
    <w:multiLevelType w:val="hybridMultilevel"/>
    <w:tmpl w:val="7E4EECD2"/>
    <w:lvl w:ilvl="0" w:tplc="EA1E386E">
      <w:start w:val="1"/>
      <w:numFmt w:val="decimal"/>
      <w:lvlText w:val="%1."/>
      <w:lvlJc w:val="left"/>
      <w:pPr>
        <w:ind w:left="719" w:hanging="206"/>
        <w:jc w:val="right"/>
      </w:pPr>
      <w:rPr>
        <w:rFonts w:hint="default"/>
        <w:spacing w:val="-17"/>
        <w:w w:val="96"/>
      </w:rPr>
    </w:lvl>
    <w:lvl w:ilvl="1" w:tplc="2910C238">
      <w:numFmt w:val="bullet"/>
      <w:lvlText w:val="•"/>
      <w:lvlJc w:val="left"/>
      <w:pPr>
        <w:ind w:left="900" w:hanging="206"/>
      </w:pPr>
      <w:rPr>
        <w:rFonts w:hint="default"/>
      </w:rPr>
    </w:lvl>
    <w:lvl w:ilvl="2" w:tplc="7F684DC4">
      <w:numFmt w:val="bullet"/>
      <w:lvlText w:val="•"/>
      <w:lvlJc w:val="left"/>
      <w:pPr>
        <w:ind w:left="1080" w:hanging="206"/>
      </w:pPr>
      <w:rPr>
        <w:rFonts w:hint="default"/>
      </w:rPr>
    </w:lvl>
    <w:lvl w:ilvl="3" w:tplc="BE5C8774">
      <w:numFmt w:val="bullet"/>
      <w:lvlText w:val="•"/>
      <w:lvlJc w:val="left"/>
      <w:pPr>
        <w:ind w:left="2277" w:hanging="206"/>
      </w:pPr>
      <w:rPr>
        <w:rFonts w:hint="default"/>
      </w:rPr>
    </w:lvl>
    <w:lvl w:ilvl="4" w:tplc="D0B68DA0">
      <w:numFmt w:val="bullet"/>
      <w:lvlText w:val="•"/>
      <w:lvlJc w:val="left"/>
      <w:pPr>
        <w:ind w:left="3475" w:hanging="206"/>
      </w:pPr>
      <w:rPr>
        <w:rFonts w:hint="default"/>
      </w:rPr>
    </w:lvl>
    <w:lvl w:ilvl="5" w:tplc="9BC8C7B8">
      <w:numFmt w:val="bullet"/>
      <w:lvlText w:val="•"/>
      <w:lvlJc w:val="left"/>
      <w:pPr>
        <w:ind w:left="4672" w:hanging="206"/>
      </w:pPr>
      <w:rPr>
        <w:rFonts w:hint="default"/>
      </w:rPr>
    </w:lvl>
    <w:lvl w:ilvl="6" w:tplc="6338B47E">
      <w:numFmt w:val="bullet"/>
      <w:lvlText w:val="•"/>
      <w:lvlJc w:val="left"/>
      <w:pPr>
        <w:ind w:left="5870" w:hanging="206"/>
      </w:pPr>
      <w:rPr>
        <w:rFonts w:hint="default"/>
      </w:rPr>
    </w:lvl>
    <w:lvl w:ilvl="7" w:tplc="C0E836A8">
      <w:numFmt w:val="bullet"/>
      <w:lvlText w:val="•"/>
      <w:lvlJc w:val="left"/>
      <w:pPr>
        <w:ind w:left="7067" w:hanging="206"/>
      </w:pPr>
      <w:rPr>
        <w:rFonts w:hint="default"/>
      </w:rPr>
    </w:lvl>
    <w:lvl w:ilvl="8" w:tplc="218EA8CA">
      <w:numFmt w:val="bullet"/>
      <w:lvlText w:val="•"/>
      <w:lvlJc w:val="left"/>
      <w:pPr>
        <w:ind w:left="8265" w:hanging="206"/>
      </w:pPr>
      <w:rPr>
        <w:rFonts w:hint="default"/>
      </w:rPr>
    </w:lvl>
  </w:abstractNum>
  <w:abstractNum w:abstractNumId="32" w15:restartNumberingAfterBreak="0">
    <w:nsid w:val="5F7E38F3"/>
    <w:multiLevelType w:val="hybridMultilevel"/>
    <w:tmpl w:val="20C4774E"/>
    <w:lvl w:ilvl="0" w:tplc="475C0800">
      <w:numFmt w:val="bullet"/>
      <w:lvlText w:val="•"/>
      <w:lvlJc w:val="left"/>
      <w:pPr>
        <w:ind w:left="1079" w:hanging="360"/>
      </w:pPr>
      <w:rPr>
        <w:rFonts w:ascii="Minion Pro" w:eastAsia="Minion Pro" w:hAnsi="Minion Pro" w:cs="Minion Pro" w:hint="default"/>
        <w:b/>
        <w:bCs/>
        <w:color w:val="231F20"/>
        <w:spacing w:val="-4"/>
        <w:w w:val="100"/>
        <w:sz w:val="22"/>
        <w:szCs w:val="22"/>
      </w:rPr>
    </w:lvl>
    <w:lvl w:ilvl="1" w:tplc="27960532">
      <w:numFmt w:val="bullet"/>
      <w:lvlText w:val="•"/>
      <w:lvlJc w:val="left"/>
      <w:pPr>
        <w:ind w:left="1521" w:hanging="360"/>
      </w:pPr>
      <w:rPr>
        <w:rFonts w:hint="default"/>
      </w:rPr>
    </w:lvl>
    <w:lvl w:ilvl="2" w:tplc="CDA81A38">
      <w:numFmt w:val="bullet"/>
      <w:lvlText w:val="•"/>
      <w:lvlJc w:val="left"/>
      <w:pPr>
        <w:ind w:left="1962" w:hanging="360"/>
      </w:pPr>
      <w:rPr>
        <w:rFonts w:hint="default"/>
      </w:rPr>
    </w:lvl>
    <w:lvl w:ilvl="3" w:tplc="343A0A50">
      <w:numFmt w:val="bullet"/>
      <w:lvlText w:val="•"/>
      <w:lvlJc w:val="left"/>
      <w:pPr>
        <w:ind w:left="2403" w:hanging="360"/>
      </w:pPr>
      <w:rPr>
        <w:rFonts w:hint="default"/>
      </w:rPr>
    </w:lvl>
    <w:lvl w:ilvl="4" w:tplc="E2880D06">
      <w:numFmt w:val="bullet"/>
      <w:lvlText w:val="•"/>
      <w:lvlJc w:val="left"/>
      <w:pPr>
        <w:ind w:left="2844" w:hanging="360"/>
      </w:pPr>
      <w:rPr>
        <w:rFonts w:hint="default"/>
      </w:rPr>
    </w:lvl>
    <w:lvl w:ilvl="5" w:tplc="187E1640">
      <w:numFmt w:val="bullet"/>
      <w:lvlText w:val="•"/>
      <w:lvlJc w:val="left"/>
      <w:pPr>
        <w:ind w:left="3285" w:hanging="360"/>
      </w:pPr>
      <w:rPr>
        <w:rFonts w:hint="default"/>
      </w:rPr>
    </w:lvl>
    <w:lvl w:ilvl="6" w:tplc="E1C00320">
      <w:numFmt w:val="bullet"/>
      <w:lvlText w:val="•"/>
      <w:lvlJc w:val="left"/>
      <w:pPr>
        <w:ind w:left="3726" w:hanging="360"/>
      </w:pPr>
      <w:rPr>
        <w:rFonts w:hint="default"/>
      </w:rPr>
    </w:lvl>
    <w:lvl w:ilvl="7" w:tplc="2CF04F50">
      <w:numFmt w:val="bullet"/>
      <w:lvlText w:val="•"/>
      <w:lvlJc w:val="left"/>
      <w:pPr>
        <w:ind w:left="4167" w:hanging="360"/>
      </w:pPr>
      <w:rPr>
        <w:rFonts w:hint="default"/>
      </w:rPr>
    </w:lvl>
    <w:lvl w:ilvl="8" w:tplc="3B22E022">
      <w:numFmt w:val="bullet"/>
      <w:lvlText w:val="•"/>
      <w:lvlJc w:val="left"/>
      <w:pPr>
        <w:ind w:left="4608" w:hanging="360"/>
      </w:pPr>
      <w:rPr>
        <w:rFonts w:hint="default"/>
      </w:rPr>
    </w:lvl>
  </w:abstractNum>
  <w:abstractNum w:abstractNumId="33" w15:restartNumberingAfterBreak="0">
    <w:nsid w:val="617B07B3"/>
    <w:multiLevelType w:val="hybridMultilevel"/>
    <w:tmpl w:val="084ED512"/>
    <w:lvl w:ilvl="0" w:tplc="8E0E54B6">
      <w:start w:val="1"/>
      <w:numFmt w:val="decimal"/>
      <w:lvlText w:val="%1."/>
      <w:lvlJc w:val="left"/>
      <w:pPr>
        <w:ind w:left="719" w:hanging="206"/>
      </w:pPr>
      <w:rPr>
        <w:rFonts w:ascii="Minion Pro" w:eastAsia="Minion Pro" w:hAnsi="Minion Pro" w:cs="Minion Pro" w:hint="default"/>
        <w:color w:val="231F20"/>
        <w:spacing w:val="-17"/>
        <w:w w:val="97"/>
        <w:sz w:val="22"/>
        <w:szCs w:val="22"/>
      </w:rPr>
    </w:lvl>
    <w:lvl w:ilvl="1" w:tplc="482E88B0">
      <w:numFmt w:val="bullet"/>
      <w:lvlText w:val="•"/>
      <w:lvlJc w:val="left"/>
      <w:pPr>
        <w:ind w:left="1714" w:hanging="206"/>
      </w:pPr>
      <w:rPr>
        <w:rFonts w:hint="default"/>
      </w:rPr>
    </w:lvl>
    <w:lvl w:ilvl="2" w:tplc="4C8623C8">
      <w:numFmt w:val="bullet"/>
      <w:lvlText w:val="•"/>
      <w:lvlJc w:val="left"/>
      <w:pPr>
        <w:ind w:left="2708" w:hanging="206"/>
      </w:pPr>
      <w:rPr>
        <w:rFonts w:hint="default"/>
      </w:rPr>
    </w:lvl>
    <w:lvl w:ilvl="3" w:tplc="2092EE3E">
      <w:numFmt w:val="bullet"/>
      <w:lvlText w:val="•"/>
      <w:lvlJc w:val="left"/>
      <w:pPr>
        <w:ind w:left="3702" w:hanging="206"/>
      </w:pPr>
      <w:rPr>
        <w:rFonts w:hint="default"/>
      </w:rPr>
    </w:lvl>
    <w:lvl w:ilvl="4" w:tplc="797624BC">
      <w:numFmt w:val="bullet"/>
      <w:lvlText w:val="•"/>
      <w:lvlJc w:val="left"/>
      <w:pPr>
        <w:ind w:left="4696" w:hanging="206"/>
      </w:pPr>
      <w:rPr>
        <w:rFonts w:hint="default"/>
      </w:rPr>
    </w:lvl>
    <w:lvl w:ilvl="5" w:tplc="C7E41F58">
      <w:numFmt w:val="bullet"/>
      <w:lvlText w:val="•"/>
      <w:lvlJc w:val="left"/>
      <w:pPr>
        <w:ind w:left="5690" w:hanging="206"/>
      </w:pPr>
      <w:rPr>
        <w:rFonts w:hint="default"/>
      </w:rPr>
    </w:lvl>
    <w:lvl w:ilvl="6" w:tplc="BEE27994">
      <w:numFmt w:val="bullet"/>
      <w:lvlText w:val="•"/>
      <w:lvlJc w:val="left"/>
      <w:pPr>
        <w:ind w:left="6684" w:hanging="206"/>
      </w:pPr>
      <w:rPr>
        <w:rFonts w:hint="default"/>
      </w:rPr>
    </w:lvl>
    <w:lvl w:ilvl="7" w:tplc="C17419AE">
      <w:numFmt w:val="bullet"/>
      <w:lvlText w:val="•"/>
      <w:lvlJc w:val="left"/>
      <w:pPr>
        <w:ind w:left="7678" w:hanging="206"/>
      </w:pPr>
      <w:rPr>
        <w:rFonts w:hint="default"/>
      </w:rPr>
    </w:lvl>
    <w:lvl w:ilvl="8" w:tplc="B1187092">
      <w:numFmt w:val="bullet"/>
      <w:lvlText w:val="•"/>
      <w:lvlJc w:val="left"/>
      <w:pPr>
        <w:ind w:left="8672" w:hanging="206"/>
      </w:pPr>
      <w:rPr>
        <w:rFonts w:hint="default"/>
      </w:rPr>
    </w:lvl>
  </w:abstractNum>
  <w:abstractNum w:abstractNumId="34"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35" w15:restartNumberingAfterBreak="0">
    <w:nsid w:val="65FE1FC7"/>
    <w:multiLevelType w:val="hybridMultilevel"/>
    <w:tmpl w:val="7AE2BF4C"/>
    <w:lvl w:ilvl="0" w:tplc="50D0B282">
      <w:start w:val="1"/>
      <w:numFmt w:val="decimal"/>
      <w:lvlText w:val="%1."/>
      <w:lvlJc w:val="left"/>
      <w:pPr>
        <w:ind w:left="539" w:hanging="206"/>
        <w:jc w:val="right"/>
      </w:pPr>
      <w:rPr>
        <w:rFonts w:ascii="Minion Pro" w:eastAsia="Minion Pro" w:hAnsi="Minion Pro" w:cs="Minion Pro" w:hint="default"/>
        <w:color w:val="231F20"/>
        <w:spacing w:val="-17"/>
        <w:w w:val="93"/>
        <w:sz w:val="22"/>
        <w:szCs w:val="22"/>
      </w:rPr>
    </w:lvl>
    <w:lvl w:ilvl="1" w:tplc="C02AC468">
      <w:numFmt w:val="bullet"/>
      <w:lvlText w:val="•"/>
      <w:lvlJc w:val="left"/>
      <w:pPr>
        <w:ind w:left="1552" w:hanging="206"/>
      </w:pPr>
      <w:rPr>
        <w:rFonts w:hint="default"/>
      </w:rPr>
    </w:lvl>
    <w:lvl w:ilvl="2" w:tplc="7270BA84">
      <w:numFmt w:val="bullet"/>
      <w:lvlText w:val="•"/>
      <w:lvlJc w:val="left"/>
      <w:pPr>
        <w:ind w:left="2564" w:hanging="206"/>
      </w:pPr>
      <w:rPr>
        <w:rFonts w:hint="default"/>
      </w:rPr>
    </w:lvl>
    <w:lvl w:ilvl="3" w:tplc="03821552">
      <w:numFmt w:val="bullet"/>
      <w:lvlText w:val="•"/>
      <w:lvlJc w:val="left"/>
      <w:pPr>
        <w:ind w:left="3576" w:hanging="206"/>
      </w:pPr>
      <w:rPr>
        <w:rFonts w:hint="default"/>
      </w:rPr>
    </w:lvl>
    <w:lvl w:ilvl="4" w:tplc="63CAAFC8">
      <w:numFmt w:val="bullet"/>
      <w:lvlText w:val="•"/>
      <w:lvlJc w:val="left"/>
      <w:pPr>
        <w:ind w:left="4588" w:hanging="206"/>
      </w:pPr>
      <w:rPr>
        <w:rFonts w:hint="default"/>
      </w:rPr>
    </w:lvl>
    <w:lvl w:ilvl="5" w:tplc="1820FEDE">
      <w:numFmt w:val="bullet"/>
      <w:lvlText w:val="•"/>
      <w:lvlJc w:val="left"/>
      <w:pPr>
        <w:ind w:left="5600" w:hanging="206"/>
      </w:pPr>
      <w:rPr>
        <w:rFonts w:hint="default"/>
      </w:rPr>
    </w:lvl>
    <w:lvl w:ilvl="6" w:tplc="33329004">
      <w:numFmt w:val="bullet"/>
      <w:lvlText w:val="•"/>
      <w:lvlJc w:val="left"/>
      <w:pPr>
        <w:ind w:left="6612" w:hanging="206"/>
      </w:pPr>
      <w:rPr>
        <w:rFonts w:hint="default"/>
      </w:rPr>
    </w:lvl>
    <w:lvl w:ilvl="7" w:tplc="60DA24C6">
      <w:numFmt w:val="bullet"/>
      <w:lvlText w:val="•"/>
      <w:lvlJc w:val="left"/>
      <w:pPr>
        <w:ind w:left="7624" w:hanging="206"/>
      </w:pPr>
      <w:rPr>
        <w:rFonts w:hint="default"/>
      </w:rPr>
    </w:lvl>
    <w:lvl w:ilvl="8" w:tplc="39A257D4">
      <w:numFmt w:val="bullet"/>
      <w:lvlText w:val="•"/>
      <w:lvlJc w:val="left"/>
      <w:pPr>
        <w:ind w:left="8636" w:hanging="206"/>
      </w:pPr>
      <w:rPr>
        <w:rFonts w:hint="default"/>
      </w:rPr>
    </w:lvl>
  </w:abstractNum>
  <w:abstractNum w:abstractNumId="36" w15:restartNumberingAfterBreak="0">
    <w:nsid w:val="6B98054E"/>
    <w:multiLevelType w:val="hybridMultilevel"/>
    <w:tmpl w:val="67B62C04"/>
    <w:lvl w:ilvl="0" w:tplc="07CEB478">
      <w:start w:val="2"/>
      <w:numFmt w:val="decimal"/>
      <w:lvlText w:val="%1."/>
      <w:lvlJc w:val="left"/>
      <w:pPr>
        <w:ind w:left="540" w:hanging="206"/>
      </w:pPr>
      <w:rPr>
        <w:rFonts w:ascii="Minion Pro" w:eastAsia="Minion Pro" w:hAnsi="Minion Pro" w:cs="Minion Pro" w:hint="default"/>
        <w:color w:val="231F20"/>
        <w:spacing w:val="-21"/>
        <w:w w:val="97"/>
        <w:sz w:val="22"/>
        <w:szCs w:val="22"/>
      </w:rPr>
    </w:lvl>
    <w:lvl w:ilvl="1" w:tplc="0AB0802C">
      <w:numFmt w:val="bullet"/>
      <w:lvlText w:val="•"/>
      <w:lvlJc w:val="left"/>
      <w:pPr>
        <w:ind w:left="1552" w:hanging="206"/>
      </w:pPr>
      <w:rPr>
        <w:rFonts w:hint="default"/>
      </w:rPr>
    </w:lvl>
    <w:lvl w:ilvl="2" w:tplc="AAEEF1EA">
      <w:numFmt w:val="bullet"/>
      <w:lvlText w:val="•"/>
      <w:lvlJc w:val="left"/>
      <w:pPr>
        <w:ind w:left="2564" w:hanging="206"/>
      </w:pPr>
      <w:rPr>
        <w:rFonts w:hint="default"/>
      </w:rPr>
    </w:lvl>
    <w:lvl w:ilvl="3" w:tplc="61FC78C4">
      <w:numFmt w:val="bullet"/>
      <w:lvlText w:val="•"/>
      <w:lvlJc w:val="left"/>
      <w:pPr>
        <w:ind w:left="3576" w:hanging="206"/>
      </w:pPr>
      <w:rPr>
        <w:rFonts w:hint="default"/>
      </w:rPr>
    </w:lvl>
    <w:lvl w:ilvl="4" w:tplc="579090AA">
      <w:numFmt w:val="bullet"/>
      <w:lvlText w:val="•"/>
      <w:lvlJc w:val="left"/>
      <w:pPr>
        <w:ind w:left="4588" w:hanging="206"/>
      </w:pPr>
      <w:rPr>
        <w:rFonts w:hint="default"/>
      </w:rPr>
    </w:lvl>
    <w:lvl w:ilvl="5" w:tplc="67E65EA4">
      <w:numFmt w:val="bullet"/>
      <w:lvlText w:val="•"/>
      <w:lvlJc w:val="left"/>
      <w:pPr>
        <w:ind w:left="5600" w:hanging="206"/>
      </w:pPr>
      <w:rPr>
        <w:rFonts w:hint="default"/>
      </w:rPr>
    </w:lvl>
    <w:lvl w:ilvl="6" w:tplc="5602DB48">
      <w:numFmt w:val="bullet"/>
      <w:lvlText w:val="•"/>
      <w:lvlJc w:val="left"/>
      <w:pPr>
        <w:ind w:left="6612" w:hanging="206"/>
      </w:pPr>
      <w:rPr>
        <w:rFonts w:hint="default"/>
      </w:rPr>
    </w:lvl>
    <w:lvl w:ilvl="7" w:tplc="E0445274">
      <w:numFmt w:val="bullet"/>
      <w:lvlText w:val="•"/>
      <w:lvlJc w:val="left"/>
      <w:pPr>
        <w:ind w:left="7624" w:hanging="206"/>
      </w:pPr>
      <w:rPr>
        <w:rFonts w:hint="default"/>
      </w:rPr>
    </w:lvl>
    <w:lvl w:ilvl="8" w:tplc="88AC9142">
      <w:numFmt w:val="bullet"/>
      <w:lvlText w:val="•"/>
      <w:lvlJc w:val="left"/>
      <w:pPr>
        <w:ind w:left="8636" w:hanging="206"/>
      </w:pPr>
      <w:rPr>
        <w:rFonts w:hint="default"/>
      </w:rPr>
    </w:lvl>
  </w:abstractNum>
  <w:abstractNum w:abstractNumId="37"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38"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abstractNum w:abstractNumId="39" w15:restartNumberingAfterBreak="0">
    <w:nsid w:val="7B5E05AE"/>
    <w:multiLevelType w:val="hybridMultilevel"/>
    <w:tmpl w:val="4874FBB0"/>
    <w:lvl w:ilvl="0" w:tplc="32E284AA">
      <w:start w:val="1"/>
      <w:numFmt w:val="decimal"/>
      <w:lvlText w:val="%1"/>
      <w:lvlJc w:val="left"/>
      <w:pPr>
        <w:ind w:left="940" w:hanging="761"/>
        <w:jc w:val="right"/>
      </w:pPr>
      <w:rPr>
        <w:rFonts w:ascii="Minion Pro" w:eastAsia="Minion Pro" w:hAnsi="Minion Pro" w:cs="Minion Pro" w:hint="default"/>
        <w:color w:val="231F20"/>
        <w:spacing w:val="-3"/>
        <w:w w:val="100"/>
        <w:sz w:val="18"/>
        <w:szCs w:val="18"/>
      </w:rPr>
    </w:lvl>
    <w:lvl w:ilvl="1" w:tplc="CCD0EC1C">
      <w:start w:val="16"/>
      <w:numFmt w:val="decimal"/>
      <w:lvlText w:val="%2"/>
      <w:lvlJc w:val="left"/>
      <w:pPr>
        <w:ind w:left="1120" w:hanging="761"/>
        <w:jc w:val="right"/>
      </w:pPr>
      <w:rPr>
        <w:rFonts w:ascii="Minion Pro" w:eastAsia="Minion Pro" w:hAnsi="Minion Pro" w:cs="Minion Pro" w:hint="default"/>
        <w:color w:val="231F20"/>
        <w:spacing w:val="-10"/>
        <w:w w:val="87"/>
        <w:sz w:val="18"/>
        <w:szCs w:val="18"/>
      </w:rPr>
    </w:lvl>
    <w:lvl w:ilvl="2" w:tplc="9DEE2196">
      <w:numFmt w:val="bullet"/>
      <w:lvlText w:val="•"/>
      <w:lvlJc w:val="left"/>
      <w:pPr>
        <w:ind w:left="480" w:hanging="761"/>
      </w:pPr>
      <w:rPr>
        <w:rFonts w:hint="default"/>
      </w:rPr>
    </w:lvl>
    <w:lvl w:ilvl="3" w:tplc="FC7CDB88">
      <w:numFmt w:val="bullet"/>
      <w:lvlText w:val="•"/>
      <w:lvlJc w:val="left"/>
      <w:pPr>
        <w:ind w:left="660" w:hanging="761"/>
      </w:pPr>
      <w:rPr>
        <w:rFonts w:hint="default"/>
      </w:rPr>
    </w:lvl>
    <w:lvl w:ilvl="4" w:tplc="7F6CF19A">
      <w:numFmt w:val="bullet"/>
      <w:lvlText w:val="•"/>
      <w:lvlJc w:val="left"/>
      <w:pPr>
        <w:ind w:left="940" w:hanging="761"/>
      </w:pPr>
      <w:rPr>
        <w:rFonts w:hint="default"/>
      </w:rPr>
    </w:lvl>
    <w:lvl w:ilvl="5" w:tplc="6C0ED40E">
      <w:numFmt w:val="bullet"/>
      <w:lvlText w:val="•"/>
      <w:lvlJc w:val="left"/>
      <w:pPr>
        <w:ind w:left="1120" w:hanging="761"/>
      </w:pPr>
      <w:rPr>
        <w:rFonts w:hint="default"/>
      </w:rPr>
    </w:lvl>
    <w:lvl w:ilvl="6" w:tplc="C1A694CE">
      <w:numFmt w:val="bullet"/>
      <w:lvlText w:val="•"/>
      <w:lvlJc w:val="left"/>
      <w:pPr>
        <w:ind w:left="1769" w:hanging="761"/>
      </w:pPr>
      <w:rPr>
        <w:rFonts w:hint="default"/>
      </w:rPr>
    </w:lvl>
    <w:lvl w:ilvl="7" w:tplc="0E90140A">
      <w:numFmt w:val="bullet"/>
      <w:lvlText w:val="•"/>
      <w:lvlJc w:val="left"/>
      <w:pPr>
        <w:ind w:left="2419" w:hanging="761"/>
      </w:pPr>
      <w:rPr>
        <w:rFonts w:hint="default"/>
      </w:rPr>
    </w:lvl>
    <w:lvl w:ilvl="8" w:tplc="010098A6">
      <w:numFmt w:val="bullet"/>
      <w:lvlText w:val="•"/>
      <w:lvlJc w:val="left"/>
      <w:pPr>
        <w:ind w:left="3069" w:hanging="761"/>
      </w:pPr>
      <w:rPr>
        <w:rFonts w:hint="default"/>
      </w:rPr>
    </w:lvl>
  </w:abstractNum>
  <w:abstractNum w:abstractNumId="40" w15:restartNumberingAfterBreak="0">
    <w:nsid w:val="7FFA6A57"/>
    <w:multiLevelType w:val="hybridMultilevel"/>
    <w:tmpl w:val="BDF88826"/>
    <w:lvl w:ilvl="0" w:tplc="BBA649B2">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BE14B7BA">
      <w:start w:val="2"/>
      <w:numFmt w:val="decimal"/>
      <w:lvlText w:val="%2."/>
      <w:lvlJc w:val="left"/>
      <w:pPr>
        <w:ind w:left="359" w:hanging="206"/>
        <w:jc w:val="right"/>
      </w:pPr>
      <w:rPr>
        <w:rFonts w:ascii="Minion Pro" w:eastAsia="Minion Pro" w:hAnsi="Minion Pro" w:cs="Minion Pro" w:hint="default"/>
        <w:color w:val="231F20"/>
        <w:spacing w:val="-31"/>
        <w:w w:val="93"/>
        <w:sz w:val="22"/>
        <w:szCs w:val="22"/>
      </w:rPr>
    </w:lvl>
    <w:lvl w:ilvl="2" w:tplc="DED88DDE">
      <w:start w:val="1"/>
      <w:numFmt w:val="upperRoman"/>
      <w:lvlText w:val="%3."/>
      <w:lvlJc w:val="left"/>
      <w:pPr>
        <w:ind w:left="4734" w:hanging="192"/>
        <w:jc w:val="right"/>
      </w:pPr>
      <w:rPr>
        <w:rFonts w:hint="default"/>
        <w:spacing w:val="-5"/>
        <w:u w:val="single" w:color="231F20"/>
      </w:rPr>
    </w:lvl>
    <w:lvl w:ilvl="3" w:tplc="0E449AB0">
      <w:numFmt w:val="bullet"/>
      <w:lvlText w:val="•"/>
      <w:lvlJc w:val="left"/>
      <w:pPr>
        <w:ind w:left="5480" w:hanging="192"/>
      </w:pPr>
      <w:rPr>
        <w:rFonts w:hint="default"/>
      </w:rPr>
    </w:lvl>
    <w:lvl w:ilvl="4" w:tplc="D94486DE">
      <w:numFmt w:val="bullet"/>
      <w:lvlText w:val="•"/>
      <w:lvlJc w:val="left"/>
      <w:pPr>
        <w:ind w:left="6220" w:hanging="192"/>
      </w:pPr>
      <w:rPr>
        <w:rFonts w:hint="default"/>
      </w:rPr>
    </w:lvl>
    <w:lvl w:ilvl="5" w:tplc="758883B8">
      <w:numFmt w:val="bullet"/>
      <w:lvlText w:val="•"/>
      <w:lvlJc w:val="left"/>
      <w:pPr>
        <w:ind w:left="6960" w:hanging="192"/>
      </w:pPr>
      <w:rPr>
        <w:rFonts w:hint="default"/>
      </w:rPr>
    </w:lvl>
    <w:lvl w:ilvl="6" w:tplc="B5CAAD7A">
      <w:numFmt w:val="bullet"/>
      <w:lvlText w:val="•"/>
      <w:lvlJc w:val="left"/>
      <w:pPr>
        <w:ind w:left="7700" w:hanging="192"/>
      </w:pPr>
      <w:rPr>
        <w:rFonts w:hint="default"/>
      </w:rPr>
    </w:lvl>
    <w:lvl w:ilvl="7" w:tplc="D0F84AF8">
      <w:numFmt w:val="bullet"/>
      <w:lvlText w:val="•"/>
      <w:lvlJc w:val="left"/>
      <w:pPr>
        <w:ind w:left="8440" w:hanging="192"/>
      </w:pPr>
      <w:rPr>
        <w:rFonts w:hint="default"/>
      </w:rPr>
    </w:lvl>
    <w:lvl w:ilvl="8" w:tplc="91A6F244">
      <w:numFmt w:val="bullet"/>
      <w:lvlText w:val="•"/>
      <w:lvlJc w:val="left"/>
      <w:pPr>
        <w:ind w:left="9180" w:hanging="192"/>
      </w:pPr>
      <w:rPr>
        <w:rFonts w:hint="default"/>
      </w:rPr>
    </w:lvl>
  </w:abstractNum>
  <w:num w:numId="1">
    <w:abstractNumId w:val="18"/>
  </w:num>
  <w:num w:numId="2">
    <w:abstractNumId w:val="12"/>
  </w:num>
  <w:num w:numId="3">
    <w:abstractNumId w:val="22"/>
  </w:num>
  <w:num w:numId="4">
    <w:abstractNumId w:val="38"/>
  </w:num>
  <w:num w:numId="5">
    <w:abstractNumId w:val="34"/>
  </w:num>
  <w:num w:numId="6">
    <w:abstractNumId w:val="8"/>
  </w:num>
  <w:num w:numId="7">
    <w:abstractNumId w:val="30"/>
  </w:num>
  <w:num w:numId="8">
    <w:abstractNumId w:val="16"/>
  </w:num>
  <w:num w:numId="9">
    <w:abstractNumId w:val="5"/>
  </w:num>
  <w:num w:numId="10">
    <w:abstractNumId w:val="11"/>
  </w:num>
  <w:num w:numId="11">
    <w:abstractNumId w:val="29"/>
  </w:num>
  <w:num w:numId="12">
    <w:abstractNumId w:val="37"/>
  </w:num>
  <w:num w:numId="13">
    <w:abstractNumId w:val="28"/>
  </w:num>
  <w:num w:numId="14">
    <w:abstractNumId w:val="18"/>
    <w:lvlOverride w:ilvl="0">
      <w:startOverride w:val="1"/>
    </w:lvlOverride>
  </w:num>
  <w:num w:numId="15">
    <w:abstractNumId w:val="18"/>
    <w:lvlOverride w:ilvl="0">
      <w:startOverride w:val="1"/>
    </w:lvlOverride>
  </w:num>
  <w:num w:numId="16">
    <w:abstractNumId w:val="0"/>
  </w:num>
  <w:num w:numId="17">
    <w:abstractNumId w:val="40"/>
  </w:num>
  <w:num w:numId="18">
    <w:abstractNumId w:val="32"/>
  </w:num>
  <w:num w:numId="19">
    <w:abstractNumId w:val="7"/>
  </w:num>
  <w:num w:numId="20">
    <w:abstractNumId w:val="26"/>
  </w:num>
  <w:num w:numId="21">
    <w:abstractNumId w:val="4"/>
  </w:num>
  <w:num w:numId="22">
    <w:abstractNumId w:val="15"/>
  </w:num>
  <w:num w:numId="23">
    <w:abstractNumId w:val="14"/>
  </w:num>
  <w:num w:numId="24">
    <w:abstractNumId w:val="20"/>
  </w:num>
  <w:num w:numId="25">
    <w:abstractNumId w:val="19"/>
  </w:num>
  <w:num w:numId="26">
    <w:abstractNumId w:val="24"/>
  </w:num>
  <w:num w:numId="27">
    <w:abstractNumId w:val="6"/>
  </w:num>
  <w:num w:numId="28">
    <w:abstractNumId w:val="13"/>
  </w:num>
  <w:num w:numId="29">
    <w:abstractNumId w:val="31"/>
  </w:num>
  <w:num w:numId="30">
    <w:abstractNumId w:val="35"/>
  </w:num>
  <w:num w:numId="31">
    <w:abstractNumId w:val="36"/>
  </w:num>
  <w:num w:numId="32">
    <w:abstractNumId w:val="3"/>
  </w:num>
  <w:num w:numId="33">
    <w:abstractNumId w:val="33"/>
  </w:num>
  <w:num w:numId="34">
    <w:abstractNumId w:val="10"/>
  </w:num>
  <w:num w:numId="35">
    <w:abstractNumId w:val="2"/>
  </w:num>
  <w:num w:numId="36">
    <w:abstractNumId w:val="23"/>
  </w:num>
  <w:num w:numId="37">
    <w:abstractNumId w:val="9"/>
  </w:num>
  <w:num w:numId="38">
    <w:abstractNumId w:val="21"/>
  </w:num>
  <w:num w:numId="39">
    <w:abstractNumId w:val="1"/>
  </w:num>
  <w:num w:numId="40">
    <w:abstractNumId w:val="25"/>
  </w:num>
  <w:num w:numId="41">
    <w:abstractNumId w:val="39"/>
  </w:num>
  <w:num w:numId="42">
    <w:abstractNumId w:val="27"/>
  </w:num>
  <w:num w:numId="43">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E04"/>
    <w:rsid w:val="000236E4"/>
    <w:rsid w:val="00041CB8"/>
    <w:rsid w:val="0004425B"/>
    <w:rsid w:val="000457F7"/>
    <w:rsid w:val="00063D29"/>
    <w:rsid w:val="00070A75"/>
    <w:rsid w:val="00071106"/>
    <w:rsid w:val="000713A5"/>
    <w:rsid w:val="00071D3F"/>
    <w:rsid w:val="0009205F"/>
    <w:rsid w:val="000A2C9A"/>
    <w:rsid w:val="000A60CF"/>
    <w:rsid w:val="000B7C2D"/>
    <w:rsid w:val="000C2A1B"/>
    <w:rsid w:val="000C3DEC"/>
    <w:rsid w:val="000D7C89"/>
    <w:rsid w:val="000E5EEB"/>
    <w:rsid w:val="000F0278"/>
    <w:rsid w:val="001049D2"/>
    <w:rsid w:val="001063AB"/>
    <w:rsid w:val="00106F16"/>
    <w:rsid w:val="001158DA"/>
    <w:rsid w:val="0012643D"/>
    <w:rsid w:val="0012694B"/>
    <w:rsid w:val="0016542A"/>
    <w:rsid w:val="001756CD"/>
    <w:rsid w:val="00180311"/>
    <w:rsid w:val="001836C6"/>
    <w:rsid w:val="00183976"/>
    <w:rsid w:val="00197B24"/>
    <w:rsid w:val="001A4325"/>
    <w:rsid w:val="001B2FA9"/>
    <w:rsid w:val="001C180A"/>
    <w:rsid w:val="001E266F"/>
    <w:rsid w:val="00205BA6"/>
    <w:rsid w:val="002227F5"/>
    <w:rsid w:val="00225DD7"/>
    <w:rsid w:val="00236E6D"/>
    <w:rsid w:val="00254249"/>
    <w:rsid w:val="0025471B"/>
    <w:rsid w:val="002829CD"/>
    <w:rsid w:val="00293719"/>
    <w:rsid w:val="00295F6A"/>
    <w:rsid w:val="002A1F54"/>
    <w:rsid w:val="002A48F6"/>
    <w:rsid w:val="002A7DB0"/>
    <w:rsid w:val="002D7672"/>
    <w:rsid w:val="002D79F2"/>
    <w:rsid w:val="002F14CE"/>
    <w:rsid w:val="002F6BCB"/>
    <w:rsid w:val="00303DBE"/>
    <w:rsid w:val="00305944"/>
    <w:rsid w:val="003205BD"/>
    <w:rsid w:val="0034387D"/>
    <w:rsid w:val="003538C0"/>
    <w:rsid w:val="003551BE"/>
    <w:rsid w:val="0036365C"/>
    <w:rsid w:val="00363BBB"/>
    <w:rsid w:val="00366A31"/>
    <w:rsid w:val="0037444F"/>
    <w:rsid w:val="003B0DE4"/>
    <w:rsid w:val="003B667E"/>
    <w:rsid w:val="003C5951"/>
    <w:rsid w:val="003D724F"/>
    <w:rsid w:val="003D7A68"/>
    <w:rsid w:val="003E5BB4"/>
    <w:rsid w:val="00417624"/>
    <w:rsid w:val="0042669E"/>
    <w:rsid w:val="00436B1A"/>
    <w:rsid w:val="004B2274"/>
    <w:rsid w:val="004C0A30"/>
    <w:rsid w:val="004C58BE"/>
    <w:rsid w:val="004C639F"/>
    <w:rsid w:val="004D21BA"/>
    <w:rsid w:val="004D7C60"/>
    <w:rsid w:val="004E7E09"/>
    <w:rsid w:val="005045CD"/>
    <w:rsid w:val="00521A61"/>
    <w:rsid w:val="00525DDB"/>
    <w:rsid w:val="00542C78"/>
    <w:rsid w:val="00547749"/>
    <w:rsid w:val="00554DEB"/>
    <w:rsid w:val="00567016"/>
    <w:rsid w:val="00574F58"/>
    <w:rsid w:val="005821DB"/>
    <w:rsid w:val="005852F4"/>
    <w:rsid w:val="005B2F8D"/>
    <w:rsid w:val="005B6CC1"/>
    <w:rsid w:val="005C4823"/>
    <w:rsid w:val="005E45BE"/>
    <w:rsid w:val="005F7769"/>
    <w:rsid w:val="0060116A"/>
    <w:rsid w:val="00612099"/>
    <w:rsid w:val="00622844"/>
    <w:rsid w:val="00633F70"/>
    <w:rsid w:val="006624BE"/>
    <w:rsid w:val="00673A29"/>
    <w:rsid w:val="00676B52"/>
    <w:rsid w:val="006A2888"/>
    <w:rsid w:val="006A6796"/>
    <w:rsid w:val="006B5FD5"/>
    <w:rsid w:val="006C5653"/>
    <w:rsid w:val="006D5B45"/>
    <w:rsid w:val="006E4E89"/>
    <w:rsid w:val="006E6D4F"/>
    <w:rsid w:val="00734942"/>
    <w:rsid w:val="00745D79"/>
    <w:rsid w:val="00750061"/>
    <w:rsid w:val="007732AF"/>
    <w:rsid w:val="007751A7"/>
    <w:rsid w:val="00782E99"/>
    <w:rsid w:val="0078714E"/>
    <w:rsid w:val="007A1665"/>
    <w:rsid w:val="007A294F"/>
    <w:rsid w:val="007C0146"/>
    <w:rsid w:val="007E49E3"/>
    <w:rsid w:val="007E74A7"/>
    <w:rsid w:val="00811695"/>
    <w:rsid w:val="00815EA0"/>
    <w:rsid w:val="00835567"/>
    <w:rsid w:val="00856043"/>
    <w:rsid w:val="0085791A"/>
    <w:rsid w:val="00857CF2"/>
    <w:rsid w:val="00873F58"/>
    <w:rsid w:val="00886C42"/>
    <w:rsid w:val="00886CFD"/>
    <w:rsid w:val="00891EC8"/>
    <w:rsid w:val="008A41B7"/>
    <w:rsid w:val="008B1A67"/>
    <w:rsid w:val="008B5B6A"/>
    <w:rsid w:val="008C6702"/>
    <w:rsid w:val="009022C0"/>
    <w:rsid w:val="00922199"/>
    <w:rsid w:val="00923E0E"/>
    <w:rsid w:val="009262A2"/>
    <w:rsid w:val="00946043"/>
    <w:rsid w:val="009A44BD"/>
    <w:rsid w:val="009A6703"/>
    <w:rsid w:val="009A6A7F"/>
    <w:rsid w:val="009B2265"/>
    <w:rsid w:val="009D765C"/>
    <w:rsid w:val="009E2EA3"/>
    <w:rsid w:val="009F72BF"/>
    <w:rsid w:val="00A04E8A"/>
    <w:rsid w:val="00A41622"/>
    <w:rsid w:val="00A56B1F"/>
    <w:rsid w:val="00A70F6E"/>
    <w:rsid w:val="00A7426C"/>
    <w:rsid w:val="00A84F84"/>
    <w:rsid w:val="00A94708"/>
    <w:rsid w:val="00AA3BDB"/>
    <w:rsid w:val="00AC2D59"/>
    <w:rsid w:val="00AC4775"/>
    <w:rsid w:val="00AE10FC"/>
    <w:rsid w:val="00AF2010"/>
    <w:rsid w:val="00B17DFB"/>
    <w:rsid w:val="00B238F4"/>
    <w:rsid w:val="00B27138"/>
    <w:rsid w:val="00B45BA0"/>
    <w:rsid w:val="00B609F0"/>
    <w:rsid w:val="00B62C92"/>
    <w:rsid w:val="00B704BE"/>
    <w:rsid w:val="00B80DF3"/>
    <w:rsid w:val="00B83010"/>
    <w:rsid w:val="00B952C5"/>
    <w:rsid w:val="00BA4F05"/>
    <w:rsid w:val="00BB1F29"/>
    <w:rsid w:val="00BC3D5F"/>
    <w:rsid w:val="00BD6E04"/>
    <w:rsid w:val="00BE5C84"/>
    <w:rsid w:val="00BE70AD"/>
    <w:rsid w:val="00C0360D"/>
    <w:rsid w:val="00C0699C"/>
    <w:rsid w:val="00C15081"/>
    <w:rsid w:val="00C947AC"/>
    <w:rsid w:val="00C96FCC"/>
    <w:rsid w:val="00CB3870"/>
    <w:rsid w:val="00CD56B8"/>
    <w:rsid w:val="00CF3D98"/>
    <w:rsid w:val="00CF774E"/>
    <w:rsid w:val="00D10E78"/>
    <w:rsid w:val="00D129CE"/>
    <w:rsid w:val="00D2371F"/>
    <w:rsid w:val="00D250AB"/>
    <w:rsid w:val="00D316FC"/>
    <w:rsid w:val="00D344DC"/>
    <w:rsid w:val="00D50D1C"/>
    <w:rsid w:val="00D66E7F"/>
    <w:rsid w:val="00D81117"/>
    <w:rsid w:val="00D84E8D"/>
    <w:rsid w:val="00D90AC2"/>
    <w:rsid w:val="00D95E36"/>
    <w:rsid w:val="00DA0A3F"/>
    <w:rsid w:val="00DC4EEC"/>
    <w:rsid w:val="00DC7F79"/>
    <w:rsid w:val="00E0343E"/>
    <w:rsid w:val="00E41209"/>
    <w:rsid w:val="00E50FC4"/>
    <w:rsid w:val="00E63E81"/>
    <w:rsid w:val="00E800EB"/>
    <w:rsid w:val="00E804CF"/>
    <w:rsid w:val="00E963ED"/>
    <w:rsid w:val="00EA3204"/>
    <w:rsid w:val="00EA38C5"/>
    <w:rsid w:val="00EB5CB2"/>
    <w:rsid w:val="00ED4372"/>
    <w:rsid w:val="00F12F44"/>
    <w:rsid w:val="00F4570B"/>
    <w:rsid w:val="00F707EB"/>
    <w:rsid w:val="00F808D6"/>
    <w:rsid w:val="00F85F76"/>
    <w:rsid w:val="00FA0516"/>
    <w:rsid w:val="00FA2144"/>
    <w:rsid w:val="00FB598F"/>
    <w:rsid w:val="00FD1DE5"/>
    <w:rsid w:val="00FD5F3E"/>
    <w:rsid w:val="00FD660C"/>
    <w:rsid w:val="00FF15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FF58EF8"/>
  <w14:defaultImageDpi w14:val="96"/>
  <w15:docId w15:val="{84E5DCB8-C8D3-0D42-B847-F6B93850EF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D6E04"/>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
    <w:qFormat/>
    <w:rsid w:val="00BB1F29"/>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1"/>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6624BE"/>
    <w:pPr>
      <w:widowControl/>
      <w:spacing w:after="120" w:line="360" w:lineRule="auto"/>
      <w:ind w:left="720" w:hanging="720"/>
    </w:pPr>
    <w:rPr>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6624BE"/>
    <w:pPr>
      <w:widowControl/>
      <w:spacing w:after="120" w:line="360" w:lineRule="auto"/>
      <w:jc w:val="both"/>
    </w:pPr>
  </w:style>
  <w:style w:type="paragraph" w:styleId="FootnoteText">
    <w:name w:val="footnote text"/>
    <w:basedOn w:val="Normal"/>
    <w:link w:val="FootnoteTextChar"/>
    <w:uiPriority w:val="99"/>
    <w:unhideWhenUsed/>
    <w:rsid w:val="006624BE"/>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6624BE"/>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363BBB"/>
    <w:pPr>
      <w:spacing w:after="0" w:line="360" w:lineRule="auto"/>
      <w:ind w:left="720"/>
      <w:jc w:val="both"/>
    </w:pPr>
    <w:rPr>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6624BE"/>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styleId="Revision">
    <w:name w:val="Revision"/>
    <w:hidden/>
    <w:uiPriority w:val="99"/>
    <w:semiHidden/>
    <w:rsid w:val="00E804CF"/>
    <w:pPr>
      <w:spacing w:after="0" w:line="240" w:lineRule="auto"/>
    </w:pPr>
    <w:rPr>
      <w:rFonts w:ascii="Minion Pro" w:eastAsia="Minion Pro" w:hAnsi="Minion Pro" w:cs="Minion P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arryavisbrown.homestead.com/files/xeno.mahabsynop.htm" TargetMode="External"/><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f"/><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lparson/Library/Group%20Containers/UBF8T346G9.Office/User%20Content.localized/Templates.localized/Manifold%20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Manifold 5.dotx</Template>
  <TotalTime>680</TotalTime>
  <Pages>271</Pages>
  <Words>72161</Words>
  <Characters>411319</Characters>
  <Application>Microsoft Office Word</Application>
  <DocSecurity>0</DocSecurity>
  <Lines>3427</Lines>
  <Paragraphs>965</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482515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Corey Parson</cp:lastModifiedBy>
  <cp:revision>12</cp:revision>
  <dcterms:created xsi:type="dcterms:W3CDTF">2020-10-19T15:19:00Z</dcterms:created>
  <dcterms:modified xsi:type="dcterms:W3CDTF">2021-02-02T22:26:00Z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